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e8bc8" w14:paraId="3be8bc8" w:rsidRDefault="008A48CE" w:rsidP="008A48CE" w:rsidR="008A48CE">
      <w:pPr>
        <w15:collapsed w:val="false"/>
      </w:pPr>
      <w:bookmarkStart w:name="_GoBack" w:id="0"/>
      <w:bookmarkEnd w:id="0"/>
      <w:r>
        <w:t>REPUBLIKA HRVATSKA</w:t>
      </w:r>
    </w:p>
    <w:p w:rsidRDefault="008A48CE" w:rsidP="008A48CE" w:rsidR="008A48CE">
      <w:r>
        <w:t>TRGOVAČKI SUD U ZAGREBU</w:t>
      </w:r>
    </w:p>
    <w:p w:rsidRDefault="008A48CE" w:rsidP="008A48CE" w:rsidR="008A48CE">
      <w:r>
        <w:t xml:space="preserve">Zagreb, Amruševa 2/II        </w:t>
      </w:r>
      <w:r w:rsidR="00856A46">
        <w:tab/>
      </w:r>
      <w:r w:rsidR="00856A46">
        <w:tab/>
      </w:r>
      <w:r w:rsidR="00856A46">
        <w:tab/>
      </w:r>
      <w:r w:rsidR="00856A46">
        <w:tab/>
      </w:r>
      <w:r w:rsidR="00856A46">
        <w:tab/>
      </w:r>
      <w:r w:rsidR="00A8071E">
        <w:tab/>
      </w:r>
    </w:p>
    <w:p w:rsidRDefault="008A48CE" w:rsidP="008A48CE" w:rsidR="008A48CE"/>
    <w:p w:rsidRDefault="008A48CE" w:rsidP="008A48CE" w:rsidR="008A48CE"/>
    <w:p w:rsidRDefault="008A48CE" w:rsidP="00856A46" w:rsidR="008A48CE">
      <w:pPr>
        <w:jc w:val="center"/>
      </w:pPr>
      <w:r>
        <w:t>Z A P I S N I K</w:t>
      </w:r>
    </w:p>
    <w:p w:rsidRDefault="008A48CE" w:rsidP="00856A46" w:rsidR="008A48CE">
      <w:pPr>
        <w:jc w:val="center"/>
      </w:pPr>
      <w:r>
        <w:t xml:space="preserve">s ročišta radi </w:t>
      </w:r>
      <w:r w:rsidR="001047EF">
        <w:t>očitovanja</w:t>
      </w:r>
      <w:r>
        <w:t xml:space="preserve"> o prijedlogu za otvaranje stečajnog postupka</w:t>
      </w:r>
    </w:p>
    <w:p w:rsidRDefault="008A48CE" w:rsidP="008A48CE" w:rsidR="008A48CE"/>
    <w:p w:rsidRDefault="008A48CE" w:rsidP="00856A46" w:rsidR="008A48CE">
      <w:pPr>
        <w:jc w:val="both"/>
      </w:pPr>
      <w:r>
        <w:t xml:space="preserve">sastavljen </w:t>
      </w:r>
      <w:r w:rsidR="00856A46">
        <w:t>pri Trgo</w:t>
      </w:r>
      <w:r w:rsidR="00777E93">
        <w:t xml:space="preserve">vačkom sudu u Zagrebu </w:t>
      </w:r>
      <w:r w:rsidR="00830F33">
        <w:t>0</w:t>
      </w:r>
      <w:r w:rsidR="00860F1F">
        <w:t>8</w:t>
      </w:r>
      <w:r w:rsidR="00E31DBC">
        <w:t xml:space="preserve">. </w:t>
      </w:r>
      <w:r w:rsidR="00830F33">
        <w:t>ožujka 2017</w:t>
      </w:r>
      <w:r>
        <w:t xml:space="preserve">. u stečajnom postupku nad dužnikom </w:t>
      </w:r>
      <w:r w:rsidR="00860F1F">
        <w:rPr>
          <w:lang w:val="pt-BR"/>
        </w:rPr>
        <w:t>MIR GALIĆ d</w:t>
      </w:r>
      <w:r w:rsidR="00830F33">
        <w:rPr>
          <w:lang w:val="pt-BR"/>
        </w:rPr>
        <w:t xml:space="preserve">.o.o., </w:t>
      </w:r>
      <w:r w:rsidR="00860F1F">
        <w:rPr>
          <w:lang w:val="pt-BR"/>
        </w:rPr>
        <w:t>Belovar</w:t>
      </w:r>
      <w:r w:rsidR="00830F33">
        <w:rPr>
          <w:lang w:val="pt-BR"/>
        </w:rPr>
        <w:t xml:space="preserve">, </w:t>
      </w:r>
      <w:r w:rsidR="00860F1F">
        <w:rPr>
          <w:lang w:val="pt-BR"/>
        </w:rPr>
        <w:t>Varaždinska 33</w:t>
      </w:r>
      <w:r w:rsidR="00830F33">
        <w:rPr>
          <w:lang w:val="pt-BR"/>
        </w:rPr>
        <w:t>, OIB:</w:t>
      </w:r>
      <w:r w:rsidR="00340CDC">
        <w:rPr>
          <w:lang w:val="pt-BR"/>
        </w:rPr>
        <w:t xml:space="preserve"> </w:t>
      </w:r>
      <w:r w:rsidR="00860F1F">
        <w:rPr>
          <w:lang w:val="pt-BR"/>
        </w:rPr>
        <w:t>24046264850</w:t>
      </w:r>
      <w:r w:rsidR="00340CDC">
        <w:rPr>
          <w:lang w:val="pt-BR"/>
        </w:rPr>
        <w:t>,</w:t>
      </w:r>
    </w:p>
    <w:p w:rsidRDefault="008A48CE" w:rsidP="008A48CE" w:rsidR="008A48CE"/>
    <w:p w:rsidRDefault="008A48CE" w:rsidP="008A48CE" w:rsidR="008A48CE">
      <w:r>
        <w:t>NAZOČNI OD SUDA:</w:t>
      </w:r>
    </w:p>
    <w:p w:rsidRDefault="008A48CE" w:rsidP="008A48CE" w:rsidR="008A48CE"/>
    <w:p w:rsidRDefault="008A48CE" w:rsidP="008A48CE" w:rsidR="008A48CE">
      <w:r>
        <w:t>SUDAC:</w:t>
      </w:r>
      <w:r w:rsidR="00856A46">
        <w:t xml:space="preserve"> </w:t>
      </w:r>
      <w:r w:rsidR="00830F33">
        <w:t>Ivana Koštarić Fegeš</w:t>
      </w:r>
    </w:p>
    <w:p w:rsidRDefault="008A48CE" w:rsidP="008A48CE" w:rsidR="008A48CE"/>
    <w:p w:rsidRDefault="008A48CE" w:rsidP="008A48CE" w:rsidR="008A48CE">
      <w:r>
        <w:t>ZAPISNIČAR:</w:t>
      </w:r>
      <w:r w:rsidR="001A0AAD">
        <w:rPr>
          <w:color w:val="FF0000"/>
        </w:rPr>
        <w:t xml:space="preserve"> </w:t>
      </w:r>
      <w:r w:rsidR="00830F33">
        <w:t>Petra Čiček</w:t>
      </w:r>
    </w:p>
    <w:p w:rsidRDefault="008A48CE" w:rsidP="008A48CE" w:rsidR="008A48CE"/>
    <w:p w:rsidRDefault="0061789D" w:rsidP="00856A46" w:rsidR="0061789D">
      <w:pPr>
        <w:jc w:val="both"/>
      </w:pPr>
    </w:p>
    <w:p w:rsidRDefault="0061789D" w:rsidP="00856A46" w:rsidR="008A48CE">
      <w:pPr>
        <w:jc w:val="both"/>
      </w:pPr>
      <w:r>
        <w:t>S</w:t>
      </w:r>
      <w:r w:rsidR="001A0AAD">
        <w:t>udac otvara r</w:t>
      </w:r>
      <w:r w:rsidR="00830F33">
        <w:t>očište</w:t>
      </w:r>
      <w:r w:rsidR="001A0AAD">
        <w:t xml:space="preserve"> u </w:t>
      </w:r>
      <w:r w:rsidR="00860F1F">
        <w:t>09:30</w:t>
      </w:r>
      <w:r w:rsidR="00830F33">
        <w:t xml:space="preserve"> </w:t>
      </w:r>
      <w:r w:rsidR="008A48CE">
        <w:t xml:space="preserve">sati, </w:t>
      </w:r>
      <w:r w:rsidR="00830F33">
        <w:t>ročište je javno</w:t>
      </w:r>
      <w:r w:rsidR="008A48CE">
        <w:t xml:space="preserve"> i utvrđuje da su, pristupili:</w:t>
      </w:r>
    </w:p>
    <w:p w:rsidRDefault="008A48CE" w:rsidP="008A48CE" w:rsidR="008A48CE"/>
    <w:p w:rsidRDefault="008A48CE" w:rsidP="008A48CE" w:rsidR="008A48CE"/>
    <w:p w:rsidRDefault="00777E93" w:rsidP="008A48CE" w:rsidR="008A48CE">
      <w:r>
        <w:t>P</w:t>
      </w:r>
      <w:r w:rsidR="003F52B1">
        <w:t>redlagatelj</w:t>
      </w:r>
      <w:r w:rsidR="008A48CE">
        <w:t xml:space="preserve">: </w:t>
      </w:r>
      <w:r w:rsidR="00830F33">
        <w:t>nitko, dostava poziva uredno iskazana</w:t>
      </w:r>
    </w:p>
    <w:p w:rsidRDefault="00777E93" w:rsidP="008A48CE" w:rsidR="008A48CE">
      <w:r>
        <w:t>Dužnik</w:t>
      </w:r>
      <w:r w:rsidR="008A48CE">
        <w:t xml:space="preserve">: </w:t>
      </w:r>
      <w:r w:rsidR="0038012B">
        <w:t>Zlatko Galić</w:t>
      </w:r>
      <w:r w:rsidR="00F658FD">
        <w:t>, zastupnik po zakonu</w:t>
      </w:r>
    </w:p>
    <w:p w:rsidRDefault="008A48CE" w:rsidP="008A48CE" w:rsidR="008A48CE">
      <w:r>
        <w:t xml:space="preserve">Zastupnik po zakonu dužnika: </w:t>
      </w:r>
      <w:r w:rsidR="0038012B">
        <w:t>Zlatko Galić</w:t>
      </w:r>
      <w:r w:rsidR="00F658FD">
        <w:t xml:space="preserve"> </w:t>
      </w:r>
    </w:p>
    <w:p w:rsidRDefault="00F658FD" w:rsidP="00856A46" w:rsidR="008F7E83">
      <w:pPr>
        <w:rPr>
          <w:color w:val="FF0000"/>
        </w:rPr>
      </w:pPr>
      <w:r>
        <w:rPr>
          <w:color w:val="FF0000"/>
        </w:rPr>
        <w:t xml:space="preserve"> </w:t>
      </w:r>
    </w:p>
    <w:p w:rsidRDefault="00F658FD" w:rsidP="00F658FD" w:rsidR="00F658FD">
      <w:pPr>
        <w:ind w:firstLine="708"/>
        <w:jc w:val="both"/>
      </w:pPr>
      <w:r>
        <w:t>U</w:t>
      </w:r>
      <w:r w:rsidRPr="001A2BA6">
        <w:t xml:space="preserve">tvrđuje se </w:t>
      </w:r>
      <w:r w:rsidR="00A7504B">
        <w:t xml:space="preserve">da </w:t>
      </w:r>
      <w:r w:rsidRPr="001A2BA6">
        <w:t xml:space="preserve">je u spis dostavljen podnesak FINA-e od </w:t>
      </w:r>
      <w:r w:rsidR="00860F1F">
        <w:t>16.</w:t>
      </w:r>
      <w:r w:rsidRPr="001A2BA6">
        <w:t xml:space="preserve"> veljače 2017. kojim ispričava nedolazak na današnje ročište i u cijelosti ostaje kod navoda iz prijedloga za otvaranje stečajnog postupka (list </w:t>
      </w:r>
      <w:r>
        <w:t xml:space="preserve">16 </w:t>
      </w:r>
      <w:r w:rsidRPr="001A2BA6">
        <w:t>spisa).</w:t>
      </w:r>
    </w:p>
    <w:p w:rsidRDefault="00F658FD" w:rsidP="00F658FD" w:rsidR="00F658FD" w:rsidRPr="001A2BA6">
      <w:pPr>
        <w:ind w:firstLine="708"/>
        <w:jc w:val="both"/>
      </w:pPr>
    </w:p>
    <w:p w:rsidRDefault="00F658FD" w:rsidP="00F658FD" w:rsidR="00F658FD">
      <w:pPr>
        <w:ind w:firstLine="708"/>
        <w:jc w:val="both"/>
      </w:pPr>
      <w:r w:rsidRPr="001A2BA6">
        <w:t xml:space="preserve">Utvrđuje se da su u spis dostavljeni potvrda FINA-e o neizvršenim osnovama za plaćanje (list </w:t>
      </w:r>
      <w:r w:rsidR="00860F1F">
        <w:t>9</w:t>
      </w:r>
      <w:r w:rsidRPr="001A2BA6">
        <w:t xml:space="preserve"> spisa) i očevidnik o redoslijedu plaćanja s obračunatom kamatom (list </w:t>
      </w:r>
      <w:r w:rsidR="00860F1F">
        <w:t>10-15</w:t>
      </w:r>
      <w:r w:rsidRPr="001A2BA6">
        <w:t xml:space="preserve"> spisa) iz kojih proizlazi da  na dan </w:t>
      </w:r>
      <w:r w:rsidR="00860F1F">
        <w:t>08</w:t>
      </w:r>
      <w:r w:rsidRPr="001A2BA6">
        <w:t xml:space="preserve">. veljače 2017. dužnik ima evidentirane neizvršene osnove za plaćanje u neprekinutom razdoblju od </w:t>
      </w:r>
      <w:r w:rsidR="00860F1F">
        <w:t>295</w:t>
      </w:r>
      <w:r w:rsidRPr="001A2BA6">
        <w:t xml:space="preserve"> dana u iznosu od </w:t>
      </w:r>
      <w:r w:rsidR="00860F1F">
        <w:t>261.467,59</w:t>
      </w:r>
      <w:r w:rsidRPr="001A2BA6">
        <w:t xml:space="preserve"> kn.  </w:t>
      </w:r>
    </w:p>
    <w:p w:rsidRDefault="00F658FD" w:rsidP="00856A46" w:rsidR="00F658FD"/>
    <w:p w:rsidRDefault="00F658FD" w:rsidP="003F7179" w:rsidR="00F658FD">
      <w:pPr>
        <w:ind w:firstLine="708"/>
        <w:jc w:val="both"/>
        <w:rPr>
          <w:lang w:val="pt-BR"/>
        </w:rPr>
      </w:pPr>
      <w:r>
        <w:t xml:space="preserve">Zastupnik po </w:t>
      </w:r>
      <w:r w:rsidR="003F7179">
        <w:t xml:space="preserve">zakonu dužnika izjavljuje da se </w:t>
      </w:r>
      <w:r>
        <w:t xml:space="preserve">protivi prijedlogu da se nad društvom </w:t>
      </w:r>
      <w:r w:rsidR="00860F1F">
        <w:rPr>
          <w:lang w:val="pt-BR"/>
        </w:rPr>
        <w:t xml:space="preserve">MIR GALIĆ d.o.o., Belovar, Varaždinska 33, OIB: 24046264850 </w:t>
      </w:r>
      <w:r>
        <w:rPr>
          <w:lang w:val="pt-BR"/>
        </w:rPr>
        <w:t>otvori stečaj.</w:t>
      </w:r>
    </w:p>
    <w:p w:rsidRDefault="00F658FD" w:rsidP="00F658FD" w:rsidR="00F658FD"/>
    <w:p w:rsidRDefault="003F7179" w:rsidP="00A7504B" w:rsidR="003F7179">
      <w:pPr>
        <w:jc w:val="both"/>
      </w:pPr>
      <w:r>
        <w:t>Sud donosi</w:t>
      </w:r>
    </w:p>
    <w:p w:rsidRDefault="003F7179" w:rsidP="003F7179" w:rsidR="003F7179"/>
    <w:p w:rsidRDefault="003F7179" w:rsidP="003F7179" w:rsidR="003F7179">
      <w:pPr>
        <w:jc w:val="center"/>
      </w:pPr>
      <w:r>
        <w:t>R j e š e n j e</w:t>
      </w:r>
    </w:p>
    <w:p w:rsidRDefault="003F7179" w:rsidP="003F7179" w:rsidR="003F7179">
      <w:r>
        <w:tab/>
      </w:r>
    </w:p>
    <w:p w:rsidRDefault="003F7179" w:rsidP="00A7504B" w:rsidR="003F7179">
      <w:pPr>
        <w:pStyle w:val="Odlomakpopisa"/>
        <w:numPr>
          <w:ilvl w:val="0"/>
          <w:numId w:val="3"/>
        </w:numPr>
        <w:jc w:val="both"/>
      </w:pPr>
      <w:r>
        <w:t xml:space="preserve">Nalaže se osobi ovlaštenoj za zastupanje dužnika Zlatku Galiću u roku od 15 dana postupiti po zaključku ovoga suda od 07. veljače 2017. (točka I. izreke), </w:t>
      </w:r>
      <w:r w:rsidR="00A7504B">
        <w:t xml:space="preserve"> te </w:t>
      </w:r>
      <w:r>
        <w:t xml:space="preserve">dostaviti podatke o pravnoj i činjeničnoj osnovi u odnosu na svaki dio imovine i obveza te dokaze osobito isprave kojima se ti podaci mogu potkrijepiti i potvrditi da su ti podaci točni i potpuni i da ništa od imovine i obveza nije zatajeno. </w:t>
      </w:r>
    </w:p>
    <w:p w:rsidRDefault="00A7504B" w:rsidP="00A7504B" w:rsidR="00A7504B">
      <w:pPr>
        <w:pStyle w:val="Odlomakpopisa"/>
        <w:numPr>
          <w:ilvl w:val="0"/>
          <w:numId w:val="3"/>
        </w:numPr>
        <w:jc w:val="both"/>
      </w:pPr>
      <w:r>
        <w:t xml:space="preserve">Ročište radi rasprave o pretpostavkama za otvaranje stečajnog postupka određuje se za </w:t>
      </w:r>
    </w:p>
    <w:p w:rsidRDefault="00A7504B" w:rsidP="00A7504B" w:rsidR="00A7504B">
      <w:pPr>
        <w:pStyle w:val="Odlomakpopisa"/>
        <w:ind w:left="1800"/>
        <w:jc w:val="center"/>
        <w:rPr>
          <w:b/>
        </w:rPr>
      </w:pPr>
      <w:r>
        <w:rPr>
          <w:b/>
        </w:rPr>
        <w:t>31</w:t>
      </w:r>
      <w:r w:rsidRPr="009E7C1C">
        <w:rPr>
          <w:b/>
        </w:rPr>
        <w:t>. svibnja 2017. u 09:30</w:t>
      </w:r>
      <w:r>
        <w:rPr>
          <w:b/>
        </w:rPr>
        <w:t xml:space="preserve"> sati. </w:t>
      </w:r>
    </w:p>
    <w:p w:rsidRDefault="00A7504B" w:rsidP="00A7504B" w:rsidR="00A7504B">
      <w:pPr>
        <w:pStyle w:val="Odlomakpopisa"/>
        <w:ind w:left="1800"/>
      </w:pPr>
    </w:p>
    <w:p w:rsidRDefault="00A7504B" w:rsidP="00A7504B" w:rsidR="00A7504B">
      <w:pPr>
        <w:pStyle w:val="Odlomakpopisa"/>
        <w:ind w:left="1800"/>
      </w:pPr>
      <w:r>
        <w:t>što prisutni zastupnik po zakonu dužnika prima na znanje i neće se posebno pozivati, a predlagatelj će se pozvati pisanim putem.</w:t>
      </w:r>
    </w:p>
    <w:p w:rsidRDefault="003F7179" w:rsidP="008F7E83" w:rsidR="003F7179"/>
    <w:p w:rsidRDefault="00A7504B" w:rsidP="008F7E83" w:rsidR="00A7504B"/>
    <w:p w:rsidRDefault="00A7504B" w:rsidP="008F7E83" w:rsidR="00A7504B"/>
    <w:p w:rsidRDefault="008A48CE" w:rsidP="008A48CE" w:rsidR="008A48CE"/>
    <w:p w:rsidRDefault="008A48CE" w:rsidP="008A48CE" w:rsidR="008A48CE"/>
    <w:p w:rsidRDefault="00C76CAC" w:rsidP="00856A46" w:rsidR="008A48CE" w:rsidRPr="002974D2">
      <w:pPr>
        <w:jc w:val="center"/>
      </w:pPr>
      <w:r w:rsidRPr="002974D2">
        <w:t xml:space="preserve">Dovršeno </w:t>
      </w:r>
      <w:r w:rsidR="00A7504B">
        <w:t>09:45</w:t>
      </w:r>
      <w:r w:rsidR="00647531">
        <w:t xml:space="preserve"> </w:t>
      </w:r>
      <w:r w:rsidR="008A48CE" w:rsidRPr="002974D2">
        <w:t>sati</w:t>
      </w:r>
      <w:r w:rsidR="00F658FD">
        <w:t>.</w:t>
      </w:r>
    </w:p>
    <w:p w:rsidRDefault="008A48CE" w:rsidP="008A48CE" w:rsidR="008A48CE"/>
    <w:p w:rsidRDefault="008A48CE" w:rsidP="008A48CE" w:rsidR="008A48CE"/>
    <w:p w:rsidRDefault="008A48CE" w:rsidP="00856A46" w:rsidR="008A48CE">
      <w:pPr>
        <w:jc w:val="center"/>
      </w:pPr>
      <w:r>
        <w:t>SUDAC</w:t>
      </w:r>
    </w:p>
    <w:p w:rsidRDefault="008A48CE" w:rsidP="008A48CE" w:rsidR="008A48CE"/>
    <w:p w:rsidRDefault="008A48CE" w:rsidP="008A48CE" w:rsidR="008A48CE"/>
    <w:p w:rsidRDefault="008A48CE" w:rsidP="008A48CE" w:rsidR="008A48CE">
      <w:r>
        <w:t xml:space="preserve">ZAPISNIČAR       </w:t>
      </w:r>
      <w:r w:rsidR="00856A46">
        <w:tab/>
      </w:r>
      <w:r w:rsidR="00856A46">
        <w:tab/>
      </w:r>
      <w:r w:rsidR="00856A46">
        <w:tab/>
      </w:r>
      <w:r w:rsidR="00856A46">
        <w:tab/>
      </w:r>
      <w:r w:rsidR="00856A46">
        <w:tab/>
      </w:r>
      <w:r w:rsidR="00856A46">
        <w:tab/>
      </w:r>
      <w:r>
        <w:t>PREDLAGATELJ</w:t>
      </w:r>
    </w:p>
    <w:p w:rsidRDefault="008A48CE" w:rsidP="008A48CE" w:rsidR="008A48CE"/>
    <w:p w:rsidRDefault="008A48CE" w:rsidP="008A48CE" w:rsidR="008A48CE"/>
    <w:p w:rsidRDefault="008A48CE" w:rsidP="00856A46" w:rsidR="008A48CE">
      <w:pPr>
        <w:ind w:left="4956"/>
      </w:pPr>
      <w:r>
        <w:t>ZASTUPNIK PO ZAKONU DUŽNIKA</w:t>
      </w:r>
    </w:p>
    <w:p w:rsidRDefault="008A48CE" w:rsidP="008A48CE" w:rsidR="008A48CE"/>
    <w:p w:rsidRDefault="008A48CE" w:rsidP="008A48CE" w:rsidR="008A48CE"/>
    <w:p w:rsidRDefault="008A48CE" w:rsidP="00854C5A" w:rsidR="008A48CE">
      <w:pPr>
        <w:ind w:firstLine="708" w:left="4956"/>
      </w:pPr>
      <w:r>
        <w:t>DUŽNIK</w:t>
      </w:r>
    </w:p>
    <w:sectPr w:rsidSect="00A7504B" w:rsidR="008A48CE">
      <w:headerReference w:type="default" r:id="rId9"/>
      <w:pgSz w:h="16838" w:w="11906"/>
      <w:pgMar w:gutter="0" w:footer="708" w:header="708" w:left="1417" w:bottom="0" w:right="1417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0F1F" w:rsidP="00860F1F" w:rsidR="00860F1F">
      <w:r>
        <w:separator/>
      </w:r>
    </w:p>
  </w:endnote>
  <w:endnote w:id="0" w:type="continuationSeparator">
    <w:p w:rsidRDefault="00860F1F" w:rsidP="00860F1F" w:rsidR="00860F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0F1F" w:rsidP="00860F1F" w:rsidR="00860F1F">
      <w:r>
        <w:separator/>
      </w:r>
    </w:p>
  </w:footnote>
  <w:footnote w:id="0" w:type="continuationSeparator">
    <w:p w:rsidRDefault="00860F1F" w:rsidP="00860F1F" w:rsidR="00860F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73125170"/>
      <w:docPartObj>
        <w:docPartGallery w:val="Page Numbers (Top of Page)"/>
        <w:docPartUnique/>
      </w:docPartObj>
    </w:sdtPr>
    <w:sdtEndPr/>
    <w:sdtContent>
      <w:p w:rsidRDefault="00860F1F" w:rsidR="00860F1F">
        <w:pPr>
          <w:pStyle w:val="Zaglavlje"/>
          <w:jc w:val="center"/>
        </w:pPr>
        <w:r>
          <w:t xml:space="preserve">     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21983">
          <w:rPr>
            <w:noProof/>
          </w:rPr>
          <w:t>1</w:t>
        </w:r>
        <w:r>
          <w:fldChar w:fldCharType="end"/>
        </w:r>
        <w:r>
          <w:t xml:space="preserve"> </w:t>
        </w:r>
        <w:r>
          <w:tab/>
          <w:t>85. St-5673/16</w:t>
        </w:r>
      </w:p>
    </w:sdtContent>
  </w:sdt>
  <w:p w:rsidRDefault="00860F1F" w:rsidR="00860F1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CA7005"/>
    <w:multiLevelType w:val="hybridMultilevel"/>
    <w:tmpl w:val="CFCE8C3A"/>
    <w:lvl w:tplc="69381D2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26B6ECE"/>
    <w:multiLevelType w:val="hybridMultilevel"/>
    <w:tmpl w:val="F49A4744"/>
    <w:lvl w:tplc="21ECB9CA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6AC55BA9"/>
    <w:multiLevelType w:val="hybridMultilevel"/>
    <w:tmpl w:val="36D4C5F8"/>
    <w:lvl w:tplc="6A12980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48CE"/>
    <w:rsid w:val="000149EE"/>
    <w:rsid w:val="001047EF"/>
    <w:rsid w:val="00106783"/>
    <w:rsid w:val="00126807"/>
    <w:rsid w:val="001A0AAD"/>
    <w:rsid w:val="002974D2"/>
    <w:rsid w:val="00340CDC"/>
    <w:rsid w:val="0038012B"/>
    <w:rsid w:val="003C3F85"/>
    <w:rsid w:val="003F52B1"/>
    <w:rsid w:val="003F7179"/>
    <w:rsid w:val="00451B15"/>
    <w:rsid w:val="004C4093"/>
    <w:rsid w:val="005A0741"/>
    <w:rsid w:val="0061789D"/>
    <w:rsid w:val="00647531"/>
    <w:rsid w:val="00666D8C"/>
    <w:rsid w:val="006A697E"/>
    <w:rsid w:val="00732732"/>
    <w:rsid w:val="00777E93"/>
    <w:rsid w:val="007B35B5"/>
    <w:rsid w:val="007F252B"/>
    <w:rsid w:val="00820B62"/>
    <w:rsid w:val="00830F33"/>
    <w:rsid w:val="00854C5A"/>
    <w:rsid w:val="00856A46"/>
    <w:rsid w:val="00860F1F"/>
    <w:rsid w:val="00877BC1"/>
    <w:rsid w:val="008A48CE"/>
    <w:rsid w:val="008F7E83"/>
    <w:rsid w:val="009A4101"/>
    <w:rsid w:val="00A21983"/>
    <w:rsid w:val="00A7504B"/>
    <w:rsid w:val="00A8071E"/>
    <w:rsid w:val="00B33248"/>
    <w:rsid w:val="00C32A48"/>
    <w:rsid w:val="00C76CAC"/>
    <w:rsid w:val="00CF172F"/>
    <w:rsid w:val="00E31DBC"/>
    <w:rsid w:val="00F03B4C"/>
    <w:rsid w:val="00F50807"/>
    <w:rsid w:val="00F65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860F1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60F1F"/>
    <w:rPr>
      <w:sz w:val="24"/>
      <w:szCs w:val="24"/>
    </w:rPr>
  </w:style>
  <w:style w:styleId="Podnoje" w:type="paragraph">
    <w:name w:val="footer"/>
    <w:basedOn w:val="Normal"/>
    <w:link w:val="PodnojeChar"/>
    <w:rsid w:val="00860F1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60F1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A41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41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41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41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41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860F1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60F1F"/>
    <w:rPr>
      <w:sz w:val="24"/>
      <w:szCs w:val="24"/>
    </w:rPr>
  </w:style>
  <w:style w:styleId="Podnoje" w:type="paragraph">
    <w:name w:val="footer"/>
    <w:basedOn w:val="Normal"/>
    <w:link w:val="PodnojeChar"/>
    <w:rsid w:val="00860F1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60F1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A41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41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41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41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41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 27</izvorni_sadrzaj>
    <derivirana_varijabla naziv="DomainObject.Prostorija.Naziv_1">Soba DZ I 27</derivirana_varijabla>
  </DomainObject.Prostorija.Naziv>
  <DomainObject.Prostorija.Oznaka>
    <izvorni_sadrzaj>DZ I 27</izvorni_sadrzaj>
    <derivirana_varijabla naziv="DomainObject.Prostorija.Oznaka_1">DZ I 27</derivirana_varijabla>
  </DomainObject.Prostorija.Oznaka>
  <DomainObject.Obrazlozenje>
    <izvorni_sadrzaj/>
    <derivirana_varijabla naziv="DomainObject.Obrazlozenje_1"/>
  </DomainObject.Obrazlozenje>
  <DomainObject.StvarniPocetakDatum>
    <izvorni_sadrzaj>8. ožujka 2017.</izvorni_sadrzaj>
    <derivirana_varijabla naziv="DomainObject.StvarniPocetakDatum_1">8. ožujka 2017.</derivirana_varijabla>
  </DomainObject.StvarniPocetakDatum>
  <DomainObject.StvarniZavrsetakDatum>
    <izvorni_sadrzaj>8. ožujka 2017.</izvorni_sadrzaj>
    <derivirana_varijabla naziv="DomainObject.StvarniZavrsetakDatum_1">8. ožujka 2017.</derivirana_varijabla>
  </DomainObject.StvarniZavrsetakDatum>
  <DomainObject.PlaniraniZavrsetakDatum>
    <izvorni_sadrzaj>8. ožujka 2017.</izvorni_sadrzaj>
    <derivirana_varijabla naziv="DomainObject.PlaniraniZavrsetakDatum_1">8. ožujka 2017.</derivirana_varijabla>
  </DomainObject.PlaniraniZavrsetakDatum>
  <DomainObject.PlaniraniPocetakDatum>
    <izvorni_sadrzaj>8. ožujka 2017.</izvorni_sadrzaj>
    <derivirana_varijabla naziv="DomainObject.PlaniraniPocetakDatum_1">8. ožujka 2017.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09:45</izvorni_sadrzaj>
    <derivirana_varijabla naziv="DomainObject.StvarniZavrsetakVrijeme_1">09:45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8. ožujka 2017.</izvorni_sadrzaj>
    <derivirana_varijabla naziv="DomainObject.Zapisnik.DatumKreiranja_1">8. ožujka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St-5673/2016-8</izvorni_sadrzaj>
    <derivirana_varijabla naziv="DomainObject.Zapisnik.Oznaka_1">St-5673/2016-8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5673</izvorni_sadrzaj>
    <derivirana_varijabla naziv="DomainObject.Predmet.Broj_1">5673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St-5673/2016</izvorni_sadrzaj>
    <derivirana_varijabla naziv="DomainObject.Predmet.OznakaBroj_1">St-5673/2016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 GALIĆ d.o.o.</izvorni_sadrzaj>
    <derivirana_varijabla naziv="DomainObject.Predmet.ProtustrankaFormated_1">  MIR GALIĆ d.o.o.</derivirana_varijabla>
  </DomainObject.Predmet.ProtustrankaFormated>
  <DomainObject.Predmet.ProtustrankaFormatedOIB>
    <izvorni_sadrzaj>  MIR GALIĆ d.o.o., OIB 24046264850</izvorni_sadrzaj>
    <derivirana_varijabla naziv="DomainObject.Predmet.ProtustrankaFormatedOIB_1">  MIR GALIĆ d.o.o., OIB 24046264850</derivirana_varijabla>
  </DomainObject.Predmet.ProtustrankaFormatedOIB>
  <DomainObject.Predmet.ProtustrankaFormatedWithAdress>
    <izvorni_sadrzaj> MIR GALIĆ d.o.o., Varaždinska 33, 10363 Belovar</izvorni_sadrzaj>
    <derivirana_varijabla naziv="DomainObject.Predmet.ProtustrankaFormatedWithAdress_1"> MIR GALIĆ d.o.o., Varaždinska 33, 10363 Belovar</derivirana_varijabla>
  </DomainObject.Predmet.ProtustrankaFormatedWithAdress>
  <DomainObject.Predmet.ProtustrankaFormatedWithAdressOIB>
    <izvorni_sadrzaj> MIR GALIĆ d.o.o., OIB 24046264850, Varaždinska 33, 10363 Belovar</izvorni_sadrzaj>
    <derivirana_varijabla naziv="DomainObject.Predmet.ProtustrankaFormatedWithAdressOIB_1"> MIR GALIĆ d.o.o., OIB 24046264850, Varaždinska 33, 10363 Belovar</derivirana_varijabla>
  </DomainObject.Predmet.ProtustrankaFormatedWithAdressOIB>
  <DomainObject.Predmet.ProtustrankaWithAdress>
    <izvorni_sadrzaj>MIR GALIĆ d.o.o. Varaždinska 33, 10363 Belovar</izvorni_sadrzaj>
    <derivirana_varijabla naziv="DomainObject.Predmet.ProtustrankaWithAdress_1">MIR GALIĆ d.o.o. Varaždinska 33, 10363 Belovar</derivirana_varijabla>
  </DomainObject.Predmet.ProtustrankaWithAdress>
  <DomainObject.Predmet.ProtustrankaWithAdressOIB>
    <izvorni_sadrzaj>MIR GALIĆ d.o.o., OIB 24046264850, Varaždinska 33, 10363 Belovar</izvorni_sadrzaj>
    <derivirana_varijabla naziv="DomainObject.Predmet.ProtustrankaWithAdressOIB_1">MIR GALIĆ d.o.o., OIB 24046264850, Varaždinska 33, 10363 Belovar</derivirana_varijabla>
  </DomainObject.Predmet.ProtustrankaWithAdressOIB>
  <DomainObject.Predmet.ProtustrankaNazivFormated>
    <izvorni_sadrzaj>MIR GALIĆ d.o.o.</izvorni_sadrzaj>
    <derivirana_varijabla naziv="DomainObject.Predmet.ProtustrankaNazivFormated_1">MIR GALIĆ d.o.o.</derivirana_varijabla>
  </DomainObject.Predmet.ProtustrankaNazivFormated>
  <DomainObject.Predmet.ProtustrankaNazivFormatedOIB>
    <izvorni_sadrzaj>MIR GALIĆ d.o.o., OIB 24046264850</izvorni_sadrzaj>
    <derivirana_varijabla naziv="DomainObject.Predmet.ProtustrankaNazivFormatedOIB_1">MIR GALIĆ d.o.o., OIB 24046264850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MIR GALIĆ d.o.o.</item>
    </izvorni_sadrzaj>
    <derivirana_varijabla naziv="DomainObject.Predmet.ProtuStrankaListFormated_1">
      <item>MIR GALIĆ d.o.o.</item>
    </derivirana_varijabla>
  </DomainObject.Predmet.ProtuStrankaListFormated>
  <DomainObject.Predmet.ProtuStrankaListFormatedOIB>
    <izvorni_sadrzaj>
      <item>MIR GALIĆ d.o.o., OIB 24046264850</item>
    </izvorni_sadrzaj>
    <derivirana_varijabla naziv="DomainObject.Predmet.ProtuStrankaListFormatedOIB_1">
      <item>MIR GALIĆ d.o.o., OIB 24046264850</item>
    </derivirana_varijabla>
  </DomainObject.Predmet.ProtuStrankaListFormatedOIB>
  <DomainObject.Predmet.ProtuStrankaListFormatedWithAdress>
    <izvorni_sadrzaj>
      <item>MIR GALIĆ d.o.o., Varaždinska 33, 10363 Belovar</item>
    </izvorni_sadrzaj>
    <derivirana_varijabla naziv="DomainObject.Predmet.ProtuStrankaListFormatedWithAdress_1">
      <item>MIR GALIĆ d.o.o., Varaždinska 33, 10363 Belovar</item>
    </derivirana_varijabla>
  </DomainObject.Predmet.ProtuStrankaListFormatedWithAdress>
  <DomainObject.Predmet.ProtuStrankaListFormatedWithAdressOIB>
    <izvorni_sadrzaj>
      <item>MIR GALIĆ d.o.o., OIB 24046264850, Varaždinska 33, 10363 Belovar</item>
    </izvorni_sadrzaj>
    <derivirana_varijabla naziv="DomainObject.Predmet.ProtuStrankaListFormatedWithAdressOIB_1">
      <item>MIR GALIĆ d.o.o., OIB 24046264850, Varaždinska 33, 10363 Belovar</item>
    </derivirana_varijabla>
  </DomainObject.Predmet.ProtuStrankaListFormatedWithAdressOIB>
  <DomainObject.Predmet.ProtuStrankaListNazivFormated>
    <izvorni_sadrzaj>
      <item>MIR GALIĆ d.o.o.</item>
    </izvorni_sadrzaj>
    <derivirana_varijabla naziv="DomainObject.Predmet.ProtuStrankaListNazivFormated_1">
      <item>MIR GALIĆ d.o.o.</item>
    </derivirana_varijabla>
  </DomainObject.Predmet.ProtuStrankaListNazivFormated>
  <DomainObject.Predmet.ProtuStrankaListNazivFormatedOIB>
    <izvorni_sadrzaj>
      <item>MIR GALIĆ d.o.o., OIB 24046264850</item>
    </izvorni_sadrzaj>
    <derivirana_varijabla naziv="DomainObject.Predmet.ProtuStrankaListNazivFormatedOIB_1">
      <item>MIR GALIĆ d.o.o., OIB 24046264850</item>
    </derivirana_varijabla>
  </DomainObject.Predmet.ProtuStrankaListNazivFormatedOIB>
  <DomainObject.Predmet.OstaliListFormated>
    <izvorni_sadrzaj>
      <item>Zlatko Galić</item>
      <item>Raiffeisenbank Austria d.d.</item>
      <item>VENETO BANKA dioničko društvo</item>
    </izvorni_sadrzaj>
    <derivirana_varijabla naziv="DomainObject.Predmet.OstaliListFormated_1">
      <item>Zlatko Galić</item>
      <item>Raiffeisenbank Austria d.d.</item>
      <item>VENETO BANKA dioničko društvo</item>
    </derivirana_varijabla>
  </DomainObject.Predmet.OstaliListFormated>
  <DomainObject.Predmet.OstaliListFormatedOIB>
    <izvorni_sadrzaj>
      <item>Zlatko Galić, OIB 08218221101</item>
      <item>Raiffeisenbank Austria d.d., OIB 53056966535</item>
      <item>VENETO BANKA dioničko društvo, OIB 81712716992</item>
    </izvorni_sadrzaj>
    <derivirana_varijabla naziv="DomainObject.Predmet.OstaliListFormatedOIB_1">
      <item>Zlatko Galić, OIB 08218221101</item>
      <item>Raiffeisenbank Austria d.d., OIB 53056966535</item>
      <item>VENETO BANKA dioničko društvo, OIB 81712716992</item>
    </derivirana_varijabla>
  </DomainObject.Predmet.OstaliListFormatedOIB>
  <DomainObject.Predmet.OstaliListFormatedWithAdress>
    <izvorni_sadrzaj>
      <item>Zlatko Galić, Varaždinska Ulica 33, 10363 Belovar</item>
      <item>Raiffeisenbank Austria d.d., Magazinska cesta 69, 10000 Zagreb</item>
      <item>VENETO BANKA dioničko društvo, Draškovićeva 58, 10000 Zagreb</item>
    </izvorni_sadrzaj>
    <derivirana_varijabla naziv="DomainObject.Predmet.OstaliListFormatedWithAdress_1">
      <item>Zlatko Galić, Varaždinska Ulica 33, 10363 Belovar</item>
      <item>Raiffeisenbank Austria d.d., Magazinska cesta 69, 10000 Zagreb</item>
      <item>VENETO BANKA dioničko društvo, Draškovićeva 58, 10000 Zagreb</item>
    </derivirana_varijabla>
  </DomainObject.Predmet.OstaliListFormatedWithAdress>
  <DomainObject.Predmet.OstaliListFormatedWithAdressOIB>
    <izvorni_sadrzaj>
      <item>Zlatko Galić, OIB 08218221101, Varaždinska Ulica 33, 10363 Belovar</item>
      <item>Raiffeisenbank Austria d.d., OIB 53056966535, Magazinska cesta 69, 10000 Zagreb</item>
      <item>VENETO BANKA dioničko društvo, OIB 81712716992, Draškovićeva 58, 10000 Zagreb</item>
    </izvorni_sadrzaj>
    <derivirana_varijabla naziv="DomainObject.Predmet.OstaliListFormatedWithAdressOIB_1">
      <item>Zlatko Galić, OIB 08218221101, Varaždinska Ulica 33, 10363 Belovar</item>
      <item>Raiffeisenbank Austria d.d., OIB 53056966535, Magazinska cesta 69, 10000 Zagreb</item>
      <item>VENETO BANKA dioničko društvo, OIB 81712716992, Draškovićeva 58, 10000 Zagreb</item>
    </derivirana_varijabla>
  </DomainObject.Predmet.OstaliListFormatedWithAdressOIB>
  <DomainObject.Predmet.OstaliListNazivFormated>
    <izvorni_sadrzaj>
      <item>Zlatko Galić</item>
      <item>Raiffeisenbank Austria d.d.</item>
      <item>VENETO BANKA dioničko društvo</item>
    </izvorni_sadrzaj>
    <derivirana_varijabla naziv="DomainObject.Predmet.OstaliListNazivFormated_1">
      <item>Zlatko Galić</item>
      <item>Raiffeisenbank Austria d.d.</item>
      <item>VENETO BANKA dioničko društvo</item>
    </derivirana_varijabla>
  </DomainObject.Predmet.OstaliListNazivFormated>
  <DomainObject.Predmet.OstaliListNazivFormatedOIB>
    <izvorni_sadrzaj>
      <item>Zlatko Galić, OIB 08218221101</item>
      <item>Raiffeisenbank Austria d.d., OIB 53056966535</item>
      <item>VENETO BANKA dioničko društvo, OIB 81712716992</item>
    </izvorni_sadrzaj>
    <derivirana_varijabla naziv="DomainObject.Predmet.OstaliListNazivFormatedOIB_1">
      <item>Zlatko Galić, OIB 08218221101</item>
      <item>Raiffeisenbank Austria d.d., OIB 53056966535</item>
      <item>VENETO BANKA dioničko društvo, OIB 81712716992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>St-5673/2016-8</izvorni_sadrzaj>
    <derivirana_varijabla naziv="DomainObject.PoslovniBrojDokumenta_1">St-5673/2016-8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MIR GALIĆ d.o.o.</izvorni_sadrzaj>
    <derivirana_varijabla naziv="DomainObject.Predmet.ProtustrankaIDrugi_1">MIR GALIĆ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MIR GALIĆ d.o.o., OIB 24046264850, Varaždinska 33, 10363 Belovar</izvorni_sadrzaj>
    <derivirana_varijabla naziv="DomainObject.Predmet.ProtustrankaIDrugiAdressOIB_1">MIR GALIĆ d.o.o., OIB 24046264850, Varaždinska 33, 10363 Belovar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MIR GALIĆ d.o.o.</item>
      <item>Zlatko Galić</item>
      <item>Raiffeisenbank Austria d.d.</item>
      <item>VENETO BANKA dioničko društvo</item>
    </izvorni_sadrzaj>
    <derivirana_varijabla naziv="DomainObject.Predmet.SudioniciListNaziv_1">
      <item>FINA Regionalni centar Zagreb</item>
      <item>MIR GALIĆ d.o.o.</item>
      <item>Zlatko Galić</item>
      <item>Raiffeisenbank Austria d.d.</item>
      <item>VENETO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MIR GALIĆ d.o.o., OIB 24046264850, Varaždinska 33,10363 Belovar</item>
      <item>Zlatko Galić, OIB 08218221101, Varaždinska Ulica 33,10363 Belovar</item>
      <item>Raiffeisenbank Austria d.d., OIB 53056966535, Magazinska cesta 69,10000 Zagreb</item>
      <item>VENETO BANKA dioničko društvo, OIB 81712716992, Draškovićeva 58,10000 Zagreb</item>
    </izvorni_sadrzaj>
    <derivirana_varijabla naziv="DomainObject.Predmet.SudioniciListAdressOIB_1">
      <item>FINA Regionalni centar Zagreb, OIB 85821130368, Trg svibanjskih žrtava 1995. br. 1,10000 Zagreb</item>
      <item>MIR GALIĆ d.o.o., OIB 24046264850, Varaždinska 33,10363 Belovar</item>
      <item>Zlatko Galić, OIB 08218221101, Varaždinska Ulica 33,10363 Belovar</item>
      <item>Raiffeisenbank Austria d.d., OIB 53056966535, Magazinska cesta 69,10000 Zagreb</item>
      <item>VENETO BANKA dioničko društvo, OIB 81712716992, Draškovićeva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24046264850</item>
      <item>, OIB 08218221101</item>
      <item>, OIB 53056966535</item>
      <item>, OIB 81712716992</item>
    </izvorni_sadrzaj>
    <derivirana_varijabla naziv="DomainObject.Predmet.SudioniciListNazivOIB_1">
      <item>, OIB 85821130368</item>
      <item>, OIB 24046264850</item>
      <item>, OIB 08218221101</item>
      <item>, OIB 53056966535</item>
      <item>, OIB 81712716992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335</properties:Words>
  <properties:Characters>1739</properties:Characters>
  <properties:Lines>71</properties:Lines>
  <properties:Paragraphs>27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2017-03-07T10:53:00Z</dcterms:created>
  <dc:creator>gzubak</dc:creator>
  <cp:lastModifiedBy>Petra Čiček</cp:lastModifiedBy>
  <cp:lastPrinted>2017-03-08T12:53:00Z</cp:lastPrinted>
  <dcterms:modified xmlns:xsi="http://www.w3.org/2001/XMLSchema-instance" xsi:type="dcterms:W3CDTF">2017-03-08T12:53:00Z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St-5673/2016-8 / Zapisnik - Ročište radi izjašnjenja o prijedlogu za otvaranje steč.post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