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61da" w14:paraId="25961da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4A51B7">
        <w:rPr>
          <w:lang w:val="hr-HR"/>
        </w:rPr>
        <w:t>1021</w:t>
      </w:r>
      <w:r w:rsidR="00DD51FC">
        <w:rPr>
          <w:lang w:val="hr-HR"/>
        </w:rPr>
        <w:t>/</w:t>
      </w:r>
      <w:r w:rsidRPr="00F20BF1">
        <w:rPr>
          <w:lang w:val="hr-HR"/>
        </w:rPr>
        <w:t>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4A51B7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454205">
        <w:t>tečajnog pos</w:t>
      </w:r>
      <w:r w:rsidR="00807243">
        <w:t>tupka prot</w:t>
      </w:r>
      <w:r w:rsidR="00577032">
        <w:t>iv dužnika STOLNIK TRANS</w:t>
      </w:r>
      <w:r w:rsidR="006B69BC">
        <w:t xml:space="preserve"> </w:t>
      </w:r>
      <w:r w:rsidR="00247894">
        <w:t>d.o.o.</w:t>
      </w:r>
      <w:r w:rsidR="002E00D7">
        <w:t>,</w:t>
      </w:r>
      <w:r w:rsidR="00D07ECC">
        <w:t xml:space="preserve"> OIB:</w:t>
      </w:r>
      <w:r w:rsidR="00B908CA">
        <w:t xml:space="preserve"> </w:t>
      </w:r>
      <w:r w:rsidR="00577032">
        <w:t>65666080544</w:t>
      </w:r>
      <w:r w:rsidR="00D07ECC">
        <w:t xml:space="preserve"> s</w:t>
      </w:r>
      <w:r w:rsidR="007A0FF6">
        <w:t>a s</w:t>
      </w:r>
      <w:r w:rsidR="006B69BC">
        <w:t>j</w:t>
      </w:r>
      <w:r w:rsidR="00577032">
        <w:t>edištem u Trenkova 61</w:t>
      </w:r>
      <w:r w:rsidR="00193965">
        <w:t>,</w:t>
      </w:r>
      <w:r w:rsidR="00807243">
        <w:t xml:space="preserve"> 42000 Varaždin</w:t>
      </w:r>
      <w:r w:rsidR="00247894">
        <w:t>,</w:t>
      </w:r>
      <w:r w:rsidR="00AD67CB">
        <w:t xml:space="preserve"> d</w:t>
      </w:r>
      <w:r w:rsidR="00577032">
        <w:t>ana 10</w:t>
      </w:r>
      <w:r w:rsidR="00807243">
        <w:t>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</w:t>
      </w:r>
      <w:r w:rsidR="005612AF">
        <w:rPr>
          <w:lang w:val="hr-HR"/>
        </w:rPr>
        <w:t xml:space="preserve"> dužnika</w:t>
      </w:r>
      <w:r w:rsidR="00577032" w:rsidRPr="00577032">
        <w:t xml:space="preserve"> </w:t>
      </w:r>
      <w:r w:rsidR="00577032">
        <w:t>STOLNIK TRANS d.o.o., OIB: 65666080544 sa sjedištem u Trenkova 61, 42000 Varaždin</w:t>
      </w:r>
      <w:r w:rsidR="00454205">
        <w:t xml:space="preserve">, </w:t>
      </w:r>
      <w:r w:rsidR="00B82432">
        <w:t>iznosi</w:t>
      </w:r>
      <w:r w:rsidR="0071237B">
        <w:t xml:space="preserve"> </w:t>
      </w:r>
      <w:r w:rsidR="00577032">
        <w:t xml:space="preserve">149.531,49 </w:t>
      </w:r>
      <w:r w:rsidR="0080724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</w:t>
      </w:r>
      <w:r w:rsidR="00577032">
        <w:t xml:space="preserve"> Milica Stolnik</w:t>
      </w:r>
      <w:r w:rsidR="006B69BC">
        <w:t>,</w:t>
      </w:r>
      <w:r w:rsidR="00807243">
        <w:t xml:space="preserve"> iz Varaždina</w:t>
      </w:r>
      <w:r w:rsidR="00F52081">
        <w:t>,</w:t>
      </w:r>
      <w:r w:rsidR="00577032">
        <w:t xml:space="preserve"> Trenkova 61, OIB: 61935994719</w:t>
      </w:r>
      <w:r w:rsidR="00454205">
        <w:t>,</w:t>
      </w:r>
      <w:r w:rsidR="006B69BC">
        <w:t xml:space="preserve"> da</w:t>
      </w:r>
      <w:r w:rsidR="00B908CA">
        <w:t xml:space="preserve">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577032">
        <w:rPr>
          <w:lang w:val="hr-HR"/>
        </w:rPr>
        <w:t>Dana 8</w:t>
      </w:r>
      <w:r w:rsidR="00807243">
        <w:rPr>
          <w:lang w:val="hr-HR"/>
        </w:rPr>
        <w:t xml:space="preserve">. prosinca </w:t>
      </w:r>
      <w:r>
        <w:rPr>
          <w:lang w:val="hr-HR"/>
        </w:rPr>
        <w:t>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</w:t>
      </w:r>
      <w:r w:rsidR="000202A5">
        <w:rPr>
          <w:lang w:val="hr-HR"/>
        </w:rPr>
        <w:t xml:space="preserve">a Varaždin podnio je prijedlog </w:t>
      </w:r>
      <w:r>
        <w:rPr>
          <w:lang w:val="hr-HR"/>
        </w:rPr>
        <w:t>za otvaranje stečajnog postupka nad dužnikom</w:t>
      </w:r>
      <w:r w:rsidR="00577032" w:rsidRPr="00577032">
        <w:t xml:space="preserve"> </w:t>
      </w:r>
      <w:r w:rsidR="00577032">
        <w:t>STOLNIK TRANS d.o.o., OIB: 65666080544 sa sjedištem u Trenkova 61, 42000 Varaždin</w:t>
      </w:r>
      <w:r>
        <w:t>, navodeći da du</w:t>
      </w:r>
      <w:r w:rsidR="00807243">
        <w:t xml:space="preserve">žnik na dan </w:t>
      </w:r>
      <w:r w:rsidR="00193965">
        <w:t>0</w:t>
      </w:r>
      <w:r w:rsidR="00807243">
        <w:t>1. rujna</w:t>
      </w:r>
      <w:r>
        <w:t xml:space="preserve"> 2015. u Očevidniku redoslijeda osnova za plaćanje ima evidentirane neizvršene osnove za plaća</w:t>
      </w:r>
      <w:r w:rsidR="002E00D7">
        <w:t>nj</w:t>
      </w:r>
      <w:r w:rsidR="00193965">
        <w:t>e u ukupn</w:t>
      </w:r>
      <w:r w:rsidR="00577032">
        <w:t>om iznosu 149.531,49</w:t>
      </w:r>
      <w:r w:rsidR="006B69BC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77032">
        <w:rPr>
          <w:lang w:val="hr-HR"/>
        </w:rPr>
        <w:t>10</w:t>
      </w:r>
      <w:r w:rsidR="002E00D7">
        <w:rPr>
          <w:lang w:val="hr-HR"/>
        </w:rPr>
        <w:t>.</w:t>
      </w:r>
      <w:r w:rsidR="00807243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CC303F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7EE0" w:rsidP="007F64E0" w:rsidR="00837EE0">
      <w:r>
        <w:separator/>
      </w:r>
    </w:p>
  </w:endnote>
  <w:endnote w:id="0" w:type="continuationSeparator">
    <w:p w:rsidRDefault="00837EE0" w:rsidP="007F64E0" w:rsidR="00837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7EE0" w:rsidP="007F64E0" w:rsidR="00837EE0">
      <w:r>
        <w:separator/>
      </w:r>
    </w:p>
  </w:footnote>
  <w:footnote w:id="0" w:type="continuationSeparator">
    <w:p w:rsidRDefault="00837EE0" w:rsidP="007F64E0" w:rsidR="00837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4A51B7">
      <w:rPr>
        <w:lang w:val="hr-HR"/>
      </w:rPr>
      <w:t>1021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4A51B7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F4F1E" w:rsidRPr="00AF4F1E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02A5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30A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93965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22B1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54205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1B7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12AF"/>
    <w:rsid w:val="005654C5"/>
    <w:rsid w:val="00571A98"/>
    <w:rsid w:val="00576154"/>
    <w:rsid w:val="00577032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C725D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B69BC"/>
    <w:rsid w:val="006C1D9C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37B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FF6"/>
    <w:rsid w:val="007A4CAE"/>
    <w:rsid w:val="007B5DEB"/>
    <w:rsid w:val="007B5E98"/>
    <w:rsid w:val="007C4C70"/>
    <w:rsid w:val="007C6D2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7243"/>
    <w:rsid w:val="00810A63"/>
    <w:rsid w:val="00813CB8"/>
    <w:rsid w:val="008145F7"/>
    <w:rsid w:val="00814808"/>
    <w:rsid w:val="00816477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37EE0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651F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4F1E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E694E"/>
    <w:rsid w:val="00BF2780"/>
    <w:rsid w:val="00BF27AB"/>
    <w:rsid w:val="00C020D8"/>
    <w:rsid w:val="00C0397A"/>
    <w:rsid w:val="00C06769"/>
    <w:rsid w:val="00C0753C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C303F"/>
    <w:rsid w:val="00CD4F45"/>
    <w:rsid w:val="00CD6518"/>
    <w:rsid w:val="00CE1C52"/>
    <w:rsid w:val="00CE2C44"/>
    <w:rsid w:val="00CE4A11"/>
    <w:rsid w:val="00CF0580"/>
    <w:rsid w:val="00CF24F8"/>
    <w:rsid w:val="00CF5E9E"/>
    <w:rsid w:val="00D00FCD"/>
    <w:rsid w:val="00D07ECC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51FC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075FB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2081"/>
    <w:rsid w:val="00F57996"/>
    <w:rsid w:val="00F61790"/>
    <w:rsid w:val="00F63394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F4F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F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F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F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F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F4F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F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F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F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F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St-1021/2015</izvorni_sadrzaj>
    <derivirana_varijabla naziv="DomainObject.Predmet.OznakaBroj_1">St-1021/2015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STOLNIK TRANS društvo s ograničenom odgovornošću za prijevoz</izvorni_sadrzaj>
    <derivirana_varijabla naziv="DomainObject.Predmet.ProtustrankaFormated_1">  STOLNIK TRANS društvo s ograničenom odgovornošću za prijevoz</derivirana_varijabla>
  </DomainObject.Predmet.ProtustrankaFormated>
  <DomainObject.Predmet.ProtustrankaFormatedOIB>
    <izvorni_sadrzaj>  STOLNIK TRANS društvo s ograničenom odgovornošću za prijevoz, OIB 65666080544</izvorni_sadrzaj>
    <derivirana_varijabla naziv="DomainObject.Predmet.ProtustrankaFormatedOIB_1">  STOLNIK TRANS društvo s ograničenom odgovornošću za prijevoz, OIB 65666080544</derivirana_varijabla>
  </DomainObject.Predmet.ProtustrankaFormatedOIB>
  <DomainObject.Predmet.ProtustrankaFormatedWithAdress>
    <izvorni_sadrzaj> STOLNIK TRANS društvo s ograničenom odgovornošću za prijevoz, Trenkova 61, 42000 Varaždin</izvorni_sadrzaj>
    <derivirana_varijabla naziv="DomainObject.Predmet.ProtustrankaFormatedWithAdress_1"> STOLNIK TRANS društvo s ograničenom odgovornošću za prijevoz, Trenkova 61, 42000 Varaždin</derivirana_varijabla>
  </DomainObject.Predmet.ProtustrankaFormatedWithAdress>
  <DomainObject.Predmet.ProtustrankaFormatedWithAdressOIB>
    <izvorni_sadrzaj> STOLNIK TRANS društvo s ograničenom odgovornošću za prijevoz, OIB 65666080544, Trenkova 61, 42000 Varaždin</izvorni_sadrzaj>
    <derivirana_varijabla naziv="DomainObject.Predmet.ProtustrankaFormatedWithAdressOIB_1"> STOLNIK TRANS društvo s ograničenom odgovornošću za prijevoz, OIB 65666080544, Trenkova 61, 42000 Varaždin</derivirana_varijabla>
  </DomainObject.Predmet.ProtustrankaFormatedWithAdressOIB>
  <DomainObject.Predmet.ProtustrankaWithAdress>
    <izvorni_sadrzaj>STOLNIK TRANS društvo s ograničenom odgovornošću za prijevoz Trenkova 61, 42000 Varaždin</izvorni_sadrzaj>
    <derivirana_varijabla naziv="DomainObject.Predmet.ProtustrankaWithAdress_1">STOLNIK TRANS društvo s ograničenom odgovornošću za prijevoz Trenkova 61, 42000 Varaždin</derivirana_varijabla>
  </DomainObject.Predmet.ProtustrankaWithAdress>
  <DomainObject.Predmet.ProtustrankaWithAdressOIB>
    <izvorni_sadrzaj>STOLNIK TRANS društvo s ograničenom odgovornošću za prijevoz, OIB 65666080544, Trenkova 61, 42000 Varaždin</izvorni_sadrzaj>
    <derivirana_varijabla naziv="DomainObject.Predmet.ProtustrankaWithAdressOIB_1">STOLNIK TRANS društvo s ograničenom odgovornošću za prijevoz, OIB 65666080544, Trenkova 61, 42000 Varaždin</derivirana_varijabla>
  </DomainObject.Predmet.ProtustrankaWithAdressOIB>
  <DomainObject.Predmet.ProtustrankaNazivFormated>
    <izvorni_sadrzaj>STOLNIK TRANS društvo s ograničenom odgovornošću za prijevoz</izvorni_sadrzaj>
    <derivirana_varijabla naziv="DomainObject.Predmet.ProtustrankaNazivFormated_1">STOLNIK TRANS društvo s ograničenom odgovornošću za prijevoz</derivirana_varijabla>
  </DomainObject.Predmet.ProtustrankaNazivFormated>
  <DomainObject.Predmet.ProtustrankaNazivFormatedOIB>
    <izvorni_sadrzaj>STOLNIK TRANS društvo s ograničenom odgovornošću za prijevoz, OIB 65666080544</izvorni_sadrzaj>
    <derivirana_varijabla naziv="DomainObject.Predmet.ProtustrankaNazivFormatedOIB_1">STOLNIK TRANS društvo s ograničenom odgovornošću za prijevoz, OIB 65666080544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149531.49</izvorni_sadrzaj>
    <derivirana_varijabla naziv="DomainObject.Predmet.TrenutnaVrijednost_1">149531.49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STOLNIK TRANS društvo s ograničenom odgovornošću za prijevoz</item>
    </izvorni_sadrzaj>
    <derivirana_varijabla naziv="DomainObject.Predmet.ProtuStrankaListFormated_1">
      <item>STOLNIK TRANS društvo s ograničenom odgovornošću za prijevoz</item>
    </derivirana_varijabla>
  </DomainObject.Predmet.ProtuStrankaListFormated>
  <DomainObject.Predmet.ProtuStrankaListFormatedOIB>
    <izvorni_sadrzaj>
      <item>STOLNIK TRANS društvo s ograničenom odgovornošću za prijevoz, OIB 65666080544</item>
    </izvorni_sadrzaj>
    <derivirana_varijabla naziv="DomainObject.Predmet.ProtuStrankaListFormatedOIB_1">
      <item>STOLNIK TRANS društvo s ograničenom odgovornošću za prijevoz, OIB 65666080544</item>
    </derivirana_varijabla>
  </DomainObject.Predmet.ProtuStrankaListFormatedOIB>
  <DomainObject.Predmet.ProtuStrankaListFormatedWithAdress>
    <izvorni_sadrzaj>
      <item>STOLNIK TRANS društvo s ograničenom odgovornošću za prijevoz, Trenkova 61, 42000 Varaždin</item>
    </izvorni_sadrzaj>
    <derivirana_varijabla naziv="DomainObject.Predmet.ProtuStrankaListFormatedWithAdress_1">
      <item>STOLNIK TRANS društvo s ograničenom odgovornošću za prijevoz, Trenkova 61, 42000 Varaždin</item>
    </derivirana_varijabla>
  </DomainObject.Predmet.ProtuStrankaListFormatedWithAdress>
  <DomainObject.Predmet.ProtuStrankaListFormatedWithAdressOIB>
    <izvorni_sadrzaj>
      <item>STOLNIK TRANS društvo s ograničenom odgovornošću za prijevoz, OIB 65666080544, Trenkova 61, 42000 Varaždin</item>
    </izvorni_sadrzaj>
    <derivirana_varijabla naziv="DomainObject.Predmet.ProtuStrankaListFormatedWithAdressOIB_1">
      <item>STOLNIK TRANS društvo s ograničenom odgovornošću za prijevoz, OIB 65666080544, Trenkova 61, 42000 Varaždin</item>
    </derivirana_varijabla>
  </DomainObject.Predmet.ProtuStrankaListFormatedWithAdressOIB>
  <DomainObject.Predmet.ProtuStrankaListNazivFormated>
    <izvorni_sadrzaj>
      <item>STOLNIK TRANS društvo s ograničenom odgovornošću za prijevoz</item>
    </izvorni_sadrzaj>
    <derivirana_varijabla naziv="DomainObject.Predmet.ProtuStrankaListNazivFormated_1">
      <item>STOLNIK TRANS društvo s ograničenom odgovornošću za prijevoz</item>
    </derivirana_varijabla>
  </DomainObject.Predmet.ProtuStrankaListNazivFormated>
  <DomainObject.Predmet.ProtuStrankaListNazivFormatedOIB>
    <izvorni_sadrzaj>
      <item>STOLNIK TRANS društvo s ograničenom odgovornošću za prijevoz, OIB 65666080544</item>
    </izvorni_sadrzaj>
    <derivirana_varijabla naziv="DomainObject.Predmet.ProtuStrankaListNazivFormatedOIB_1">
      <item>STOLNIK TRANS društvo s ograničenom odgovornošću za prijevoz, OIB 65666080544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STOLNIK TRANS društvo s ograničenom odgovornošću za prijevoz</izvorni_sadrzaj>
    <derivirana_varijabla naziv="DomainObject.Predmet.ProtustrankaIDrugi_1">STOLNIK TRANS društvo s ograničenom odgovornošću za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STOLNIK TRANS društvo s ograničenom odgovornošću za prijevoz, OIB 65666080544, Trenkova 61, 42000 Varaždin</izvorni_sadrzaj>
    <derivirana_varijabla naziv="DomainObject.Predmet.ProtustrankaIDrugiAdressOIB_1">STOLNIK TRANS društvo s ograničenom odgovornošću za prijevoz, OIB 65666080544, Trenkova 61,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STOLNIK TRANS društvo s ograničenom odgovornošću za prijevoz</item>
      <item>Sudski registar, Trgovački sud u Varaždinu</item>
      <item>E-oglasna ploča</item>
    </izvorni_sadrzaj>
    <derivirana_varijabla naziv="DomainObject.Predmet.SudioniciListNaziv_1">
      <item>Financijska agencija</item>
      <item>STOLNIK TRANS društvo s ograničenom odgovornošću za prijevoz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STOLNIK TRANS društvo s ograničenom odgovornošću za prijevoz, OIB 65666080544, Trenkova 61,42000 Varaždin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STOLNIK TRANS društvo s ograničenom odgovornošću za prijevoz, OIB 65666080544, Trenkova 61,42000 Varaždin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65666080544</item>
      <item>, OIB null</item>
      <item>, OIB null</item>
    </izvorni_sadrzaj>
    <derivirana_varijabla naziv="DomainObject.Predmet.SudioniciListNazivOIB_1">
      <item>, OIB 85821130368</item>
      <item>, OIB 65666080544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464</properties:Words>
  <properties:Characters>2488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2015-12-10T09:01:00Z</dcterms:created>
  <dc:creator>user</dc:creator>
  <cp:lastModifiedBy>Maja Marčec</cp:lastModifiedBy>
  <cp:lastPrinted>2015-11-30T08:41:00Z</cp:lastPrinted>
  <dcterms:modified xmlns:xsi="http://www.w3.org/2001/XMLSchema-instance" xsi:type="dcterms:W3CDTF">2015-12-10T09:03:00Z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