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5bd1d" w14:paraId="4b5bd1d" w:rsidRDefault="007F2409" w:rsidP="00F6738B" w:rsidR="007F2409" w:rsidRPr="00FA0A24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FA0A24">
        <w:rPr>
          <w:rFonts w:hAnsi="Times New Roman" w:ascii="Times New Roman"/>
        </w:rPr>
        <w:t>3 St-</w:t>
      </w:r>
      <w:r w:rsidR="00436E90">
        <w:rPr>
          <w:rFonts w:hAnsi="Times New Roman" w:ascii="Times New Roman"/>
        </w:rPr>
        <w:t>1984/13-5</w:t>
      </w:r>
      <w:r w:rsidR="003E5795">
        <w:rPr>
          <w:rFonts w:hAnsi="Times New Roman" w:ascii="Times New Roman"/>
        </w:rPr>
        <w:t>62</w:t>
      </w:r>
    </w:p>
    <w:p w:rsidRDefault="005939C6" w:rsidP="007F2409" w:rsidR="007A4B7D">
      <w:pPr>
        <w:rPr>
          <w:rFonts w:hAnsi="Times New Roman" w:ascii="Times New Roman"/>
        </w:rPr>
      </w:pPr>
      <w:r w:rsidRPr="00FA0A24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FA0A24">
        <w:rPr>
          <w:rFonts w:hAnsi="Times New Roman" w:ascii="Times New Roman"/>
        </w:rPr>
        <w:t xml:space="preserve">      </w:t>
      </w:r>
    </w:p>
    <w:p w:rsidRDefault="007849EC" w:rsidP="007F2409" w:rsidR="007F2409" w:rsidRPr="00FA0A24">
      <w:pPr>
        <w:rPr>
          <w:rFonts w:hAnsi="Times New Roman" w:ascii="Times New Roman"/>
        </w:rPr>
      </w:pPr>
      <w:r w:rsidRPr="00FA0A24">
        <w:rPr>
          <w:rFonts w:hAnsi="Times New Roman" w:ascii="Times New Roman"/>
        </w:rPr>
        <w:t xml:space="preserve"> </w:t>
      </w:r>
    </w:p>
    <w:p w:rsidRDefault="007F2409" w:rsidP="007F2409" w:rsidR="007F2409" w:rsidRPr="00FA0A24">
      <w:pPr>
        <w:rPr>
          <w:rFonts w:hAnsi="Times New Roman" w:ascii="Times New Roman"/>
        </w:rPr>
      </w:pPr>
      <w:r w:rsidRPr="00FA0A24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FA0A24">
      <w:pPr>
        <w:rPr>
          <w:rFonts w:hAnsi="Times New Roman" w:ascii="Times New Roman"/>
        </w:rPr>
      </w:pPr>
      <w:r w:rsidRPr="00FA0A24">
        <w:rPr>
          <w:rFonts w:hAnsi="Times New Roman" w:ascii="Times New Roman"/>
        </w:rPr>
        <w:t>TRGOVAČKI SUD</w:t>
      </w:r>
      <w:r w:rsidR="003A572A" w:rsidRPr="00FA0A24">
        <w:rPr>
          <w:rFonts w:hAnsi="Times New Roman" w:ascii="Times New Roman"/>
        </w:rPr>
        <w:t xml:space="preserve"> U ZAGREBU</w:t>
      </w:r>
    </w:p>
    <w:p w:rsidRDefault="00250971" w:rsidP="007F2409" w:rsidR="00D4710A" w:rsidRPr="00FA0A24">
      <w:pPr>
        <w:rPr>
          <w:rFonts w:hAnsi="Times New Roman" w:ascii="Times New Roman"/>
        </w:rPr>
      </w:pPr>
      <w:r w:rsidRPr="00FA0A24">
        <w:rPr>
          <w:rFonts w:hAnsi="Times New Roman" w:ascii="Times New Roman"/>
        </w:rPr>
        <w:t>STAL</w:t>
      </w:r>
      <w:r w:rsidR="003A572A" w:rsidRPr="00FA0A24">
        <w:rPr>
          <w:rFonts w:hAnsi="Times New Roman" w:ascii="Times New Roman"/>
        </w:rPr>
        <w:t xml:space="preserve">NA SLUŽBA </w:t>
      </w:r>
      <w:r w:rsidR="00993D0D" w:rsidRPr="00FA0A24">
        <w:rPr>
          <w:rFonts w:hAnsi="Times New Roman" w:ascii="Times New Roman"/>
        </w:rPr>
        <w:t>U KARLOVCU</w:t>
      </w:r>
    </w:p>
    <w:p w:rsidRDefault="003A572A" w:rsidP="007F2409" w:rsidR="00DB5BC1" w:rsidRPr="00FA0A24">
      <w:pPr>
        <w:rPr>
          <w:rFonts w:hAnsi="Times New Roman" w:ascii="Times New Roman"/>
        </w:rPr>
      </w:pPr>
      <w:r w:rsidRPr="00FA0A24">
        <w:rPr>
          <w:rFonts w:hAnsi="Times New Roman" w:ascii="Times New Roman"/>
        </w:rPr>
        <w:t xml:space="preserve">Karlovac, </w:t>
      </w:r>
      <w:r w:rsidR="00993D0D" w:rsidRPr="00FA0A24">
        <w:rPr>
          <w:rFonts w:hAnsi="Times New Roman" w:ascii="Times New Roman"/>
        </w:rPr>
        <w:t>Trg hrvatskih branitelja 1/II</w:t>
      </w:r>
      <w:r w:rsidR="00DB5BC1" w:rsidRPr="00FA0A24">
        <w:rPr>
          <w:rFonts w:hAnsi="Times New Roman" w:ascii="Times New Roman"/>
        </w:rPr>
        <w:t xml:space="preserve"> </w:t>
      </w:r>
    </w:p>
    <w:p w:rsidRDefault="00705993" w:rsidP="007F2409" w:rsidR="00705993">
      <w:pPr>
        <w:rPr>
          <w:rFonts w:hAnsi="Times New Roman" w:ascii="Times New Roman"/>
        </w:rPr>
      </w:pPr>
    </w:p>
    <w:p w:rsidRDefault="007A4B7D" w:rsidP="007F2409" w:rsidR="007A4B7D" w:rsidRPr="00FA0A24">
      <w:pPr>
        <w:rPr>
          <w:rFonts w:hAnsi="Times New Roman" w:ascii="Times New Roman"/>
        </w:rPr>
      </w:pPr>
    </w:p>
    <w:p w:rsidRDefault="00D4710A" w:rsidP="00D4710A" w:rsidR="00D4710A" w:rsidRPr="00FA0A24">
      <w:pPr>
        <w:jc w:val="center"/>
        <w:rPr>
          <w:rFonts w:hAnsi="Times New Roman" w:ascii="Times New Roman"/>
        </w:rPr>
      </w:pPr>
      <w:r w:rsidRPr="00FA0A24">
        <w:rPr>
          <w:rFonts w:hAnsi="Times New Roman" w:ascii="Times New Roman"/>
        </w:rPr>
        <w:t>R E P U B L I K A  H R V A T S K A</w:t>
      </w:r>
    </w:p>
    <w:p w:rsidRDefault="00FF6AAC" w:rsidP="003A572A" w:rsidR="00DB5BC1" w:rsidRPr="00FA0A24">
      <w:pPr>
        <w:jc w:val="center"/>
        <w:rPr>
          <w:rFonts w:hAnsi="Times New Roman" w:ascii="Times New Roman"/>
        </w:rPr>
      </w:pPr>
      <w:r w:rsidRPr="00FA0A24">
        <w:rPr>
          <w:rFonts w:hAnsi="Times New Roman" w:ascii="Times New Roman"/>
        </w:rPr>
        <w:t>R J E Š E N J E</w:t>
      </w:r>
    </w:p>
    <w:p w:rsidRDefault="00F53DBE" w:rsidP="003A572A" w:rsidR="00F53DBE" w:rsidRPr="00FA0A24">
      <w:pPr>
        <w:jc w:val="center"/>
        <w:rPr>
          <w:rFonts w:hAnsi="Times New Roman" w:ascii="Times New Roman"/>
        </w:rPr>
      </w:pPr>
    </w:p>
    <w:p w:rsidRDefault="00F62A45" w:rsidP="00DB5BC1" w:rsidR="00295B57" w:rsidRPr="00FA0A24">
      <w:pPr>
        <w:ind w:firstLine="720"/>
        <w:jc w:val="both"/>
        <w:rPr>
          <w:rFonts w:hAnsi="Times New Roman" w:ascii="Times New Roman"/>
        </w:rPr>
      </w:pPr>
      <w:r w:rsidRPr="00F62A45">
        <w:rPr>
          <w:rFonts w:hAnsi="Times New Roman" w:ascii="Times New Roman"/>
        </w:rPr>
        <w:t xml:space="preserve">Trgovački sud u Zagrebu, Stalna služba u Karlovcu, po sucu Vesna Fundurulić Perišin, kao stečajnom sucu, u stečajnom postupku nad dužnikom </w:t>
      </w:r>
      <w:r w:rsidR="00436E90" w:rsidRPr="00436E90">
        <w:rPr>
          <w:rFonts w:hAnsi="Times New Roman" w:ascii="Times New Roman"/>
        </w:rPr>
        <w:t>DIOKI d.d. u stečaju, Zagreb, Čulinečka cesta 252, OIB: 71451172026</w:t>
      </w:r>
      <w:r w:rsidRPr="00F62A45">
        <w:rPr>
          <w:rFonts w:hAnsi="Times New Roman" w:ascii="Times New Roman"/>
        </w:rPr>
        <w:t xml:space="preserve">, </w:t>
      </w:r>
      <w:r w:rsidR="003E5795">
        <w:rPr>
          <w:rFonts w:hAnsi="Times New Roman" w:ascii="Times New Roman"/>
        </w:rPr>
        <w:t>23</w:t>
      </w:r>
      <w:r w:rsidRPr="00F62A45">
        <w:rPr>
          <w:rFonts w:hAnsi="Times New Roman" w:ascii="Times New Roman"/>
        </w:rPr>
        <w:t xml:space="preserve">. </w:t>
      </w:r>
      <w:r w:rsidR="003E5795">
        <w:rPr>
          <w:rFonts w:hAnsi="Times New Roman" w:ascii="Times New Roman"/>
        </w:rPr>
        <w:t>travnja</w:t>
      </w:r>
      <w:r w:rsidR="00436E90">
        <w:rPr>
          <w:rFonts w:hAnsi="Times New Roman" w:ascii="Times New Roman"/>
        </w:rPr>
        <w:t xml:space="preserve"> 2018</w:t>
      </w:r>
      <w:r w:rsidRPr="00F62A45">
        <w:rPr>
          <w:rFonts w:hAnsi="Times New Roman" w:ascii="Times New Roman"/>
        </w:rPr>
        <w:t>.</w:t>
      </w:r>
      <w:r w:rsidR="003E5795">
        <w:rPr>
          <w:rFonts w:hAnsi="Times New Roman" w:ascii="Times New Roman"/>
        </w:rPr>
        <w:t>,</w:t>
      </w:r>
    </w:p>
    <w:p w:rsidRDefault="00F62A45" w:rsidP="00295B57" w:rsidR="00F62A45">
      <w:pPr>
        <w:ind w:firstLine="720"/>
        <w:jc w:val="center"/>
        <w:rPr>
          <w:rFonts w:hAnsi="Times New Roman" w:ascii="Times New Roman"/>
        </w:rPr>
      </w:pPr>
    </w:p>
    <w:p w:rsidRDefault="00F53DBE" w:rsidP="00295B57" w:rsidR="00295B57" w:rsidRPr="00FA0A24">
      <w:pPr>
        <w:ind w:firstLine="720"/>
        <w:jc w:val="center"/>
        <w:rPr>
          <w:rFonts w:hAnsi="Times New Roman" w:ascii="Times New Roman"/>
        </w:rPr>
      </w:pPr>
      <w:r w:rsidRPr="00FA0A24">
        <w:rPr>
          <w:rFonts w:hAnsi="Times New Roman" w:ascii="Times New Roman"/>
        </w:rPr>
        <w:t xml:space="preserve"> </w:t>
      </w:r>
      <w:r w:rsidR="00FF6AAC" w:rsidRPr="00FA0A24">
        <w:rPr>
          <w:rFonts w:hAnsi="Times New Roman" w:ascii="Times New Roman"/>
        </w:rPr>
        <w:t xml:space="preserve">r i j e š i o  </w:t>
      </w:r>
      <w:r w:rsidRPr="00FA0A24">
        <w:rPr>
          <w:rFonts w:hAnsi="Times New Roman" w:ascii="Times New Roman"/>
        </w:rPr>
        <w:t xml:space="preserve">  </w:t>
      </w:r>
      <w:r w:rsidR="00295B57" w:rsidRPr="00FA0A24">
        <w:rPr>
          <w:rFonts w:hAnsi="Times New Roman" w:ascii="Times New Roman"/>
        </w:rPr>
        <w:t>j e</w:t>
      </w:r>
    </w:p>
    <w:p w:rsidRDefault="00295B57" w:rsidP="00295B57" w:rsidR="00295B57" w:rsidRPr="00FA0A24">
      <w:pPr>
        <w:ind w:firstLine="720"/>
        <w:jc w:val="both"/>
        <w:rPr>
          <w:rFonts w:hAnsi="Times New Roman" w:ascii="Times New Roman"/>
        </w:rPr>
      </w:pPr>
    </w:p>
    <w:p w:rsidRDefault="002E2C2C" w:rsidP="00993230" w:rsidR="000E708F">
      <w:pPr>
        <w:ind w:firstLine="720"/>
        <w:jc w:val="both"/>
        <w:rPr>
          <w:rFonts w:hAnsi="Times New Roman" w:ascii="Times New Roman"/>
        </w:rPr>
      </w:pPr>
      <w:r w:rsidRPr="002E2C2C">
        <w:rPr>
          <w:rFonts w:hAnsi="Times New Roman" w:ascii="Times New Roman"/>
        </w:rPr>
        <w:t xml:space="preserve">Ispravlja se tablica stečajnog suca od </w:t>
      </w:r>
      <w:r w:rsidR="003C543B">
        <w:rPr>
          <w:rFonts w:hAnsi="Times New Roman" w:ascii="Times New Roman"/>
        </w:rPr>
        <w:t>4</w:t>
      </w:r>
      <w:r w:rsidRPr="002E2C2C">
        <w:rPr>
          <w:rFonts w:hAnsi="Times New Roman" w:ascii="Times New Roman"/>
        </w:rPr>
        <w:t xml:space="preserve">. </w:t>
      </w:r>
      <w:r w:rsidR="003C543B">
        <w:rPr>
          <w:rFonts w:hAnsi="Times New Roman" w:ascii="Times New Roman"/>
        </w:rPr>
        <w:t>ožujka</w:t>
      </w:r>
      <w:r w:rsidRPr="002E2C2C">
        <w:rPr>
          <w:rFonts w:hAnsi="Times New Roman" w:ascii="Times New Roman"/>
        </w:rPr>
        <w:t xml:space="preserve"> 201</w:t>
      </w:r>
      <w:r w:rsidR="003C543B">
        <w:rPr>
          <w:rFonts w:hAnsi="Times New Roman" w:ascii="Times New Roman"/>
        </w:rPr>
        <w:t>4</w:t>
      </w:r>
      <w:r w:rsidRPr="002E2C2C">
        <w:rPr>
          <w:rFonts w:hAnsi="Times New Roman" w:ascii="Times New Roman"/>
        </w:rPr>
        <w:t>. i rješenje o utvrđenim i osporenim tražbinama broj St-</w:t>
      </w:r>
      <w:r w:rsidR="003C543B">
        <w:rPr>
          <w:rFonts w:hAnsi="Times New Roman" w:ascii="Times New Roman"/>
        </w:rPr>
        <w:t>1984/13</w:t>
      </w:r>
      <w:r w:rsidR="003E5795">
        <w:rPr>
          <w:rFonts w:hAnsi="Times New Roman" w:ascii="Times New Roman"/>
        </w:rPr>
        <w:t>109</w:t>
      </w:r>
      <w:r w:rsidRPr="002E2C2C">
        <w:rPr>
          <w:rFonts w:hAnsi="Times New Roman" w:ascii="Times New Roman"/>
        </w:rPr>
        <w:t xml:space="preserve"> od </w:t>
      </w:r>
      <w:r w:rsidR="003C543B">
        <w:rPr>
          <w:rFonts w:hAnsi="Times New Roman" w:ascii="Times New Roman"/>
        </w:rPr>
        <w:t>4</w:t>
      </w:r>
      <w:r w:rsidRPr="002E2C2C">
        <w:rPr>
          <w:rFonts w:hAnsi="Times New Roman" w:ascii="Times New Roman"/>
        </w:rPr>
        <w:t xml:space="preserve">. </w:t>
      </w:r>
      <w:r w:rsidR="003C543B">
        <w:rPr>
          <w:rFonts w:hAnsi="Times New Roman" w:ascii="Times New Roman"/>
        </w:rPr>
        <w:t>ožujka</w:t>
      </w:r>
      <w:r w:rsidRPr="002E2C2C">
        <w:rPr>
          <w:rFonts w:hAnsi="Times New Roman" w:ascii="Times New Roman"/>
        </w:rPr>
        <w:t xml:space="preserve"> </w:t>
      </w:r>
      <w:r w:rsidR="003C543B">
        <w:rPr>
          <w:rFonts w:hAnsi="Times New Roman" w:ascii="Times New Roman"/>
        </w:rPr>
        <w:t>2014</w:t>
      </w:r>
      <w:r w:rsidR="00BA60F1">
        <w:rPr>
          <w:rFonts w:hAnsi="Times New Roman" w:ascii="Times New Roman"/>
        </w:rPr>
        <w:t>.</w:t>
      </w:r>
      <w:r w:rsidRPr="002E2C2C">
        <w:rPr>
          <w:rFonts w:hAnsi="Times New Roman" w:ascii="Times New Roman"/>
        </w:rPr>
        <w:t xml:space="preserve">, te se utvrđuje da je u </w:t>
      </w:r>
      <w:r w:rsidR="00BA60F1">
        <w:rPr>
          <w:rFonts w:hAnsi="Times New Roman" w:ascii="Times New Roman"/>
        </w:rPr>
        <w:t>drugom</w:t>
      </w:r>
      <w:r w:rsidR="00DD6690">
        <w:rPr>
          <w:rFonts w:hAnsi="Times New Roman" w:ascii="Times New Roman"/>
        </w:rPr>
        <w:t xml:space="preserve"> višem isplatnom redu</w:t>
      </w:r>
      <w:r w:rsidR="003C543B">
        <w:rPr>
          <w:rFonts w:hAnsi="Times New Roman" w:ascii="Times New Roman"/>
        </w:rPr>
        <w:t xml:space="preserve"> </w:t>
      </w:r>
      <w:r w:rsidRPr="002E2C2C">
        <w:rPr>
          <w:rFonts w:hAnsi="Times New Roman" w:ascii="Times New Roman"/>
        </w:rPr>
        <w:t>tražbina vjerovnika</w:t>
      </w:r>
      <w:r w:rsidR="005024DB" w:rsidRPr="005024DB">
        <w:t xml:space="preserve"> </w:t>
      </w:r>
      <w:r w:rsidR="003C543B">
        <w:rPr>
          <w:rFonts w:hAnsi="Times New Roman" w:ascii="Times New Roman"/>
        </w:rPr>
        <w:t>HYPO</w:t>
      </w:r>
      <w:r w:rsidR="003C543B" w:rsidRPr="003C543B">
        <w:rPr>
          <w:rFonts w:hAnsi="Times New Roman" w:ascii="Times New Roman"/>
        </w:rPr>
        <w:t xml:space="preserve"> A</w:t>
      </w:r>
      <w:r w:rsidR="003C543B">
        <w:rPr>
          <w:rFonts w:hAnsi="Times New Roman" w:ascii="Times New Roman"/>
        </w:rPr>
        <w:t>LPE</w:t>
      </w:r>
      <w:r w:rsidR="003C543B" w:rsidRPr="003C543B">
        <w:rPr>
          <w:rFonts w:hAnsi="Times New Roman" w:ascii="Times New Roman"/>
        </w:rPr>
        <w:t>-A</w:t>
      </w:r>
      <w:r w:rsidR="003C543B">
        <w:rPr>
          <w:rFonts w:hAnsi="Times New Roman" w:ascii="Times New Roman"/>
        </w:rPr>
        <w:t>DRIA</w:t>
      </w:r>
      <w:r w:rsidR="003C543B" w:rsidRPr="003C543B">
        <w:rPr>
          <w:rFonts w:hAnsi="Times New Roman" w:ascii="Times New Roman"/>
        </w:rPr>
        <w:t>-B</w:t>
      </w:r>
      <w:r w:rsidR="003C543B">
        <w:rPr>
          <w:rFonts w:hAnsi="Times New Roman" w:ascii="Times New Roman"/>
        </w:rPr>
        <w:t>ANK</w:t>
      </w:r>
      <w:r w:rsidR="006E79B0">
        <w:rPr>
          <w:rFonts w:hAnsi="Times New Roman" w:ascii="Times New Roman"/>
        </w:rPr>
        <w:t xml:space="preserve"> d.d. Zagreb, Slavonska avenija 6a,</w:t>
      </w:r>
      <w:r w:rsidR="003C543B" w:rsidRPr="003C543B">
        <w:rPr>
          <w:rFonts w:hAnsi="Times New Roman" w:ascii="Times New Roman"/>
        </w:rPr>
        <w:t xml:space="preserve"> </w:t>
      </w:r>
      <w:r w:rsidR="006E79B0">
        <w:rPr>
          <w:rFonts w:hAnsi="Times New Roman" w:ascii="Times New Roman"/>
        </w:rPr>
        <w:t xml:space="preserve">OIB: 14036333877 </w:t>
      </w:r>
      <w:r w:rsidR="005024DB">
        <w:rPr>
          <w:rFonts w:hAnsi="Times New Roman" w:ascii="Times New Roman"/>
        </w:rPr>
        <w:t xml:space="preserve">u iznosu od </w:t>
      </w:r>
      <w:r w:rsidR="003E5795">
        <w:rPr>
          <w:rFonts w:hAnsi="Times New Roman" w:ascii="Times New Roman"/>
        </w:rPr>
        <w:t>246.658.903,22</w:t>
      </w:r>
      <w:r w:rsidR="00993230">
        <w:rPr>
          <w:rFonts w:hAnsi="Times New Roman" w:ascii="Times New Roman"/>
        </w:rPr>
        <w:t xml:space="preserve"> </w:t>
      </w:r>
      <w:r w:rsidR="005024DB">
        <w:rPr>
          <w:rFonts w:hAnsi="Times New Roman" w:ascii="Times New Roman"/>
        </w:rPr>
        <w:t>kn</w:t>
      </w:r>
      <w:r w:rsidR="00993230">
        <w:rPr>
          <w:rFonts w:hAnsi="Times New Roman" w:ascii="Times New Roman"/>
        </w:rPr>
        <w:t xml:space="preserve"> </w:t>
      </w:r>
      <w:r w:rsidR="009B339E">
        <w:rPr>
          <w:rFonts w:hAnsi="Times New Roman" w:ascii="Times New Roman"/>
        </w:rPr>
        <w:t xml:space="preserve">prenesena na </w:t>
      </w:r>
      <w:r w:rsidR="00993230">
        <w:rPr>
          <w:rFonts w:hAnsi="Times New Roman" w:ascii="Times New Roman"/>
        </w:rPr>
        <w:t>GASFIN S.A.</w:t>
      </w:r>
      <w:r w:rsidR="007958E2">
        <w:rPr>
          <w:rFonts w:hAnsi="Times New Roman" w:ascii="Times New Roman"/>
        </w:rPr>
        <w:t>, Route d Arlon 45, L-8009</w:t>
      </w:r>
      <w:r w:rsidR="009B339E">
        <w:rPr>
          <w:rFonts w:hAnsi="Times New Roman" w:ascii="Times New Roman"/>
        </w:rPr>
        <w:t xml:space="preserve">, </w:t>
      </w:r>
      <w:r w:rsidR="007958E2">
        <w:rPr>
          <w:rFonts w:hAnsi="Times New Roman" w:ascii="Times New Roman"/>
        </w:rPr>
        <w:t>Strassen, Luxemburg,</w:t>
      </w:r>
      <w:r w:rsidR="000A3FE6">
        <w:rPr>
          <w:rFonts w:hAnsi="Times New Roman" w:ascii="Times New Roman"/>
        </w:rPr>
        <w:t xml:space="preserve"> OIB:</w:t>
      </w:r>
      <w:r w:rsidR="007958E2">
        <w:rPr>
          <w:rFonts w:hAnsi="Times New Roman" w:ascii="Times New Roman"/>
        </w:rPr>
        <w:t>21389958174.</w:t>
      </w:r>
    </w:p>
    <w:p w:rsidRDefault="002E2C2C" w:rsidP="00AD2EC9" w:rsidR="002E2C2C" w:rsidRPr="002E2C2C">
      <w:pPr>
        <w:jc w:val="both"/>
        <w:rPr>
          <w:rFonts w:hAnsi="Times New Roman" w:ascii="Times New Roman"/>
        </w:rPr>
      </w:pPr>
    </w:p>
    <w:p w:rsidRDefault="002E2C2C" w:rsidP="00F62A45" w:rsidR="002E2C2C" w:rsidRPr="002E2C2C">
      <w:pPr>
        <w:ind w:firstLine="720"/>
        <w:jc w:val="center"/>
        <w:rPr>
          <w:rFonts w:hAnsi="Times New Roman" w:ascii="Times New Roman"/>
        </w:rPr>
      </w:pPr>
      <w:r w:rsidRPr="002E2C2C">
        <w:rPr>
          <w:rFonts w:hAnsi="Times New Roman" w:ascii="Times New Roman"/>
        </w:rPr>
        <w:t>Obrazloženje</w:t>
      </w:r>
    </w:p>
    <w:p w:rsidRDefault="002E2C2C" w:rsidP="002E2C2C" w:rsidR="002E2C2C" w:rsidRPr="002E2C2C">
      <w:pPr>
        <w:ind w:firstLine="720"/>
        <w:jc w:val="both"/>
        <w:rPr>
          <w:rFonts w:hAnsi="Times New Roman" w:ascii="Times New Roman"/>
        </w:rPr>
      </w:pPr>
    </w:p>
    <w:p w:rsidRDefault="002E2C2C" w:rsidP="002E2C2C" w:rsidR="00A01FEC">
      <w:pPr>
        <w:ind w:firstLine="720"/>
        <w:jc w:val="both"/>
        <w:rPr>
          <w:rFonts w:hAnsi="Times New Roman" w:ascii="Times New Roman"/>
        </w:rPr>
      </w:pPr>
      <w:r w:rsidRPr="002E2C2C">
        <w:rPr>
          <w:rFonts w:hAnsi="Times New Roman" w:ascii="Times New Roman"/>
        </w:rPr>
        <w:t xml:space="preserve">U stečajnom postupku nad stečajnim dužnikom </w:t>
      </w:r>
      <w:r w:rsidR="00F13BA7" w:rsidRPr="00F13BA7">
        <w:rPr>
          <w:rFonts w:hAnsi="Times New Roman" w:ascii="Times New Roman"/>
        </w:rPr>
        <w:t>DIOKI d.d. u stečaju, Zagreb, Čulinečka cesta 252, OIB: 71451172026</w:t>
      </w:r>
      <w:r w:rsidR="00F13BA7">
        <w:rPr>
          <w:rFonts w:hAnsi="Times New Roman" w:ascii="Times New Roman"/>
        </w:rPr>
        <w:t xml:space="preserve">, </w:t>
      </w:r>
      <w:r w:rsidRPr="002E2C2C">
        <w:rPr>
          <w:rFonts w:hAnsi="Times New Roman" w:ascii="Times New Roman"/>
        </w:rPr>
        <w:t xml:space="preserve">na ispitnom ročištu održanom </w:t>
      </w:r>
      <w:r w:rsidR="00F13BA7">
        <w:rPr>
          <w:rFonts w:hAnsi="Times New Roman" w:ascii="Times New Roman"/>
        </w:rPr>
        <w:t>4</w:t>
      </w:r>
      <w:r w:rsidRPr="002E2C2C">
        <w:rPr>
          <w:rFonts w:hAnsi="Times New Roman" w:ascii="Times New Roman"/>
        </w:rPr>
        <w:t xml:space="preserve">. </w:t>
      </w:r>
      <w:r w:rsidR="00F13BA7">
        <w:rPr>
          <w:rFonts w:hAnsi="Times New Roman" w:ascii="Times New Roman"/>
        </w:rPr>
        <w:t>ožujka</w:t>
      </w:r>
      <w:r w:rsidRPr="002E2C2C">
        <w:rPr>
          <w:rFonts w:hAnsi="Times New Roman" w:ascii="Times New Roman"/>
        </w:rPr>
        <w:t xml:space="preserve"> 201</w:t>
      </w:r>
      <w:r w:rsidR="007A4B7D">
        <w:rPr>
          <w:rFonts w:hAnsi="Times New Roman" w:ascii="Times New Roman"/>
        </w:rPr>
        <w:t>4</w:t>
      </w:r>
      <w:r w:rsidRPr="002E2C2C">
        <w:rPr>
          <w:rFonts w:hAnsi="Times New Roman" w:ascii="Times New Roman"/>
        </w:rPr>
        <w:t>. priznat</w:t>
      </w:r>
      <w:r w:rsidR="007A4B7D">
        <w:rPr>
          <w:rFonts w:hAnsi="Times New Roman" w:ascii="Times New Roman"/>
        </w:rPr>
        <w:t>a</w:t>
      </w:r>
      <w:r w:rsidRPr="002E2C2C">
        <w:rPr>
          <w:rFonts w:hAnsi="Times New Roman" w:ascii="Times New Roman"/>
        </w:rPr>
        <w:t xml:space="preserve"> </w:t>
      </w:r>
      <w:r w:rsidR="007A4B7D">
        <w:rPr>
          <w:rFonts w:hAnsi="Times New Roman" w:ascii="Times New Roman"/>
        </w:rPr>
        <w:t>je</w:t>
      </w:r>
      <w:r w:rsidRPr="002E2C2C">
        <w:rPr>
          <w:rFonts w:hAnsi="Times New Roman" w:ascii="Times New Roman"/>
        </w:rPr>
        <w:t xml:space="preserve"> i utvrđena tražbin</w:t>
      </w:r>
      <w:r w:rsidR="007A4B7D">
        <w:rPr>
          <w:rFonts w:hAnsi="Times New Roman" w:ascii="Times New Roman"/>
        </w:rPr>
        <w:t>a</w:t>
      </w:r>
      <w:r w:rsidRPr="002E2C2C">
        <w:rPr>
          <w:rFonts w:hAnsi="Times New Roman" w:ascii="Times New Roman"/>
        </w:rPr>
        <w:t xml:space="preserve"> vjerovnika </w:t>
      </w:r>
      <w:r w:rsidR="00500BD3">
        <w:rPr>
          <w:rFonts w:hAnsi="Times New Roman" w:ascii="Times New Roman"/>
        </w:rPr>
        <w:t>drugog</w:t>
      </w:r>
      <w:r w:rsidRPr="002E2C2C">
        <w:rPr>
          <w:rFonts w:hAnsi="Times New Roman" w:ascii="Times New Roman"/>
        </w:rPr>
        <w:t xml:space="preserve"> višeg isplatnog reda </w:t>
      </w:r>
      <w:r w:rsidR="006E79B0" w:rsidRPr="006E79B0">
        <w:rPr>
          <w:rFonts w:hAnsi="Times New Roman" w:ascii="Times New Roman"/>
        </w:rPr>
        <w:t>HYPO ALPE-ADRIA-BANK d.d. Zagreb, Slavonska avenija 6a, OIB: 14036333877</w:t>
      </w:r>
      <w:r w:rsidR="006E79B0">
        <w:rPr>
          <w:rFonts w:hAnsi="Times New Roman" w:ascii="Times New Roman"/>
        </w:rPr>
        <w:t xml:space="preserve">, </w:t>
      </w:r>
      <w:r w:rsidR="00500BD3" w:rsidRPr="00500BD3">
        <w:rPr>
          <w:rFonts w:hAnsi="Times New Roman" w:ascii="Times New Roman"/>
        </w:rPr>
        <w:t xml:space="preserve">u iznosu od </w:t>
      </w:r>
      <w:r w:rsidR="006E79B0" w:rsidRPr="006E79B0">
        <w:rPr>
          <w:rFonts w:hAnsi="Times New Roman" w:ascii="Times New Roman"/>
        </w:rPr>
        <w:t xml:space="preserve">246.658.903,22 </w:t>
      </w:r>
      <w:r w:rsidR="007A4B7D">
        <w:rPr>
          <w:rFonts w:hAnsi="Times New Roman" w:ascii="Times New Roman"/>
        </w:rPr>
        <w:t>kn.</w:t>
      </w:r>
    </w:p>
    <w:p w:rsidRDefault="009638E5" w:rsidP="007A4B7D" w:rsidR="009638E5">
      <w:pPr>
        <w:jc w:val="both"/>
        <w:rPr>
          <w:rFonts w:hAnsi="Times New Roman" w:ascii="Times New Roman"/>
        </w:rPr>
      </w:pPr>
    </w:p>
    <w:p w:rsidRDefault="007A4B7D" w:rsidP="007A4B7D" w:rsidR="007A4B7D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Stečajni upravitelj je podneskom od </w:t>
      </w:r>
      <w:r w:rsidR="006E79B0">
        <w:rPr>
          <w:rFonts w:hAnsi="Times New Roman" w:ascii="Times New Roman"/>
        </w:rPr>
        <w:t>17</w:t>
      </w:r>
      <w:r>
        <w:rPr>
          <w:rFonts w:hAnsi="Times New Roman" w:ascii="Times New Roman"/>
        </w:rPr>
        <w:t xml:space="preserve">. </w:t>
      </w:r>
      <w:r w:rsidR="006E79B0">
        <w:rPr>
          <w:rFonts w:hAnsi="Times New Roman" w:ascii="Times New Roman"/>
        </w:rPr>
        <w:t>travnja</w:t>
      </w:r>
      <w:r>
        <w:rPr>
          <w:rFonts w:hAnsi="Times New Roman" w:ascii="Times New Roman"/>
        </w:rPr>
        <w:t xml:space="preserve"> 2018. predložio sukladno odredbi čl. 78. a st. 2. i 3. Stečajnog zakona </w:t>
      </w:r>
      <w:r w:rsidRPr="007A4B7D">
        <w:rPr>
          <w:rFonts w:hAnsi="Times New Roman" w:ascii="Times New Roman"/>
        </w:rPr>
        <w:t>("Narodne novine" broj 44/96, 29/99, 129/00, 123/03, 82/06, 116/10, 25/12, 133/12, 45/13 – dalje SZ),</w:t>
      </w:r>
      <w:r>
        <w:rPr>
          <w:rFonts w:hAnsi="Times New Roman" w:ascii="Times New Roman"/>
        </w:rPr>
        <w:t xml:space="preserve"> da sud ispravi tablicu i rješenje o utvrđenim i osporenim tražbinama od 4. ožujka 2014., budući je obaviješten od strane stečajnog vjerovnika </w:t>
      </w:r>
      <w:r w:rsidR="006E79B0" w:rsidRPr="006E79B0">
        <w:rPr>
          <w:rFonts w:hAnsi="Times New Roman" w:ascii="Times New Roman"/>
        </w:rPr>
        <w:t>HYPO ALPE-ADRIA-BANK d.d. Zagreb, Slavonska avenija 6a, OIB: 14036333877</w:t>
      </w:r>
      <w:r w:rsidR="006E79B0">
        <w:rPr>
          <w:rFonts w:hAnsi="Times New Roman" w:ascii="Times New Roman"/>
        </w:rPr>
        <w:t>, zapravo obavješću od 10. lipnja 2014. o ustupu tražbine na društvo H-ABDUCO d.o.o., Zagreb, Slavonska avenija 6a, OIB: 13667298928, a koje je dopisom 3. studenog 2017. izv</w:t>
      </w:r>
      <w:r w:rsidR="00302549">
        <w:rPr>
          <w:rFonts w:hAnsi="Times New Roman" w:ascii="Times New Roman"/>
        </w:rPr>
        <w:t>i</w:t>
      </w:r>
      <w:r w:rsidR="006E79B0">
        <w:rPr>
          <w:rFonts w:hAnsi="Times New Roman" w:ascii="Times New Roman"/>
        </w:rPr>
        <w:t xml:space="preserve">jestilo stečajnog upravitelja o </w:t>
      </w:r>
      <w:r>
        <w:rPr>
          <w:rFonts w:hAnsi="Times New Roman" w:ascii="Times New Roman"/>
        </w:rPr>
        <w:t xml:space="preserve">ustupu svojih pripadajućih prava, ovlaštenja i kamata u odnosu na potraživanje prema društvo DIOKI d.d. u stečaju i to kao vjerovnik i razlučni vjerovnik na društvo </w:t>
      </w:r>
      <w:r w:rsidRPr="007A4B7D">
        <w:rPr>
          <w:rFonts w:hAnsi="Times New Roman" w:ascii="Times New Roman"/>
        </w:rPr>
        <w:t>GASFIN S.A., Route d Arlon 45, L-8009, Strassen, Luxemburg, OIB:21389958174</w:t>
      </w:r>
      <w:r>
        <w:rPr>
          <w:rFonts w:hAnsi="Times New Roman" w:ascii="Times New Roman"/>
        </w:rPr>
        <w:t xml:space="preserve">. </w:t>
      </w:r>
    </w:p>
    <w:p w:rsidRDefault="007A4B7D" w:rsidP="007A4B7D" w:rsidR="007A4B7D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9A09F9" w:rsidP="00B067FA" w:rsidR="009A09F9">
      <w:pPr>
        <w:ind w:firstLine="720"/>
        <w:jc w:val="both"/>
        <w:rPr>
          <w:rFonts w:hAnsi="Times New Roman" w:ascii="Times New Roman"/>
        </w:rPr>
      </w:pPr>
    </w:p>
    <w:p w:rsidRDefault="009A09F9" w:rsidP="007A4B7D" w:rsidR="007A4B7D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Slijedom iznesenog, a temeljem odredbe čl. 78. a st. 2. i 3. </w:t>
      </w:r>
      <w:r w:rsidRPr="009A09F9">
        <w:rPr>
          <w:rFonts w:hAnsi="Times New Roman" w:ascii="Times New Roman"/>
        </w:rPr>
        <w:t>SZ</w:t>
      </w:r>
      <w:r w:rsidR="007A4B7D">
        <w:rPr>
          <w:rFonts w:hAnsi="Times New Roman" w:ascii="Times New Roman"/>
        </w:rPr>
        <w:t>-a</w:t>
      </w:r>
      <w:r>
        <w:rPr>
          <w:rFonts w:hAnsi="Times New Roman" w:ascii="Times New Roman"/>
        </w:rPr>
        <w:t>, odlučeno je kao</w:t>
      </w:r>
      <w:r w:rsidR="007A4B7D">
        <w:rPr>
          <w:rFonts w:hAnsi="Times New Roman" w:ascii="Times New Roman"/>
        </w:rPr>
        <w:t xml:space="preserve"> u izreci rješenja. </w:t>
      </w:r>
    </w:p>
    <w:p w:rsidRDefault="007A4B7D" w:rsidP="007A4B7D" w:rsidR="007A4B7D">
      <w:pPr>
        <w:ind w:firstLine="720"/>
        <w:jc w:val="both"/>
        <w:rPr>
          <w:rFonts w:hAnsi="Times New Roman" w:ascii="Times New Roman"/>
        </w:rPr>
      </w:pPr>
    </w:p>
    <w:p w:rsidRDefault="002E2C2C" w:rsidP="007A4B7D" w:rsidR="002E2C2C">
      <w:pPr>
        <w:ind w:firstLine="720"/>
        <w:jc w:val="center"/>
        <w:rPr>
          <w:rFonts w:hAnsi="Times New Roman" w:ascii="Times New Roman"/>
        </w:rPr>
      </w:pPr>
      <w:r w:rsidRPr="002E2C2C">
        <w:rPr>
          <w:rFonts w:hAnsi="Times New Roman" w:ascii="Times New Roman"/>
        </w:rPr>
        <w:t>U Karlovcu</w:t>
      </w:r>
      <w:r w:rsidR="006E79B0">
        <w:rPr>
          <w:rFonts w:hAnsi="Times New Roman" w:ascii="Times New Roman"/>
        </w:rPr>
        <w:t xml:space="preserve"> 23</w:t>
      </w:r>
      <w:r w:rsidRPr="002E2C2C">
        <w:rPr>
          <w:rFonts w:hAnsi="Times New Roman" w:ascii="Times New Roman"/>
        </w:rPr>
        <w:t xml:space="preserve">. </w:t>
      </w:r>
      <w:r w:rsidR="006E79B0">
        <w:rPr>
          <w:rFonts w:hAnsi="Times New Roman" w:ascii="Times New Roman"/>
        </w:rPr>
        <w:t>travnja</w:t>
      </w:r>
      <w:r w:rsidR="007A4B7D">
        <w:rPr>
          <w:rFonts w:hAnsi="Times New Roman" w:ascii="Times New Roman"/>
        </w:rPr>
        <w:t xml:space="preserve"> 2018</w:t>
      </w:r>
      <w:r w:rsidRPr="002E2C2C">
        <w:rPr>
          <w:rFonts w:hAnsi="Times New Roman" w:ascii="Times New Roman"/>
        </w:rPr>
        <w:t>.</w:t>
      </w:r>
    </w:p>
    <w:p w:rsidRDefault="00F62A45" w:rsidP="00F62A45" w:rsidR="00F62A45" w:rsidRPr="002E2C2C">
      <w:pPr>
        <w:ind w:firstLine="720"/>
        <w:jc w:val="center"/>
        <w:rPr>
          <w:rFonts w:hAnsi="Times New Roman" w:ascii="Times New Roman"/>
        </w:rPr>
      </w:pPr>
    </w:p>
    <w:p w:rsidRDefault="002E2C2C" w:rsidP="00F62A45" w:rsidR="002E2C2C" w:rsidRPr="002E2C2C">
      <w:pPr>
        <w:ind w:firstLine="720"/>
        <w:jc w:val="right"/>
        <w:rPr>
          <w:rFonts w:hAnsi="Times New Roman" w:ascii="Times New Roman"/>
        </w:rPr>
      </w:pPr>
    </w:p>
    <w:p w:rsidRDefault="002E2C2C" w:rsidP="00F62A45" w:rsidR="002E2C2C" w:rsidRPr="002E2C2C">
      <w:pPr>
        <w:ind w:firstLine="720"/>
        <w:jc w:val="right"/>
        <w:rPr>
          <w:rFonts w:hAnsi="Times New Roman" w:ascii="Times New Roman"/>
        </w:rPr>
      </w:pPr>
      <w:r w:rsidRPr="002E2C2C">
        <w:rPr>
          <w:rFonts w:hAnsi="Times New Roman" w:ascii="Times New Roman"/>
        </w:rPr>
        <w:t>SUDAC:</w:t>
      </w:r>
    </w:p>
    <w:p w:rsidRDefault="002E2C2C" w:rsidP="003A0B9B" w:rsidR="00F62A45">
      <w:pPr>
        <w:ind w:firstLine="720"/>
        <w:jc w:val="right"/>
        <w:rPr>
          <w:rFonts w:hAnsi="Times New Roman" w:ascii="Times New Roman"/>
        </w:rPr>
      </w:pPr>
      <w:r w:rsidRPr="002E2C2C">
        <w:rPr>
          <w:rFonts w:hAnsi="Times New Roman" w:ascii="Times New Roman"/>
        </w:rPr>
        <w:t>Vesna Fundurulić Perišin</w:t>
      </w:r>
      <w:r w:rsidR="003E65C6">
        <w:rPr>
          <w:rFonts w:hAnsi="Times New Roman" w:ascii="Times New Roman"/>
        </w:rPr>
        <w:t>, v.r.</w:t>
      </w:r>
    </w:p>
    <w:p w:rsidRDefault="003E65C6" w:rsidP="003A0B9B" w:rsidR="003E65C6">
      <w:pPr>
        <w:ind w:firstLine="720"/>
        <w:jc w:val="right"/>
        <w:rPr>
          <w:rFonts w:hAnsi="Times New Roman" w:ascii="Times New Roman"/>
        </w:rPr>
      </w:pPr>
    </w:p>
    <w:p w:rsidRDefault="003E65C6" w:rsidP="003A0B9B" w:rsidR="003E65C6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3E65C6" w:rsidP="003A0B9B" w:rsidR="003E65C6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3E65C6" w:rsidP="003A0B9B" w:rsidR="003E65C6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3A0B9B" w:rsidP="003A0B9B" w:rsidR="003A0B9B">
      <w:pPr>
        <w:ind w:firstLine="720"/>
        <w:jc w:val="right"/>
        <w:rPr>
          <w:rFonts w:hAnsi="Times New Roman" w:ascii="Times New Roman"/>
        </w:rPr>
      </w:pPr>
    </w:p>
    <w:p w:rsidRDefault="00F62A45" w:rsidP="00F62A45" w:rsidR="00F62A45" w:rsidRPr="002E2C2C">
      <w:pPr>
        <w:ind w:firstLine="720"/>
        <w:jc w:val="right"/>
        <w:rPr>
          <w:rFonts w:hAnsi="Times New Roman" w:ascii="Times New Roman"/>
        </w:rPr>
      </w:pPr>
    </w:p>
    <w:p w:rsidRDefault="002E2C2C" w:rsidP="00F45D9B" w:rsidR="002E2C2C" w:rsidRPr="002E2C2C">
      <w:pPr>
        <w:jc w:val="both"/>
        <w:rPr>
          <w:rFonts w:hAnsi="Times New Roman" w:ascii="Times New Roman"/>
        </w:rPr>
      </w:pPr>
      <w:r w:rsidRPr="002E2C2C">
        <w:rPr>
          <w:rFonts w:hAnsi="Times New Roman" w:ascii="Times New Roman"/>
        </w:rPr>
        <w:t>UPUTA O PRAVNOM LIJEKU:</w:t>
      </w:r>
    </w:p>
    <w:p w:rsidRDefault="002E2C2C" w:rsidP="002E2C2C" w:rsidR="002E2C2C" w:rsidRPr="002E2C2C">
      <w:pPr>
        <w:ind w:firstLine="720"/>
        <w:jc w:val="both"/>
        <w:rPr>
          <w:rFonts w:hAnsi="Times New Roman" w:ascii="Times New Roman"/>
        </w:rPr>
      </w:pPr>
      <w:r w:rsidRPr="002E2C2C">
        <w:rPr>
          <w:rFonts w:hAnsi="Times New Roman" w:ascii="Times New Roman"/>
        </w:rPr>
        <w:t xml:space="preserve">Protiv ovog rješenja dopuštena je  žalba Visokom trgovačkom sudu RH, a koja se podnosi u roku od osam dana ovome sudu u tri primjerka.  </w:t>
      </w:r>
    </w:p>
    <w:p w:rsidRDefault="005108C7" w:rsidP="00C13094" w:rsidR="005108C7" w:rsidRPr="00FA0A24">
      <w:pPr>
        <w:jc w:val="both"/>
        <w:rPr>
          <w:rFonts w:hAnsi="Times New Roman" w:ascii="Times New Roman"/>
        </w:rPr>
      </w:pPr>
    </w:p>
    <w:sectPr w:rsidSect="00F67D73" w:rsidR="005108C7" w:rsidRPr="00FA0A24">
      <w:headerReference w:type="even" r:id="rId11"/>
      <w:headerReference w:type="default" r:id="rId12"/>
      <w:pgSz w:code="9" w:h="16838" w:w="11906"/>
      <w:pgMar w:gutter="0" w:footer="720" w:header="720" w:left="1418" w:bottom="1560" w:right="1418" w:top="1701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E65C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95EBB" w:rsidP="00AF7971" w:rsidR="00AF7971">
    <w:pPr>
      <w:pStyle w:val="Zaglavlje"/>
      <w:jc w:val="right"/>
      <w:rPr>
        <w:rFonts w:hAnsi="Times New Roman" w:ascii="Times New Roman"/>
      </w:rPr>
    </w:pPr>
    <w:r w:rsidRPr="00A95EBB">
      <w:rPr>
        <w:rFonts w:hAnsi="Times New Roman" w:ascii="Times New Roman"/>
      </w:rPr>
      <w:t>3 St-1984/13-5</w:t>
    </w:r>
    <w:r w:rsidR="006E79B0">
      <w:rPr>
        <w:rFonts w:hAnsi="Times New Roman" w:ascii="Times New Roman"/>
      </w:rPr>
      <w:t>62</w:t>
    </w: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3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62D10D5"/>
    <w:multiLevelType w:val="hybridMultilevel"/>
    <w:tmpl w:val="B560DCA0"/>
    <w:lvl w:tplc="0D2E1BE6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8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B641307"/>
    <w:multiLevelType w:val="hybridMultilevel"/>
    <w:tmpl w:val="5E96069C"/>
    <w:lvl w:tplc="B96C136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2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4">
    <w:nsid w:val="62D43C85"/>
    <w:multiLevelType w:val="hybridMultilevel"/>
    <w:tmpl w:val="EA16D3FA"/>
    <w:lvl w:tplc="F10AB47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5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6">
    <w:nsid w:val="6B450AB8"/>
    <w:multiLevelType w:val="hybridMultilevel"/>
    <w:tmpl w:val="9D1494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5"/>
  </w:num>
  <w:num w:numId="2">
    <w:abstractNumId w:val="13"/>
  </w:num>
  <w:num w:numId="3">
    <w:abstractNumId w:val="4"/>
  </w:num>
  <w:num w:numId="4">
    <w:abstractNumId w:val="1"/>
  </w:num>
  <w:num w:numId="5">
    <w:abstractNumId w:val="2"/>
  </w:num>
  <w:num w:numId="6">
    <w:abstractNumId w:val="8"/>
  </w:num>
  <w:num w:numId="7">
    <w:abstractNumId w:val="5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7"/>
  </w:num>
  <w:num w:numId="11">
    <w:abstractNumId w:val="12"/>
  </w:num>
  <w:num w:numId="12">
    <w:abstractNumId w:val="3"/>
  </w:num>
  <w:num w:numId="13">
    <w:abstractNumId w:val="6"/>
  </w:num>
  <w:num w:numId="14">
    <w:abstractNumId w:val="10"/>
  </w:num>
  <w:num w:numId="15">
    <w:abstractNumId w:val="14"/>
  </w:num>
  <w:num w:numId="16">
    <w:abstractNumId w:val="7"/>
  </w:num>
  <w:num w:numId="17">
    <w:abstractNumId w:val="11"/>
  </w:num>
  <w:num w:numId="18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3454A"/>
    <w:rsid w:val="00034BB1"/>
    <w:rsid w:val="0003798C"/>
    <w:rsid w:val="0004277D"/>
    <w:rsid w:val="00044E1C"/>
    <w:rsid w:val="00045316"/>
    <w:rsid w:val="0006036C"/>
    <w:rsid w:val="00070660"/>
    <w:rsid w:val="00072994"/>
    <w:rsid w:val="000735F3"/>
    <w:rsid w:val="000818FB"/>
    <w:rsid w:val="00081DEC"/>
    <w:rsid w:val="00093E6D"/>
    <w:rsid w:val="00093FFF"/>
    <w:rsid w:val="000A3FE6"/>
    <w:rsid w:val="000C0175"/>
    <w:rsid w:val="000C5116"/>
    <w:rsid w:val="000C6183"/>
    <w:rsid w:val="000E26BB"/>
    <w:rsid w:val="000E708F"/>
    <w:rsid w:val="000F313D"/>
    <w:rsid w:val="001056B0"/>
    <w:rsid w:val="001314E4"/>
    <w:rsid w:val="00133C68"/>
    <w:rsid w:val="00193741"/>
    <w:rsid w:val="001A56D2"/>
    <w:rsid w:val="001B052B"/>
    <w:rsid w:val="001B0C3A"/>
    <w:rsid w:val="001B0D6E"/>
    <w:rsid w:val="001B54F2"/>
    <w:rsid w:val="001D5EB3"/>
    <w:rsid w:val="001E12C7"/>
    <w:rsid w:val="001E35B4"/>
    <w:rsid w:val="001F099E"/>
    <w:rsid w:val="001F6418"/>
    <w:rsid w:val="002236A7"/>
    <w:rsid w:val="00231C0F"/>
    <w:rsid w:val="00232B48"/>
    <w:rsid w:val="00236A27"/>
    <w:rsid w:val="00250545"/>
    <w:rsid w:val="00250971"/>
    <w:rsid w:val="002558C5"/>
    <w:rsid w:val="00255A0D"/>
    <w:rsid w:val="002573EE"/>
    <w:rsid w:val="00295B57"/>
    <w:rsid w:val="002A21C2"/>
    <w:rsid w:val="002C63C6"/>
    <w:rsid w:val="002E2C2C"/>
    <w:rsid w:val="002E4C46"/>
    <w:rsid w:val="002F043B"/>
    <w:rsid w:val="003008B2"/>
    <w:rsid w:val="00302549"/>
    <w:rsid w:val="0031523D"/>
    <w:rsid w:val="00317588"/>
    <w:rsid w:val="00320B08"/>
    <w:rsid w:val="00321179"/>
    <w:rsid w:val="0032226F"/>
    <w:rsid w:val="003365D2"/>
    <w:rsid w:val="003811DD"/>
    <w:rsid w:val="00381EBE"/>
    <w:rsid w:val="003A0B9B"/>
    <w:rsid w:val="003A0F56"/>
    <w:rsid w:val="003A572A"/>
    <w:rsid w:val="003B1E60"/>
    <w:rsid w:val="003C543B"/>
    <w:rsid w:val="003D4D2A"/>
    <w:rsid w:val="003E01D6"/>
    <w:rsid w:val="003E5795"/>
    <w:rsid w:val="003E65C6"/>
    <w:rsid w:val="003F3EBF"/>
    <w:rsid w:val="003F5409"/>
    <w:rsid w:val="00417564"/>
    <w:rsid w:val="00436E90"/>
    <w:rsid w:val="00447E54"/>
    <w:rsid w:val="00463405"/>
    <w:rsid w:val="004661FF"/>
    <w:rsid w:val="00466D65"/>
    <w:rsid w:val="004B3461"/>
    <w:rsid w:val="004B7D02"/>
    <w:rsid w:val="004D38B6"/>
    <w:rsid w:val="00500B0C"/>
    <w:rsid w:val="00500BD3"/>
    <w:rsid w:val="005024DB"/>
    <w:rsid w:val="005108C7"/>
    <w:rsid w:val="0051510F"/>
    <w:rsid w:val="005360E2"/>
    <w:rsid w:val="005423FE"/>
    <w:rsid w:val="00544A34"/>
    <w:rsid w:val="005456B7"/>
    <w:rsid w:val="00546775"/>
    <w:rsid w:val="00553312"/>
    <w:rsid w:val="00554A5C"/>
    <w:rsid w:val="0059324D"/>
    <w:rsid w:val="005939C6"/>
    <w:rsid w:val="005A30D9"/>
    <w:rsid w:val="005A5847"/>
    <w:rsid w:val="005B1AA6"/>
    <w:rsid w:val="005B3753"/>
    <w:rsid w:val="005D0BAF"/>
    <w:rsid w:val="00637330"/>
    <w:rsid w:val="006428DA"/>
    <w:rsid w:val="006815A1"/>
    <w:rsid w:val="006E12B0"/>
    <w:rsid w:val="006E79B0"/>
    <w:rsid w:val="006F21C7"/>
    <w:rsid w:val="00705993"/>
    <w:rsid w:val="007323A1"/>
    <w:rsid w:val="00735736"/>
    <w:rsid w:val="00737A4B"/>
    <w:rsid w:val="007412DE"/>
    <w:rsid w:val="00754CC2"/>
    <w:rsid w:val="007715C5"/>
    <w:rsid w:val="007849EC"/>
    <w:rsid w:val="007958E2"/>
    <w:rsid w:val="00796E71"/>
    <w:rsid w:val="007A4B7D"/>
    <w:rsid w:val="007C2EE4"/>
    <w:rsid w:val="007C72DF"/>
    <w:rsid w:val="007C7D76"/>
    <w:rsid w:val="007D3C43"/>
    <w:rsid w:val="007E474F"/>
    <w:rsid w:val="007E4D02"/>
    <w:rsid w:val="007E7B3F"/>
    <w:rsid w:val="007F2409"/>
    <w:rsid w:val="007F5FA9"/>
    <w:rsid w:val="00805C3F"/>
    <w:rsid w:val="0081479D"/>
    <w:rsid w:val="00815463"/>
    <w:rsid w:val="00825D08"/>
    <w:rsid w:val="00845433"/>
    <w:rsid w:val="0087203D"/>
    <w:rsid w:val="00885E9F"/>
    <w:rsid w:val="008863EB"/>
    <w:rsid w:val="00890540"/>
    <w:rsid w:val="00890661"/>
    <w:rsid w:val="00895D4A"/>
    <w:rsid w:val="008A7A86"/>
    <w:rsid w:val="008B4C87"/>
    <w:rsid w:val="008B57BD"/>
    <w:rsid w:val="008C22DC"/>
    <w:rsid w:val="008C5622"/>
    <w:rsid w:val="008D782F"/>
    <w:rsid w:val="008E0EF7"/>
    <w:rsid w:val="008F65EF"/>
    <w:rsid w:val="009107AF"/>
    <w:rsid w:val="00917783"/>
    <w:rsid w:val="00926AB4"/>
    <w:rsid w:val="009432E4"/>
    <w:rsid w:val="0094725F"/>
    <w:rsid w:val="0094799B"/>
    <w:rsid w:val="00957BEF"/>
    <w:rsid w:val="009638E5"/>
    <w:rsid w:val="00993230"/>
    <w:rsid w:val="00993D0D"/>
    <w:rsid w:val="00995275"/>
    <w:rsid w:val="009A09F9"/>
    <w:rsid w:val="009B339E"/>
    <w:rsid w:val="009C17C9"/>
    <w:rsid w:val="009C2E2C"/>
    <w:rsid w:val="00A010AE"/>
    <w:rsid w:val="00A01FEC"/>
    <w:rsid w:val="00A262E2"/>
    <w:rsid w:val="00A41237"/>
    <w:rsid w:val="00A62437"/>
    <w:rsid w:val="00A6357F"/>
    <w:rsid w:val="00A90174"/>
    <w:rsid w:val="00A95EBB"/>
    <w:rsid w:val="00AA2646"/>
    <w:rsid w:val="00AC09C5"/>
    <w:rsid w:val="00AD105D"/>
    <w:rsid w:val="00AD2EC9"/>
    <w:rsid w:val="00AE5025"/>
    <w:rsid w:val="00AF424C"/>
    <w:rsid w:val="00AF7971"/>
    <w:rsid w:val="00B067FA"/>
    <w:rsid w:val="00B07B8D"/>
    <w:rsid w:val="00B11619"/>
    <w:rsid w:val="00B11787"/>
    <w:rsid w:val="00B314E8"/>
    <w:rsid w:val="00B3686A"/>
    <w:rsid w:val="00B40B1F"/>
    <w:rsid w:val="00B670B8"/>
    <w:rsid w:val="00B700D8"/>
    <w:rsid w:val="00BA60F1"/>
    <w:rsid w:val="00C07402"/>
    <w:rsid w:val="00C13094"/>
    <w:rsid w:val="00C156FD"/>
    <w:rsid w:val="00C5195E"/>
    <w:rsid w:val="00C54FBC"/>
    <w:rsid w:val="00C63B91"/>
    <w:rsid w:val="00C73C3B"/>
    <w:rsid w:val="00C77B87"/>
    <w:rsid w:val="00CB732E"/>
    <w:rsid w:val="00CC7FF1"/>
    <w:rsid w:val="00CD6548"/>
    <w:rsid w:val="00CF68C5"/>
    <w:rsid w:val="00D01F2C"/>
    <w:rsid w:val="00D03FCC"/>
    <w:rsid w:val="00D071AA"/>
    <w:rsid w:val="00D14CFB"/>
    <w:rsid w:val="00D157EE"/>
    <w:rsid w:val="00D26884"/>
    <w:rsid w:val="00D42AD5"/>
    <w:rsid w:val="00D4710A"/>
    <w:rsid w:val="00D51261"/>
    <w:rsid w:val="00D70195"/>
    <w:rsid w:val="00D73700"/>
    <w:rsid w:val="00D83C05"/>
    <w:rsid w:val="00D96A98"/>
    <w:rsid w:val="00DA0E01"/>
    <w:rsid w:val="00DA448E"/>
    <w:rsid w:val="00DA6303"/>
    <w:rsid w:val="00DA72F6"/>
    <w:rsid w:val="00DB05C7"/>
    <w:rsid w:val="00DB5BC1"/>
    <w:rsid w:val="00DB6252"/>
    <w:rsid w:val="00DD6690"/>
    <w:rsid w:val="00DE2309"/>
    <w:rsid w:val="00DE73E2"/>
    <w:rsid w:val="00DF2519"/>
    <w:rsid w:val="00DF3553"/>
    <w:rsid w:val="00E03FDB"/>
    <w:rsid w:val="00E2267D"/>
    <w:rsid w:val="00E319FB"/>
    <w:rsid w:val="00E57739"/>
    <w:rsid w:val="00E70D0F"/>
    <w:rsid w:val="00E87423"/>
    <w:rsid w:val="00E91A3A"/>
    <w:rsid w:val="00E92AE7"/>
    <w:rsid w:val="00EA5B3D"/>
    <w:rsid w:val="00EB51BB"/>
    <w:rsid w:val="00EB5354"/>
    <w:rsid w:val="00EF065A"/>
    <w:rsid w:val="00EF18D0"/>
    <w:rsid w:val="00EF2258"/>
    <w:rsid w:val="00EF5EBA"/>
    <w:rsid w:val="00F11FB1"/>
    <w:rsid w:val="00F13BA7"/>
    <w:rsid w:val="00F24042"/>
    <w:rsid w:val="00F33591"/>
    <w:rsid w:val="00F45170"/>
    <w:rsid w:val="00F45D9B"/>
    <w:rsid w:val="00F52E2B"/>
    <w:rsid w:val="00F53DBE"/>
    <w:rsid w:val="00F62A45"/>
    <w:rsid w:val="00F65F50"/>
    <w:rsid w:val="00F6738B"/>
    <w:rsid w:val="00F67D73"/>
    <w:rsid w:val="00FA0A24"/>
    <w:rsid w:val="00FB2FCD"/>
    <w:rsid w:val="00FC3737"/>
    <w:rsid w:val="00FC40FF"/>
    <w:rsid w:val="00FC553E"/>
    <w:rsid w:val="00FD6DA5"/>
    <w:rsid w:val="00FE32DC"/>
    <w:rsid w:val="00FE565D"/>
    <w:rsid w:val="00FF6A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93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A0A24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A0A24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FA0A24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FA0A24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FA0A24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FA0A24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FA0A24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FA0A24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FA0A24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FA0A24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FA0A24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FA0A24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FA0A24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FA0A24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FA0A24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FA0A24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FA0A24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FA0A24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FA0A24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FA0A24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FA0A24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FA0A24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FA0A24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FA0A24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FA0A24"/>
    <w:rPr>
      <w:b/>
      <w:bCs/>
    </w:rPr>
  </w:style>
  <w:style w:styleId="Istaknuto" w:type="character">
    <w:name w:val="Emphasis"/>
    <w:basedOn w:val="Zadanifontodlomka"/>
    <w:uiPriority w:val="20"/>
    <w:qFormat/>
    <w:rsid w:val="00FA0A24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FA0A24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FA0A24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FA0A24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FA0A24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FA0A24"/>
    <w:rPr>
      <w:b/>
      <w:i/>
      <w:sz w:val="24"/>
    </w:rPr>
  </w:style>
  <w:style w:styleId="Neupadljivoisticanje" w:type="character">
    <w:name w:val="Subtle Emphasis"/>
    <w:uiPriority w:val="19"/>
    <w:qFormat/>
    <w:rsid w:val="00FA0A24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FA0A24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FA0A24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FA0A24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FA0A24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FA0A24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30254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0254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02549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0254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0254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A0A24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A0A24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FA0A24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FA0A24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FA0A24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FA0A24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FA0A24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FA0A24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FA0A24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FA0A24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FA0A24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FA0A24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FA0A24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FA0A24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FA0A24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FA0A24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FA0A24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FA0A24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FA0A24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FA0A24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FA0A24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FA0A24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FA0A24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FA0A24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FA0A24"/>
    <w:rPr>
      <w:b/>
      <w:bCs/>
    </w:rPr>
  </w:style>
  <w:style w:styleId="Istaknuto" w:type="character">
    <w:name w:val="Emphasis"/>
    <w:basedOn w:val="Zadanifontodlomka"/>
    <w:uiPriority w:val="20"/>
    <w:qFormat/>
    <w:rsid w:val="00FA0A24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FA0A24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FA0A24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FA0A24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FA0A24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FA0A24"/>
    <w:rPr>
      <w:b/>
      <w:i/>
      <w:sz w:val="24"/>
    </w:rPr>
  </w:style>
  <w:style w:styleId="Neupadljivoisticanje" w:type="character">
    <w:name w:val="Subtle Emphasis"/>
    <w:uiPriority w:val="19"/>
    <w:qFormat/>
    <w:rsid w:val="00FA0A24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FA0A24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FA0A24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FA0A24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FA0A24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FA0A24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30254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0254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02549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254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254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travnja 2018.</izvorni_sadrzaj>
    <derivirana_varijabla naziv="DomainObject.DatumDonosenjaOdluke_1">23.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1984</izvorni_sadrzaj>
    <derivirana_varijabla naziv="DomainObject.Predmet.Broj_1">1984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2013.</izvorni_sadrzaj>
    <derivirana_varijabla naziv="DomainObject.Predmet.DatumOsnivanja_1">4. studenog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svez 1 - 15  u pisarnici</izvorni_sadrzaj>
    <derivirana_varijabla naziv="DomainObject.Predmet.Opis_1">svez 1 - 15  u pisarnici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St-1984/2013</izvorni_sadrzaj>
    <derivirana_varijabla naziv="DomainObject.Predmet.OznakaBroj_1">St-1984/2013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ormar br 16 svez 1-15</izvorni_sadrzaj>
    <derivirana_varijabla naziv="DomainObject.Predmet.PrimjedbaSuca_1">ormar br 16 svez 1-15</derivirana_varijabla>
  </DomainObject.Predmet.PrimjedbaSuca>
  <DomainObject.Predmet.ProtustrankaFormated>
    <izvorni_sadrzaj>  DIOKI Organska petrokemija d.d.</izvorni_sadrzaj>
    <derivirana_varijabla naziv="DomainObject.Predmet.ProtustrankaFormated_1">  DIOKI Organska petrokemija d.d.</derivirana_varijabla>
  </DomainObject.Predmet.ProtustrankaFormated>
  <DomainObject.Predmet.ProtustrankaFormatedOIB>
    <izvorni_sadrzaj>  DIOKI Organska petrokemija d.d., OIB 71451172026</izvorni_sadrzaj>
    <derivirana_varijabla naziv="DomainObject.Predmet.ProtustrankaFormatedOIB_1">  DIOKI Organska petrokemija d.d., OIB 71451172026</derivirana_varijabla>
  </DomainObject.Predmet.ProtustrankaFormatedOIB>
  <DomainObject.Predmet.ProtustrankaFormatedWithAdress>
    <izvorni_sadrzaj> DIOKI Organska petrokemija d.d., Čulinečka cesta 252, 10000 Zagreb</izvorni_sadrzaj>
    <derivirana_varijabla naziv="DomainObject.Predmet.ProtustrankaFormatedWithAdress_1"> DIOKI Organska petrokemija d.d., Čulinečka cesta 252, 10000 Zagreb</derivirana_varijabla>
  </DomainObject.Predmet.ProtustrankaFormatedWithAdress>
  <DomainObject.Predmet.ProtustrankaFormatedWithAdressOIB>
    <izvorni_sadrzaj> DIOKI Organska petrokemija d.d., OIB 71451172026, Čulinečka cesta 252, 10000 Zagreb</izvorni_sadrzaj>
    <derivirana_varijabla naziv="DomainObject.Predmet.ProtustrankaFormatedWithAdressOIB_1"> DIOKI Organska petrokemija d.d., OIB 71451172026, Čulinečka cesta 252, 10000 Zagreb</derivirana_varijabla>
  </DomainObject.Predmet.ProtustrankaFormatedWithAdressOIB>
  <DomainObject.Predmet.ProtustrankaWithAdress>
    <izvorni_sadrzaj>DIOKI Organska petrokemija d.d. Čulinečka cesta 252, 10000 Zagreb</izvorni_sadrzaj>
    <derivirana_varijabla naziv="DomainObject.Predmet.ProtustrankaWithAdress_1">DIOKI Organska petrokemija d.d. Čulinečka cesta 252, 10000 Zagreb</derivirana_varijabla>
  </DomainObject.Predmet.ProtustrankaWithAdress>
  <DomainObject.Predmet.ProtustrankaWithAdressOIB>
    <izvorni_sadrzaj>DIOKI Organska petrokemija d.d., OIB 71451172026, Čulinečka cesta 252, 10000 Zagreb</izvorni_sadrzaj>
    <derivirana_varijabla naziv="DomainObject.Predmet.ProtustrankaWithAdressOIB_1">DIOKI Organska petrokemija d.d., OIB 71451172026, Čulinečka cesta 252, 10000 Zagreb</derivirana_varijabla>
  </DomainObject.Predmet.ProtustrankaWithAdressOIB>
  <DomainObject.Predmet.ProtustrankaNazivFormated>
    <izvorni_sadrzaj>DIOKI Organska petrokemija d.d.</izvorni_sadrzaj>
    <derivirana_varijabla naziv="DomainObject.Predmet.ProtustrankaNazivFormated_1">DIOKI Organska petrokemija d.d.</derivirana_varijabla>
  </DomainObject.Predmet.ProtustrankaNazivFormated>
  <DomainObject.Predmet.ProtustrankaNazivFormatedOIB>
    <izvorni_sadrzaj>DIOKI Organska petrokemija d.d., OIB 71451172026</izvorni_sadrzaj>
    <derivirana_varijabla naziv="DomainObject.Predmet.ProtustrankaNazivFormatedOIB_1">DIOKI Organska petrokemija d.d., OIB 71451172026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TVORNICA TURBINA d.o.o.; SIGMA S VL. SLAVKO PERIĆ; POLJO-PROM d.o.o. za usluge; ODRŽAVANJE I IZGRADNJA POGONA d.o.o. za proizvodnju, trgovinu i usluge; TIHOMIR BRNJANEC; MIHAEL IVANOVIĆ; RESINEX CROATIA d.o.o. za trgovinu i usluge; ZVONKO GULIŠ; STJEPAN MATEJČIĆ; JAVNA VATROGASNA POSTROJBA; PIMEX, d.o.o. za proizvodnju poljoprivredne mehanizacije, vanjsku i unutarnju trgovinu; E E- SERVIS ZA POPRAVAK STROJEVA VL. JAKAC ECIO; VILSTROJ društvo s ograničenom odgovornošću za usluge i trgovinu; SOLAR BILIĆ d.o.o. za proizvodnju energije i usluge; LUKA PIRŠLJIN; IVERO društvo s ograničenom odgovornošću za trgovinu i usluge; DVD BIŠKUPCI; DOBROVOLJNO VATROGASNO DRUŠTVO ČAZMA; VESNA RUKAVINA; JOSIP JAKOUBEK; DARIO VIDOVIĆ; SIROVINA društvo s ograničenom odgovornošću za ekologiju i gospodarenje otpadom; FAGUS DRV. OBRT VL. ANTUN KLJAIĆ; VAR društvo s ograničenom odgovornošću za unutarnju i vanjsku trgovinu i usluge; 3 K.F. d.o.o. za trgovinu i usluge; VATROGASNA ZAJEDNICA OPĆINA POPOVAČA; TRCZ RABLJENA VOZILA d.o.o. za trgovinu i usluge; IVAN KLJAIĆ; JUNGO, d.o.o.  za trgovinu i usluge, turistička agencija; AUTOP. AUTOD. IVAN PAVLOVIĆ; VTROGASNA ZAJEDNICA DARUVAR; BOŽIDAR BARTOL; FRANJO BOŽIĆ; INFORMATIČKE TEHNOLOGIJE AUDAX d.o.o. za informatiku i poslovno savjetovanje; AUTO-DABO društvo s ograničenom odgovornošću za trgovinu i usluge; BRKOVIĆ društvo s ograničenom odgovornošću za preradu otpadnih materijala, trgovinu i usluge; PILANA JAKLIĆ; KLAR-IVA d.o.o. za trgovinu i usluge; VITKOVIĆ PROM društvo s ograničenom odgovornošću za usluge, trgovinu i uvoz-izvoz; SAMO TREBA DELATI d.o.o. za trgovinu i usluge; ZE - TRA društvo s ograničenom odgovornošću za proizvodnju, marketing i transport; CE-ZA-R Centar za reciklažu d.o.o.; DANICA ANTOLKOVIĆ; CENTAR ZA KOMBINIRANI TRANSPORT ZAGREB, d.d. za proizvodnju, prijevoz, otpremništvo i trgovinu; Gordan Hudina; CIOS CARGO društvo s ograničenom odgovornošću za iznajmljivanje vozila i opreme; MAMIĆ PERIĆ REBERSKI RIMAC Odvjetničko društvo, društvo s ograničenom odgovornošću; KMAG d.o.o. zastupstvo</izvorni_sadrzaj>
    <derivirana_varijabla naziv="DomainObject.Predmet.StrankaFormated_1">  FINA ZAGREB; TVORNICA TURBINA d.o.o.; SIGMA S VL. SLAVKO PERIĆ; POLJO-PROM d.o.o. za usluge; ODRŽAVANJE I IZGRADNJA POGONA d.o.o. za proizvodnju, trgovinu i usluge; TIHOMIR BRNJANEC; MIHAEL IVANOVIĆ; RESINEX CROATIA d.o.o. za trgovinu i usluge; ZVONKO GULIŠ; STJEPAN MATEJČIĆ; JAVNA VATROGASNA POSTROJBA; PIMEX, d.o.o. za proizvodnju poljoprivredne mehanizacije, vanjsku i unutarnju trgovinu; E E- SERVIS ZA POPRAVAK STROJEVA VL. JAKAC ECIO; VILSTROJ društvo s ograničenom odgovornošću za usluge i trgovinu; SOLAR BILIĆ d.o.o. za proizvodnju energije i usluge; LUKA PIRŠLJIN; IVERO društvo s ograničenom odgovornošću za trgovinu i usluge; DVD BIŠKUPCI; DOBROVOLJNO VATROGASNO DRUŠTVO ČAZMA; VESNA RUKAVINA; JOSIP JAKOUBEK; DARIO VIDOVIĆ; SIROVINA društvo s ograničenom odgovornošću za ekologiju i gospodarenje otpadom; FAGUS DRV. OBRT VL. ANTUN KLJAIĆ; VAR društvo s ograničenom odgovornošću za unutarnju i vanjsku trgovinu i usluge; 3 K.F. d.o.o. za trgovinu i usluge; VATROGASNA ZAJEDNICA OPĆINA POPOVAČA; TRCZ RABLJENA VOZILA d.o.o. za trgovinu i usluge; IVAN KLJAIĆ; JUNGO, d.o.o.  za trgovinu i usluge, turistička agencija; AUTOP. AUTOD. IVAN PAVLOVIĆ; VTROGASNA ZAJEDNICA DARUVAR; BOŽIDAR BARTOL; FRANJO BOŽIĆ; INFORMATIČKE TEHNOLOGIJE AUDAX d.o.o. za informatiku i poslovno savjetovanje; AUTO-DABO društvo s ograničenom odgovornošću za trgovinu i usluge; BRKOVIĆ društvo s ograničenom odgovornošću za preradu otpadnih materijala, trgovinu i usluge; PILANA JAKLIĆ; KLAR-IVA d.o.o. za trgovinu i usluge; VITKOVIĆ PROM društvo s ograničenom odgovornošću za usluge, trgovinu i uvoz-izvoz; SAMO TREBA DELATI d.o.o. za trgovinu i usluge; ZE - TRA društvo s ograničenom odgovornošću za proizvodnju, marketing i transport; CE-ZA-R Centar za reciklažu d.o.o.; DANICA ANTOLKOVIĆ; CENTAR ZA KOMBINIRANI TRANSPORT ZAGREB, d.d. za proizvodnju, prijevoz, otpremništvo i trgovinu; Gordan Hudina; CIOS CARGO društvo s ograničenom odgovornošću za iznajmljivanje vozila i opreme; MAMIĆ PERIĆ REBERSKI RIMAC Odvjetničko društvo, društvo s ograničenom odgovornošću; KMAG d.o.o. zastupstvo</derivirana_varijabla>
  </DomainObject.Predmet.StrankaFormated>
  <DomainObject.Predmet.StrankaFormatedOIB>
    <izvorni_sadrzaj>  FINA ZAGREB, OIB 85821130368; TVORNICA TURBINA d.o.o., OIB 32258484464; SIGMA S VL. SLAVKO PERIĆ, OIB 40207522223; POLJO-PROM d.o.o. za usluge, OIB 26189340470; ODRŽAVANJE I IZGRADNJA POGONA d.o.o. za proizvodnju, trgovinu i usluge, OIB 37154625188; TIHOMIR BRNJANEC; MIHAEL IVANOVIĆ; RESINEX CROATIA d.o.o. za trgovinu i usluge, OIB 79438419256; ZVONKO GULIŠ; STJEPAN MATEJČIĆ; JAVNA VATROGASNA POSTROJBA; PIMEX, d.o.o. za proizvodnju poljoprivredne mehanizacije, vanjsku i unutarnju trgovinu, OIB 03517896862; E E- SERVIS ZA POPRAVAK STROJEVA VL. JAKAC ECIO, OIB 91901325663; VILSTROJ društvo s ograničenom odgovornošću za usluge i trgovinu, OIB 14411754953; SOLAR BILIĆ d.o.o. za proizvodnju energije i usluge, OIB 22052348114; LUKA PIRŠLJIN, OIB ; IVERO društvo s ograničenom odgovornošću za trgovinu i usluge, OIB 89206455960; DVD BIŠKUPCI, OIB 75933519360; DOBROVOLJNO VATROGASNO DRUŠTVO ČAZMA, OIB 30314115980; VESNA RUKAVINA; JOSIP JAKOUBEK; DARIO VIDOVIĆ; SIROVINA društvo s ograničenom odgovornošću za ekologiju i gospodarenje otpadom, OIB 30322785480; FAGUS DRV. OBRT VL. ANTUN KLJAIĆ, OIB 01290178100; VAR društvo s ograničenom odgovornošću za unutarnju i vanjsku trgovinu i usluge, OIB 66402309304; 3 K.F. d.o.o. za trgovinu i usluge, OIB 49939600448; VATROGASNA ZAJEDNICA OPĆINA POPOVAČA; TRCZ RABLJENA VOZILA d.o.o. za trgovinu i usluge, OIB 39500334369; IVAN KLJAIĆ; JUNGO, d.o.o.  za trgovinu i usluge, turistička agencija, OIB 66632728885; AUTOP. AUTOD. IVAN PAVLOVIĆ, OIB 96963825773; VTROGASNA ZAJEDNICA DARUVAR; BOŽIDAR BARTOL, OIB 77422815118; FRANJO BOŽIĆ; INFORMATIČKE TEHNOLOGIJE AUDAX d.o.o. za informatiku i poslovno savjetovanje, OIB 28434783841; AUTO-DABO društvo s ograničenom odgovornošću za trgovinu i usluge, OIB 81363721800; BRKOVIĆ društvo s ograničenom odgovornošću za preradu otpadnih materijala, trgovinu i usluge, OIB 69326119226; PILANA JAKLIĆ, OIB 74345196762; KLAR-IVA d.o.o. za trgovinu i usluge, OIB 03963335960; VITKOVIĆ PROM društvo s ograničenom odgovornošću za usluge, trgovinu i uvoz-izvoz, OIB 50705099618; SAMO TREBA DELATI d.o.o. za trgovinu i usluge, OIB 91854435907; ZE - TRA društvo s ograničenom odgovornošću za proizvodnju, marketing i transport, OIB 84412170391; CE-ZA-R Centar za reciklažu d.o.o., OIB 03860945174; DANICA ANTOLKOVIĆ; CENTAR ZA KOMBINIRANI TRANSPORT ZAGREB, d.d. za proizvodnju, prijevoz, otpremništvo i trgovinu, OIB 49800593791; Gordan Hudina, OIB 55156531315; CIOS CARGO društvo s ograničenom odgovornošću za iznajmljivanje vozila i opreme, OIB 15284306775; MAMIĆ PERIĆ REBERSKI RIMAC Odvjetničko društvo, društvo s ograničenom odgovornošću, OIB 32802230502; KMAG d.o.o. zastupstvo, OIB 50122329920</izvorni_sadrzaj>
    <derivirana_varijabla naziv="DomainObject.Predmet.StrankaFormatedOIB_1">  FINA ZAGREB, OIB 85821130368; TVORNICA TURBINA d.o.o., OIB 32258484464; SIGMA S VL. SLAVKO PERIĆ, OIB 40207522223; POLJO-PROM d.o.o. za usluge, OIB 26189340470; ODRŽAVANJE I IZGRADNJA POGONA d.o.o. za proizvodnju, trgovinu i usluge, OIB 37154625188; TIHOMIR BRNJANEC; MIHAEL IVANOVIĆ; RESINEX CROATIA d.o.o. za trgovinu i usluge, OIB 79438419256; ZVONKO GULIŠ; STJEPAN MATEJČIĆ; JAVNA VATROGASNA POSTROJBA; PIMEX, d.o.o. za proizvodnju poljoprivredne mehanizacije, vanjsku i unutarnju trgovinu, OIB 03517896862; E E- SERVIS ZA POPRAVAK STROJEVA VL. JAKAC ECIO, OIB 91901325663; VILSTROJ društvo s ograničenom odgovornošću za usluge i trgovinu, OIB 14411754953; SOLAR BILIĆ d.o.o. za proizvodnju energije i usluge, OIB 22052348114; LUKA PIRŠLJIN, OIB ; IVERO društvo s ograničenom odgovornošću za trgovinu i usluge, OIB 89206455960; DVD BIŠKUPCI, OIB 75933519360; DOBROVOLJNO VATROGASNO DRUŠTVO ČAZMA, OIB 30314115980; VESNA RUKAVINA; JOSIP JAKOUBEK; DARIO VIDOVIĆ; SIROVINA društvo s ograničenom odgovornošću za ekologiju i gospodarenje otpadom, OIB 30322785480; FAGUS DRV. OBRT VL. ANTUN KLJAIĆ, OIB 01290178100; VAR društvo s ograničenom odgovornošću za unutarnju i vanjsku trgovinu i usluge, OIB 66402309304; 3 K.F. d.o.o. za trgovinu i usluge, OIB 49939600448; VATROGASNA ZAJEDNICA OPĆINA POPOVAČA; TRCZ RABLJENA VOZILA d.o.o. za trgovinu i usluge, OIB 39500334369; IVAN KLJAIĆ; JUNGO, d.o.o.  za trgovinu i usluge, turistička agencija, OIB 66632728885; AUTOP. AUTOD. IVAN PAVLOVIĆ, OIB 96963825773; VTROGASNA ZAJEDNICA DARUVAR; BOŽIDAR BARTOL, OIB 77422815118; FRANJO BOŽIĆ; INFORMATIČKE TEHNOLOGIJE AUDAX d.o.o. za informatiku i poslovno savjetovanje, OIB 28434783841; AUTO-DABO društvo s ograničenom odgovornošću za trgovinu i usluge, OIB 81363721800; BRKOVIĆ društvo s ograničenom odgovornošću za preradu otpadnih materijala, trgovinu i usluge, OIB 69326119226; PILANA JAKLIĆ, OIB 74345196762; KLAR-IVA d.o.o. za trgovinu i usluge, OIB 03963335960; VITKOVIĆ PROM društvo s ograničenom odgovornošću za usluge, trgovinu i uvoz-izvoz, OIB 50705099618; SAMO TREBA DELATI d.o.o. za trgovinu i usluge, OIB 91854435907; ZE - TRA društvo s ograničenom odgovornošću za proizvodnju, marketing i transport, OIB 84412170391; CE-ZA-R Centar za reciklažu d.o.o., OIB 03860945174; DANICA ANTOLKOVIĆ; CENTAR ZA KOMBINIRANI TRANSPORT ZAGREB, d.d. za proizvodnju, prijevoz, otpremništvo i trgovinu, OIB 49800593791; Gordan Hudina, OIB 55156531315; CIOS CARGO društvo s ograničenom odgovornošću za iznajmljivanje vozila i opreme, OIB 15284306775; MAMIĆ PERIĆ REBERSKI RIMAC Odvjetničko društvo, društvo s ograničenom odgovornošću, OIB 32802230502; KMAG d.o.o. zastupstvo, OIB 50122329920</derivirana_varijabla>
  </DomainObject.Predmet.StrankaFormatedOIB>
  <DomainObject.Predmet.StrankaFormatedWithAdress>
    <izvorni_sadrzaj> FINA ZAGREB, KOTURAŠKA 43, 10000 Zagreb; TVORNICA TURBINA d.o.o., Stanka Vraza 53, 47000 Karlovac; SIGMA S VL. SLAVKO PERIĆ; POLJO-PROM d.o.o. za usluge, Križanići 27, 10020 Hrašće Turopoljsko; ODRŽAVANJE I IZGRADNJA POGONA d.o.o. za proizvodnju, trgovinu i usluge, Savska opatovina 34, Zagreb; TIHOMIR BRNJANEC; MIHAEL IVANOVIĆ; RESINEX CROATIA d.o.o. za trgovinu i usluge, Kreše Golika 5, Zagreb; ZVONKO GULIŠ; STJEPAN MATEJČIĆ; JAVNA VATROGASNA POSTROJBA; PIMEX, d.o.o. za proizvodnju poljoprivredne mehanizacije, vanjsku i unutarnju trgovinu, Lukavec, Nova cesta 16, 10410 Velika Gorica; E E- SERVIS ZA POPRAVAK STROJEVA VL. JAKAC ECIO; VILSTROJ društvo s ograničenom odgovornošću za usluge i trgovinu, Mažinjica 77, 52420 Buzet; SOLAR BILIĆ d.o.o. za proizvodnju energije i usluge, Kraljevec 16, Zagreb; LUKA PIRŠLJIN; IVERO društvo s ograničenom odgovornošću za trgovinu i usluge, Planinska 13, 10360 Sesvete; DVD BIŠKUPCI; DOBROVOLJNO VATROGASNO DRUŠTVO ČAZMA; VESNA RUKAVINA; JOSIP JAKOUBEK; DARIO VIDOVIĆ; SIROVINA društvo s ograničenom odgovornošću za ekologiju i gospodarenje otpadom, Ulica 29. rujna 2, 43000 Bjelovar; FAGUS DRV. OBRT VL. ANTUN KLJAIĆ; VAR društvo s ograničenom odgovornošću za unutarnju i vanjsku trgovinu i usluge, Primišljanska 3, Zagreb; 3 K.F. d.o.o. za trgovinu i usluge, Ivanićgradska 42, Zagreb; VATROGASNA ZAJEDNICA OPĆINA POPOVAČA; TRCZ RABLJENA VOZILA d.o.o. za trgovinu i usluge, Zagrebačka 118, 10360 Sesvete; IVAN KLJAIĆ; JUNGO, d.o.o.  za trgovinu i usluge, turistička agencija, Poljička cesta 22, 21315 Jesenice; AUTOP. AUTOD. IVAN PAVLOVIĆ; VTROGASNA ZAJEDNICA DARUVAR; BOŽIDAR BARTOL; FRANJO BOŽIĆ; INFORMATIČKE TEHNOLOGIJE AUDAX d.o.o. za informatiku i poslovno savjetovanje, Petra Krešimira IV br. 5, 35000 Slavonski Brod; AUTO-DABO društvo s ograničenom odgovornošću za trgovinu i usluge, Kaniža/bb, 42240 Kaniža; BRKOVIĆ društvo s ograničenom odgovornošću za preradu otpadnih materijala, trgovinu i usluge, Industrijska 3, 10431 Sveta Nedelja; PILANA JAKLIĆ; KLAR-IVA d.o.o. za trgovinu i usluge, Luja Adamiča 13, Zagreb; VITKOVIĆ PROM društvo s ograničenom odgovornošću za usluge, trgovinu i uvoz-izvoz, Bocakova 48, 10380 Sveti Ivan Zelina; SAMO TREBA DELATI d.o.o. za trgovinu i usluge, Selska 8, 10437 Bestovje; ZE - TRA društvo s ograničenom odgovornošću za proizvodnju, marketing i transport, Krečaves 91a, 10380 Sveti Ivan Zelina; CE-ZA-R Centar za reciklažu d.o.o., Josipa Lončara 15, Zagreb; DANICA ANTOLKOVIĆ; CENTAR ZA KOMBINIRANI TRANSPORT ZAGREB, d.d. za proizvodnju, prijevoz, otpremništvo i trgovinu, Trg senjskih uskoka 7-8, Zagreb; Gordan Hudina, Čalogovićeva Ulica 1, 10000 Zagreb; CIOS CARGO društvo s ograničenom odgovornošću za iznajmljivanje vozila i opreme, Josipa Lončara 15, 10000 Zagreb; MAMIĆ PERIĆ REBERSKI RIMAC Odvjetničko društvo, društvo s ograničenom odgovornošću, Ivana Lučića 2A, 10000 Zagreb; KMAG d.o.o. zastupstvo, Gornjostupnička 18/J, 10255 Gornji Stupnik</izvorni_sadrzaj>
    <derivirana_varijabla naziv="DomainObject.Predmet.StrankaFormatedWithAdress_1"> FINA ZAGREB, KOTURAŠKA 43, 10000 Zagreb; TVORNICA TURBINA d.o.o., Stanka Vraza 53, 47000 Karlovac; SIGMA S VL. SLAVKO PERIĆ; POLJO-PROM d.o.o. za usluge, Križanići 27, 10020 Hrašće Turopoljsko; ODRŽAVANJE I IZGRADNJA POGONA d.o.o. za proizvodnju, trgovinu i usluge, Savska opatovina 34, Zagreb; TIHOMIR BRNJANEC; MIHAEL IVANOVIĆ; RESINEX CROATIA d.o.o. za trgovinu i usluge, Kreše Golika 5, Zagreb; ZVONKO GULIŠ; STJEPAN MATEJČIĆ; JAVNA VATROGASNA POSTROJBA; PIMEX, d.o.o. za proizvodnju poljoprivredne mehanizacije, vanjsku i unutarnju trgovinu, Lukavec, Nova cesta 16, 10410 Velika Gorica; E E- SERVIS ZA POPRAVAK STROJEVA VL. JAKAC ECIO; VILSTROJ društvo s ograničenom odgovornošću za usluge i trgovinu, Mažinjica 77, 52420 Buzet; SOLAR BILIĆ d.o.o. za proizvodnju energije i usluge, Kraljevec 16, Zagreb; LUKA PIRŠLJIN; IVERO društvo s ograničenom odgovornošću za trgovinu i usluge, Planinska 13, 10360 Sesvete; DVD BIŠKUPCI; DOBROVOLJNO VATROGASNO DRUŠTVO ČAZMA; VESNA RUKAVINA; JOSIP JAKOUBEK; DARIO VIDOVIĆ; SIROVINA društvo s ograničenom odgovornošću za ekologiju i gospodarenje otpadom, Ulica 29. rujna 2, 43000 Bjelovar; FAGUS DRV. OBRT VL. ANTUN KLJAIĆ; VAR društvo s ograničenom odgovornošću za unutarnju i vanjsku trgovinu i usluge, Primišljanska 3, Zagreb; 3 K.F. d.o.o. za trgovinu i usluge, Ivanićgradska 42, Zagreb; VATROGASNA ZAJEDNICA OPĆINA POPOVAČA; TRCZ RABLJENA VOZILA d.o.o. za trgovinu i usluge, Zagrebačka 118, 10360 Sesvete; IVAN KLJAIĆ; JUNGO, d.o.o.  za trgovinu i usluge, turistička agencija, Poljička cesta 22, 21315 Jesenice; AUTOP. AUTOD. IVAN PAVLOVIĆ; VTROGASNA ZAJEDNICA DARUVAR; BOŽIDAR BARTOL; FRANJO BOŽIĆ; INFORMATIČKE TEHNOLOGIJE AUDAX d.o.o. za informatiku i poslovno savjetovanje, Petra Krešimira IV br. 5, 35000 Slavonski Brod; AUTO-DABO društvo s ograničenom odgovornošću za trgovinu i usluge, Kaniža/bb, 42240 Kaniža; BRKOVIĆ društvo s ograničenom odgovornošću za preradu otpadnih materijala, trgovinu i usluge, Industrijska 3, 10431 Sveta Nedelja; PILANA JAKLIĆ; KLAR-IVA d.o.o. za trgovinu i usluge, Luja Adamiča 13, Zagreb; VITKOVIĆ PROM društvo s ograničenom odgovornošću za usluge, trgovinu i uvoz-izvoz, Bocakova 48, 10380 Sveti Ivan Zelina; SAMO TREBA DELATI d.o.o. za trgovinu i usluge, Selska 8, 10437 Bestovje; ZE - TRA društvo s ograničenom odgovornošću za proizvodnju, marketing i transport, Krečaves 91a, 10380 Sveti Ivan Zelina; CE-ZA-R Centar za reciklažu d.o.o., Josipa Lončara 15, Zagreb; DANICA ANTOLKOVIĆ; CENTAR ZA KOMBINIRANI TRANSPORT ZAGREB, d.d. za proizvodnju, prijevoz, otpremništvo i trgovinu, Trg senjskih uskoka 7-8, Zagreb; Gordan Hudina, Čalogovićeva Ulica 1, 10000 Zagreb; CIOS CARGO društvo s ograničenom odgovornošću za iznajmljivanje vozila i opreme, Josipa Lončara 15, 10000 Zagreb; MAMIĆ PERIĆ REBERSKI RIMAC Odvjetničko društvo, društvo s ograničenom odgovornošću, Ivana Lučića 2A, 10000 Zagreb; KMAG d.o.o. zastupstvo, Gornjostupnička 18/J, 10255 Gornji Stupnik</derivirana_varijabla>
  </DomainObject.Predmet.StrankaFormatedWithAdress>
  <DomainObject.Predmet.StrankaFormatedWithAdressOIB>
    <izvorni_sadrzaj> FINA ZAGREB, OIB 85821130368, KOTURAŠKA 43, 10000 Zagreb; TVORNICA TURBINA d.o.o., OIB 32258484464, Stanka Vraza 53, 47000 Karlovac; SIGMA S VL. SLAVKO PERIĆ, OIB 40207522223; POLJO-PROM d.o.o. za usluge, OIB 26189340470, Križanići 27, 10020 Hrašće Turopoljsko; ODRŽAVANJE I IZGRADNJA POGONA d.o.o. za proizvodnju, trgovinu i usluge, OIB 37154625188, Savska opatovina 34, Zagreb; TIHOMIR BRNJANEC; MIHAEL IVANOVIĆ; RESINEX CROATIA d.o.o. za trgovinu i usluge, OIB 79438419256, Kreše Golika 5, Zagreb; ZVONKO GULIŠ; STJEPAN MATEJČIĆ; JAVNA VATROGASNA POSTROJBA; PIMEX, d.o.o. za proizvodnju poljoprivredne mehanizacije, vanjsku i unutarnju trgovinu, OIB 03517896862, Lukavec, Nova cesta 16, 10410 Velika Gorica; E E- SERVIS ZA POPRAVAK STROJEVA VL. JAKAC ECIO, OIB 91901325663; VILSTROJ društvo s ograničenom odgovornošću za usluge i trgovinu, OIB 14411754953, Mažinjica 77, 52420 Buzet; SOLAR BILIĆ d.o.o. za proizvodnju energije i usluge, OIB 22052348114, Kraljevec 16, Zagreb; LUKA PIRŠLJIN, OIB ; IVERO društvo s ograničenom odgovornošću za trgovinu i usluge, OIB 89206455960, Planinska 13, 10360 Sesvete; DVD BIŠKUPCI, OIB 75933519360; DOBROVOLJNO VATROGASNO DRUŠTVO ČAZMA, OIB 30314115980; VESNA RUKAVINA; JOSIP JAKOUBEK; DARIO VIDOVIĆ; SIROVINA društvo s ograničenom odgovornošću za ekologiju i gospodarenje otpadom, OIB 30322785480, Ulica 29. rujna 2, 43000 Bjelovar; FAGUS DRV. OBRT VL. ANTUN KLJAIĆ, OIB 01290178100; VAR društvo s ograničenom odgovornošću za unutarnju i vanjsku trgovinu i usluge, OIB 66402309304, Primišljanska 3, Zagreb; 3 K.F. d.o.o. za trgovinu i usluge, OIB 49939600448, Ivanićgradska 42, Zagreb; VATROGASNA ZAJEDNICA OPĆINA POPOVAČA; TRCZ RABLJENA VOZILA d.o.o. za trgovinu i usluge, OIB 39500334369, Zagrebačka 118, 10360 Sesvete; IVAN KLJAIĆ; JUNGO, d.o.o.  za trgovinu i usluge, turistička agencija, OIB 66632728885, Poljička cesta 22, 21315 Jesenice; AUTOP. AUTOD. IVAN PAVLOVIĆ, OIB 96963825773; VTROGASNA ZAJEDNICA DARUVAR; BOŽIDAR BARTOL, OIB 77422815118; FRANJO BOŽIĆ; INFORMATIČKE TEHNOLOGIJE AUDAX d.o.o. za informatiku i poslovno savjetovanje, OIB 28434783841, Petra Krešimira IV br. 5, 35000 Slavonski Brod; AUTO-DABO društvo s ograničenom odgovornošću za trgovinu i usluge, OIB 81363721800, Kaniža/bb, 42240 Kaniža; BRKOVIĆ društvo s ograničenom odgovornošću za preradu otpadnih materijala, trgovinu i usluge, OIB 69326119226, Industrijska 3, 10431 Sveta Nedelja; PILANA JAKLIĆ, OIB 74345196762; KLAR-IVA d.o.o. za trgovinu i usluge, OIB 03963335960, Luja Adamiča 13, Zagreb; VITKOVIĆ PROM društvo s ograničenom odgovornošću za usluge, trgovinu i uvoz-izvoz, OIB 50705099618, Bocakova 48, 10380 Sveti Ivan Zelina; SAMO TREBA DELATI d.o.o. za trgovinu i usluge, OIB 91854435907, Selska 8, 10437 Bestovje; ZE - TRA društvo s ograničenom odgovornošću za proizvodnju, marketing i transport, OIB 84412170391, Krečaves 91a, 10380 Sveti Ivan Zelina; CE-ZA-R Centar za reciklažu d.o.o., OIB 03860945174, Josipa Lončara 15, Zagreb; DANICA ANTOLKOVIĆ; CENTAR ZA KOMBINIRANI TRANSPORT ZAGREB, d.d. za proizvodnju, prijevoz, otpremništvo i trgovinu, OIB 49800593791, Trg senjskih uskoka 7-8, Zagreb; Gordan Hudina, OIB 55156531315, Čalogovićeva Ulica 1, 10000 Zagreb; CIOS CARGO društvo s ograničenom odgovornošću za iznajmljivanje vozila i opreme, OIB 15284306775, Josipa Lončara 15, 10000 Zagreb; MAMIĆ PERIĆ REBERSKI RIMAC Odvjetničko društvo, društvo s ograničenom odgovornošću, OIB 32802230502, Ivana Lučića 2A, 10000 Zagreb; KMAG d.o.o. zastupstvo, OIB 50122329920, Gornjostupnička 18/J, 10255 Gornji Stupnik</izvorni_sadrzaj>
    <derivirana_varijabla naziv="DomainObject.Predmet.StrankaFormatedWithAdressOIB_1"> FINA ZAGREB, OIB 85821130368, KOTURAŠKA 43, 10000 Zagreb; TVORNICA TURBINA d.o.o., OIB 32258484464, Stanka Vraza 53, 47000 Karlovac; SIGMA S VL. SLAVKO PERIĆ, OIB 40207522223; POLJO-PROM d.o.o. za usluge, OIB 26189340470, Križanići 27, 10020 Hrašće Turopoljsko; ODRŽAVANJE I IZGRADNJA POGONA d.o.o. za proizvodnju, trgovinu i usluge, OIB 37154625188, Savska opatovina 34, Zagreb; TIHOMIR BRNJANEC; MIHAEL IVANOVIĆ; RESINEX CROATIA d.o.o. za trgovinu i usluge, OIB 79438419256, Kreše Golika 5, Zagreb; ZVONKO GULIŠ; STJEPAN MATEJČIĆ; JAVNA VATROGASNA POSTROJBA; PIMEX, d.o.o. za proizvodnju poljoprivredne mehanizacije, vanjsku i unutarnju trgovinu, OIB 03517896862, Lukavec, Nova cesta 16, 10410 Velika Gorica; E E- SERVIS ZA POPRAVAK STROJEVA VL. JAKAC ECIO, OIB 91901325663; VILSTROJ društvo s ograničenom odgovornošću za usluge i trgovinu, OIB 14411754953, Mažinjica 77, 52420 Buzet; SOLAR BILIĆ d.o.o. za proizvodnju energije i usluge, OIB 22052348114, Kraljevec 16, Zagreb; LUKA PIRŠLJIN, OIB ; IVERO društvo s ograničenom odgovornošću za trgovinu i usluge, OIB 89206455960, Planinska 13, 10360 Sesvete; DVD BIŠKUPCI, OIB 75933519360; DOBROVOLJNO VATROGASNO DRUŠTVO ČAZMA, OIB 30314115980; VESNA RUKAVINA; JOSIP JAKOUBEK; DARIO VIDOVIĆ; SIROVINA društvo s ograničenom odgovornošću za ekologiju i gospodarenje otpadom, OIB 30322785480, Ulica 29. rujna 2, 43000 Bjelovar; FAGUS DRV. OBRT VL. ANTUN KLJAIĆ, OIB 01290178100; VAR društvo s ograničenom odgovornošću za unutarnju i vanjsku trgovinu i usluge, OIB 66402309304, Primišljanska 3, Zagreb; 3 K.F. d.o.o. za trgovinu i usluge, OIB 49939600448, Ivanićgradska 42, Zagreb; VATROGASNA ZAJEDNICA OPĆINA POPOVAČA; TRCZ RABLJENA VOZILA d.o.o. za trgovinu i usluge, OIB 39500334369, Zagrebačka 118, 10360 Sesvete; IVAN KLJAIĆ; JUNGO, d.o.o.  za trgovinu i usluge, turistička agencija, OIB 66632728885, Poljička cesta 22, 21315 Jesenice; AUTOP. AUTOD. IVAN PAVLOVIĆ, OIB 96963825773; VTROGASNA ZAJEDNICA DARUVAR; BOŽIDAR BARTOL, OIB 77422815118; FRANJO BOŽIĆ; INFORMATIČKE TEHNOLOGIJE AUDAX d.o.o. za informatiku i poslovno savjetovanje, OIB 28434783841, Petra Krešimira IV br. 5, 35000 Slavonski Brod; AUTO-DABO društvo s ograničenom odgovornošću za trgovinu i usluge, OIB 81363721800, Kaniža/bb, 42240 Kaniža; BRKOVIĆ društvo s ograničenom odgovornošću za preradu otpadnih materijala, trgovinu i usluge, OIB 69326119226, Industrijska 3, 10431 Sveta Nedelja; PILANA JAKLIĆ, OIB 74345196762; KLAR-IVA d.o.o. za trgovinu i usluge, OIB 03963335960, Luja Adamiča 13, Zagreb; VITKOVIĆ PROM društvo s ograničenom odgovornošću za usluge, trgovinu i uvoz-izvoz, OIB 50705099618, Bocakova 48, 10380 Sveti Ivan Zelina; SAMO TREBA DELATI d.o.o. za trgovinu i usluge, OIB 91854435907, Selska 8, 10437 Bestovje; ZE - TRA društvo s ograničenom odgovornošću za proizvodnju, marketing i transport, OIB 84412170391, Krečaves 91a, 10380 Sveti Ivan Zelina; CE-ZA-R Centar za reciklažu d.o.o., OIB 03860945174, Josipa Lončara 15, Zagreb; DANICA ANTOLKOVIĆ; CENTAR ZA KOMBINIRANI TRANSPORT ZAGREB, d.d. za proizvodnju, prijevoz, otpremništvo i trgovinu, OIB 49800593791, Trg senjskih uskoka 7-8, Zagreb; Gordan Hudina, OIB 55156531315, Čalogovićeva Ulica 1, 10000 Zagreb; CIOS CARGO društvo s ograničenom odgovornošću za iznajmljivanje vozila i opreme, OIB 15284306775, Josipa Lončara 15, 10000 Zagreb; MAMIĆ PERIĆ REBERSKI RIMAC Odvjetničko društvo, društvo s ograničenom odgovornošću, OIB 32802230502, Ivana Lučića 2A, 10000 Zagreb; KMAG d.o.o. zastupstvo, OIB 50122329920, Gornjostupnička 18/J, 10255 Gornji Stupnik</derivirana_varijabla>
  </DomainObject.Predmet.StrankaFormatedWithAdressOIB>
  <DomainObject.Predmet.StrankaWithAdress>
    <izvorni_sadrzaj>FINA ZAGREB KOTURAŠKA 43,10000 Zagreb,TVORNICA TURBINA d.o.o. Stanka Vraza 53,47000 Karlovac,SIGMA S VL. SLAVKO PERIĆ ,POLJO-PROM d.o.o. za usluge Križanići 27,10020 Hrašće Turopoljsko,ODRŽAVANJE I IZGRADNJA POGONA d.o.o. za proizvodnju, trgovinu i usluge Savska opatovina 34,Zagreb,TIHOMIR BRNJANEC ,MIHAEL IVANOVIĆ ,RESINEX CROATIA d.o.o. za trgovinu i usluge Kreše Golika 5,Zagreb,ZVONKO GULIŠ ,STJEPAN MATEJČIĆ ,JAVNA VATROGASNA POSTROJBA ,PIMEX, d.o.o. za proizvodnju poljoprivredne mehanizacije, vanjsku i unutarnju trgovinu Lukavec, Nova cesta 16,10410 Velika Gorica,E E- SERVIS ZA POPRAVAK STROJEVA VL. JAKAC ECIO ,VILSTROJ društvo s ograničenom odgovornošću za usluge i trgovinu Mažinjica 77,52420 Buzet,SOLAR BILIĆ d.o.o. za proizvodnju energije i usluge Kraljevec 16,Zagreb,LUKA PIRŠLJIN ,IVERO društvo s ograničenom odgovornošću za trgovinu i usluge Planinska 13,10360 Sesvete,DVD BIŠKUPCI ,DOBROVOLJNO VATROGASNO DRUŠTVO ČAZMA ,VESNA RUKAVINA ,JOSIP JAKOUBEK ,DARIO VIDOVIĆ ,SIROVINA društvo s ograničenom odgovornošću za ekologiju i gospodarenje otpadom Ulica 29. rujna 2,43000 Bjelovar,FAGUS DRV. OBRT VL. ANTUN KLJAIĆ ,VAR društvo s ograničenom odgovornošću za unutarnju i vanjsku trgovinu i usluge Primišljanska 3,Zagreb,3 K.F. d.o.o. za trgovinu i usluge Ivanićgradska 42,Zagreb,VATROGASNA ZAJEDNICA OPĆINA POPOVAČA ,TRCZ RABLJENA VOZILA d.o.o. za trgovinu i usluge Zagrebačka 118,10360 Sesvete,IVAN KLJAIĆ ,JUNGO, d.o.o.  za trgovinu i usluge, turistička agencija Poljička cesta 22,21315 Jesenice,AUTOP. AUTOD. IVAN PAVLOVIĆ ,VTROGASNA ZAJEDNICA DARUVAR ,BOŽIDAR BARTOL ,FRANJO BOŽIĆ ,INFORMATIČKE TEHNOLOGIJE AUDAX d.o.o. za informatiku i poslovno savjetovanje Petra Krešimira IV br. 5,35000 Slavonski Brod,AUTO-DABO društvo s ograničenom odgovornošću za trgovinu i usluge Kaniža/bb,42240 Kaniža,BRKOVIĆ društvo s ograničenom odgovornošću za preradu otpadnih materijala, trgovinu i usluge Industrijska 3,10431 Sveta Nedelja,PILANA JAKLIĆ ,KLAR-IVA d.o.o. za trgovinu i usluge Luja Adamiča 13,Zagreb,VITKOVIĆ PROM društvo s ograničenom odgovornošću za usluge, trgovinu i uvoz-izvoz Bocakova 48,10380 Sveti Ivan Zelina,SAMO TREBA DELATI d.o.o. za trgovinu i usluge Selska 8,10437 Bestovje,ZE - TRA društvo s ograničenom odgovornošću za proizvodnju, marketing i transport Krečaves 91a,10380 Sveti Ivan Zelina,CE-ZA-R Centar za reciklažu d.o.o. Josipa Lončara 15,Zagreb,DANICA ANTOLKOVIĆ ,CENTAR ZA KOMBINIRANI TRANSPORT ZAGREB, d.d. za proizvodnju, prijevoz, otpremništvo i trgovinu Trg senjskih uskoka 7-8,Zagreb,Gordan Hudina Čalogovićeva Ulica 1,10000 Zagreb,CIOS CARGO društvo s ograničenom odgovornošću za iznajmljivanje vozila i opreme Josipa Lončara 15,10000 Zagreb,MAMIĆ PERIĆ REBERSKI RIMAC Odvjetničko društvo, društvo s ograničenom odgovornošću Ivana Lučića 2A,10000 Zagreb,KMAG d.o.o. zastupstvo Gornjostupnička 18/J,10255 Gornji Stupnik</izvorni_sadrzaj>
    <derivirana_varijabla naziv="DomainObject.Predmet.StrankaWithAdress_1">FINA ZAGREB KOTURAŠKA 43,10000 Zagreb,TVORNICA TURBINA d.o.o. Stanka Vraza 53,47000 Karlovac,SIGMA S VL. SLAVKO PERIĆ ,POLJO-PROM d.o.o. za usluge Križanići 27,10020 Hrašće Turopoljsko,ODRŽAVANJE I IZGRADNJA POGONA d.o.o. za proizvodnju, trgovinu i usluge Savska opatovina 34,Zagreb,TIHOMIR BRNJANEC ,MIHAEL IVANOVIĆ ,RESINEX CROATIA d.o.o. za trgovinu i usluge Kreše Golika 5,Zagreb,ZVONKO GULIŠ ,STJEPAN MATEJČIĆ ,JAVNA VATROGASNA POSTROJBA ,PIMEX, d.o.o. za proizvodnju poljoprivredne mehanizacije, vanjsku i unutarnju trgovinu Lukavec, Nova cesta 16,10410 Velika Gorica,E E- SERVIS ZA POPRAVAK STROJEVA VL. JAKAC ECIO ,VILSTROJ društvo s ograničenom odgovornošću za usluge i trgovinu Mažinjica 77,52420 Buzet,SOLAR BILIĆ d.o.o. za proizvodnju energije i usluge Kraljevec 16,Zagreb,LUKA PIRŠLJIN ,IVERO društvo s ograničenom odgovornošću za trgovinu i usluge Planinska 13,10360 Sesvete,DVD BIŠKUPCI ,DOBROVOLJNO VATROGASNO DRUŠTVO ČAZMA ,VESNA RUKAVINA ,JOSIP JAKOUBEK ,DARIO VIDOVIĆ ,SIROVINA društvo s ograničenom odgovornošću za ekologiju i gospodarenje otpadom Ulica 29. rujna 2,43000 Bjelovar,FAGUS DRV. OBRT VL. ANTUN KLJAIĆ ,VAR društvo s ograničenom odgovornošću za unutarnju i vanjsku trgovinu i usluge Primišljanska 3,Zagreb,3 K.F. d.o.o. za trgovinu i usluge Ivanićgradska 42,Zagreb,VATROGASNA ZAJEDNICA OPĆINA POPOVAČA ,TRCZ RABLJENA VOZILA d.o.o. za trgovinu i usluge Zagrebačka 118,10360 Sesvete,IVAN KLJAIĆ ,JUNGO, d.o.o.  za trgovinu i usluge, turistička agencija Poljička cesta 22,21315 Jesenice,AUTOP. AUTOD. IVAN PAVLOVIĆ ,VTROGASNA ZAJEDNICA DARUVAR ,BOŽIDAR BARTOL ,FRANJO BOŽIĆ ,INFORMATIČKE TEHNOLOGIJE AUDAX d.o.o. za informatiku i poslovno savjetovanje Petra Krešimira IV br. 5,35000 Slavonski Brod,AUTO-DABO društvo s ograničenom odgovornošću za trgovinu i usluge Kaniža/bb,42240 Kaniža,BRKOVIĆ društvo s ograničenom odgovornošću za preradu otpadnih materijala, trgovinu i usluge Industrijska 3,10431 Sveta Nedelja,PILANA JAKLIĆ ,KLAR-IVA d.o.o. za trgovinu i usluge Luja Adamiča 13,Zagreb,VITKOVIĆ PROM društvo s ograničenom odgovornošću za usluge, trgovinu i uvoz-izvoz Bocakova 48,10380 Sveti Ivan Zelina,SAMO TREBA DELATI d.o.o. za trgovinu i usluge Selska 8,10437 Bestovje,ZE - TRA društvo s ograničenom odgovornošću za proizvodnju, marketing i transport Krečaves 91a,10380 Sveti Ivan Zelina,CE-ZA-R Centar za reciklažu d.o.o. Josipa Lončara 15,Zagreb,DANICA ANTOLKOVIĆ ,CENTAR ZA KOMBINIRANI TRANSPORT ZAGREB, d.d. za proizvodnju, prijevoz, otpremništvo i trgovinu Trg senjskih uskoka 7-8,Zagreb,Gordan Hudina Čalogovićeva Ulica 1,10000 Zagreb,CIOS CARGO društvo s ograničenom odgovornošću za iznajmljivanje vozila i opreme Josipa Lončara 15,10000 Zagreb,MAMIĆ PERIĆ REBERSKI RIMAC Odvjetničko društvo, društvo s ograničenom odgovornošću Ivana Lučića 2A,10000 Zagreb,KMAG d.o.o. zastupstvo Gornjostupnička 18/J,10255 Gornji Stupnik</derivirana_varijabla>
  </DomainObject.Predmet.StrankaWithAdress>
  <DomainObject.Predmet.StrankaWithAdressOIB>
    <izvorni_sadrzaj>FINA ZAGREB, OIB 85821130368, KOTURAŠKA 43,10000 Zagreb,TVORNICA TURBINA d.o.o., OIB 32258484464, Stanka Vraza 53,47000 Karlovac,SIGMA S VL. SLAVKO PERIĆ, OIB 40207522223,POLJO-PROM d.o.o. za usluge, OIB 26189340470, Križanići 27,10020 Hrašće Turopoljsko,ODRŽAVANJE I IZGRADNJA POGONA d.o.o. za proizvodnju, trgovinu i usluge, OIB 37154625188, Savska opatovina 34,Zagreb,TIHOMIR BRNJANEC,MIHAEL IVANOVIĆ,RESINEX CROATIA d.o.o. za trgovinu i usluge, OIB 79438419256, Kreše Golika 5,Zagreb,ZVONKO GULIŠ,STJEPAN MATEJČIĆ,JAVNA VATROGASNA POSTROJBA,PIMEX, d.o.o. za proizvodnju poljoprivredne mehanizacije, vanjsku i unutarnju trgovinu, OIB 03517896862, Lukavec, Nova cesta 16,10410 Velika Gorica,E E- SERVIS ZA POPRAVAK STROJEVA VL. JAKAC ECIO, OIB 91901325663,VILSTROJ društvo s ograničenom odgovornošću za usluge i trgovinu, OIB 14411754953, Mažinjica 77,52420 Buzet,SOLAR BILIĆ d.o.o. za proizvodnju energije i usluge, OIB 22052348114, Kraljevec 16,Zagreb,LUKA PIRŠLJIN, OIB ,IVERO društvo s ograničenom odgovornošću za trgovinu i usluge, OIB 89206455960, Planinska 13,10360 Sesvete,DVD BIŠKUPCI, OIB 75933519360,DOBROVOLJNO VATROGASNO DRUŠTVO ČAZMA, OIB 30314115980,VESNA RUKAVINA,JOSIP JAKOUBEK,DARIO VIDOVIĆ,SIROVINA društvo s ograničenom odgovornošću za ekologiju i gospodarenje otpadom, OIB 30322785480, Ulica 29. rujna 2,43000 Bjelovar,FAGUS DRV. OBRT VL. ANTUN KLJAIĆ, OIB 01290178100,VAR društvo s ograničenom odgovornošću za unutarnju i vanjsku trgovinu i usluge, OIB 66402309304, Primišljanska 3,Zagreb,3 K.F. d.o.o. za trgovinu i usluge, OIB 49939600448, Ivanićgradska 42,Zagreb,VATROGASNA ZAJEDNICA OPĆINA POPOVAČA,TRCZ RABLJENA VOZILA d.o.o. za trgovinu i usluge, OIB 39500334369, Zagrebačka 118,10360 Sesvete,IVAN KLJAIĆ,JUNGO, d.o.o.  za trgovinu i usluge, turistička agencija, OIB 66632728885, Poljička cesta 22,21315 Jesenice,AUTOP. AUTOD. IVAN PAVLOVIĆ, OIB 96963825773,VTROGASNA ZAJEDNICA DARUVAR,BOŽIDAR BARTOL, OIB 77422815118,FRANJO BOŽIĆ,INFORMATIČKE TEHNOLOGIJE AUDAX d.o.o. za informatiku i poslovno savjetovanje, OIB 28434783841, Petra Krešimira IV br. 5,35000 Slavonski Brod,AUTO-DABO društvo s ograničenom odgovornošću za trgovinu i usluge, OIB 81363721800, Kaniža/bb,42240 Kaniža,BRKOVIĆ društvo s ograničenom odgovornošću za preradu otpadnih materijala, trgovinu i usluge, OIB 69326119226, Industrijska 3,10431 Sveta Nedelja,PILANA JAKLIĆ, OIB 74345196762,KLAR-IVA d.o.o. za trgovinu i usluge, OIB 03963335960, Luja Adamiča 13,Zagreb,VITKOVIĆ PROM društvo s ograničenom odgovornošću za usluge, trgovinu i uvoz-izvoz, OIB 50705099618, Bocakova 48,10380 Sveti Ivan Zelina,SAMO TREBA DELATI d.o.o. za trgovinu i usluge, OIB 91854435907, Selska 8,10437 Bestovje,ZE - TRA društvo s ograničenom odgovornošću za proizvodnju, marketing i transport, OIB 84412170391, Krečaves 91a,10380 Sveti Ivan Zelina,CE-ZA-R Centar za reciklažu d.o.o., OIB 03860945174, Josipa Lončara 15,Zagreb,DANICA ANTOLKOVIĆ,CENTAR ZA KOMBINIRANI TRANSPORT ZAGREB, d.d. za proizvodnju, prijevoz, otpremništvo i trgovinu, OIB 49800593791, Trg senjskih uskoka 7-8,Zagreb,Gordan Hudina, OIB 55156531315, Čalogovićeva Ulica 1,10000 Zagreb,CIOS CARGO društvo s ograničenom odgovornošću za iznajmljivanje vozila i opreme, OIB 15284306775, Josipa Lončara 15,10000 Zagreb,MAMIĆ PERIĆ REBERSKI RIMAC Odvjetničko društvo, društvo s ograničenom odgovornošću, OIB 32802230502, Ivana Lučića 2A,10000 Zagreb,KMAG d.o.o. zastupstvo, OIB 50122329920, Gornjostupnička 18/J,10255 Gornji Stupnik</izvorni_sadrzaj>
    <derivirana_varijabla naziv="DomainObject.Predmet.StrankaWithAdressOIB_1">FINA ZAGREB, OIB 85821130368, KOTURAŠKA 43,10000 Zagreb,TVORNICA TURBINA d.o.o., OIB 32258484464, Stanka Vraza 53,47000 Karlovac,SIGMA S VL. SLAVKO PERIĆ, OIB 40207522223,POLJO-PROM d.o.o. za usluge, OIB 26189340470, Križanići 27,10020 Hrašće Turopoljsko,ODRŽAVANJE I IZGRADNJA POGONA d.o.o. za proizvodnju, trgovinu i usluge, OIB 37154625188, Savska opatovina 34,Zagreb,TIHOMIR BRNJANEC,MIHAEL IVANOVIĆ,RESINEX CROATIA d.o.o. za trgovinu i usluge, OIB 79438419256, Kreše Golika 5,Zagreb,ZVONKO GULIŠ,STJEPAN MATEJČIĆ,JAVNA VATROGASNA POSTROJBA,PIMEX, d.o.o. za proizvodnju poljoprivredne mehanizacije, vanjsku i unutarnju trgovinu, OIB 03517896862, Lukavec, Nova cesta 16,10410 Velika Gorica,E E- SERVIS ZA POPRAVAK STROJEVA VL. JAKAC ECIO, OIB 91901325663,VILSTROJ društvo s ograničenom odgovornošću za usluge i trgovinu, OIB 14411754953, Mažinjica 77,52420 Buzet,SOLAR BILIĆ d.o.o. za proizvodnju energije i usluge, OIB 22052348114, Kraljevec 16,Zagreb,LUKA PIRŠLJIN, OIB ,IVERO društvo s ograničenom odgovornošću za trgovinu i usluge, OIB 89206455960, Planinska 13,10360 Sesvete,DVD BIŠKUPCI, OIB 75933519360,DOBROVOLJNO VATROGASNO DRUŠTVO ČAZMA, OIB 30314115980,VESNA RUKAVINA,JOSIP JAKOUBEK,DARIO VIDOVIĆ,SIROVINA društvo s ograničenom odgovornošću za ekologiju i gospodarenje otpadom, OIB 30322785480, Ulica 29. rujna 2,43000 Bjelovar,FAGUS DRV. OBRT VL. ANTUN KLJAIĆ, OIB 01290178100,VAR društvo s ograničenom odgovornošću za unutarnju i vanjsku trgovinu i usluge, OIB 66402309304, Primišljanska 3,Zagreb,3 K.F. d.o.o. za trgovinu i usluge, OIB 49939600448, Ivanićgradska 42,Zagreb,VATROGASNA ZAJEDNICA OPĆINA POPOVAČA,TRCZ RABLJENA VOZILA d.o.o. za trgovinu i usluge, OIB 39500334369, Zagrebačka 118,10360 Sesvete,IVAN KLJAIĆ,JUNGO, d.o.o.  za trgovinu i usluge, turistička agencija, OIB 66632728885, Poljička cesta 22,21315 Jesenice,AUTOP. AUTOD. IVAN PAVLOVIĆ, OIB 96963825773,VTROGASNA ZAJEDNICA DARUVAR,BOŽIDAR BARTOL, OIB 77422815118,FRANJO BOŽIĆ,INFORMATIČKE TEHNOLOGIJE AUDAX d.o.o. za informatiku i poslovno savjetovanje, OIB 28434783841, Petra Krešimira IV br. 5,35000 Slavonski Brod,AUTO-DABO društvo s ograničenom odgovornošću za trgovinu i usluge, OIB 81363721800, Kaniža/bb,42240 Kaniža,BRKOVIĆ društvo s ograničenom odgovornošću za preradu otpadnih materijala, trgovinu i usluge, OIB 69326119226, Industrijska 3,10431 Sveta Nedelja,PILANA JAKLIĆ, OIB 74345196762,KLAR-IVA d.o.o. za trgovinu i usluge, OIB 03963335960, Luja Adamiča 13,Zagreb,VITKOVIĆ PROM društvo s ograničenom odgovornošću za usluge, trgovinu i uvoz-izvoz, OIB 50705099618, Bocakova 48,10380 Sveti Ivan Zelina,SAMO TREBA DELATI d.o.o. za trgovinu i usluge, OIB 91854435907, Selska 8,10437 Bestovje,ZE - TRA društvo s ograničenom odgovornošću za proizvodnju, marketing i transport, OIB 84412170391, Krečaves 91a,10380 Sveti Ivan Zelina,CE-ZA-R Centar za reciklažu d.o.o., OIB 03860945174, Josipa Lončara 15,Zagreb,DANICA ANTOLKOVIĆ,CENTAR ZA KOMBINIRANI TRANSPORT ZAGREB, d.d. za proizvodnju, prijevoz, otpremništvo i trgovinu, OIB 49800593791, Trg senjskih uskoka 7-8,Zagreb,Gordan Hudina, OIB 55156531315, Čalogovićeva Ulica 1,10000 Zagreb,CIOS CARGO društvo s ograničenom odgovornošću za iznajmljivanje vozila i opreme, OIB 15284306775, Josipa Lončara 15,10000 Zagreb,MAMIĆ PERIĆ REBERSKI RIMAC Odvjetničko društvo, društvo s ograničenom odgovornošću, OIB 32802230502, Ivana Lučića 2A,10000 Zagreb,KMAG d.o.o. zastupstvo, OIB 50122329920, Gornjostupnička 18/J,10255 Gornji Stupnik</derivirana_varijabla>
  </DomainObject.Predmet.StrankaWithAdressOIB>
  <DomainObject.Predmet.StrankaNazivFormated>
    <izvorni_sadrzaj>FINA ZAGREB,TVORNICA TURBINA d.o.o.,SIGMA S VL. SLAVKO PERIĆ,POLJO-PROM d.o.o. za usluge,ODRŽAVANJE I IZGRADNJA POGONA d.o.o. za proizvodnju, trgovinu i usluge,TIHOMIR BRNJANEC,MIHAEL IVANOVIĆ,RESINEX CROATIA d.o.o. za trgovinu i usluge,ZVONKO GULIŠ,STJEPAN MATEJČIĆ,JAVNA VATROGASNA POSTROJBA,PIMEX, d.o.o. za proizvodnju poljoprivredne mehanizacije, vanjsku i unutarnju trgovinu,E E- SERVIS ZA POPRAVAK STROJEVA VL. JAKAC ECIO,VILSTROJ društvo s ograničenom odgovornošću za usluge i trgovinu,SOLAR BILIĆ d.o.o. za proizvodnju energije i usluge,LUKA PIRŠLJIN,IVERO društvo s ograničenom odgovornošću za trgovinu i usluge,DVD BIŠKUPCI,DOBROVOLJNO VATROGASNO DRUŠTVO ČAZMA,VESNA RUKAVINA,JOSIP JAKOUBEK,DARIO VIDOVIĆ,SIROVINA društvo s ograničenom odgovornošću za ekologiju i gospodarenje otpadom,FAGUS DRV. OBRT VL. ANTUN KLJAIĆ,VAR društvo s ograničenom odgovornošću za unutarnju i vanjsku trgovinu i usluge,3 K.F. d.o.o. za trgovinu i usluge,VATROGASNA ZAJEDNICA OPĆINA POPOVAČA,TRCZ RABLJENA VOZILA d.o.o. za trgovinu i usluge,IVAN KLJAIĆ,JUNGO, d.o.o.  za trgovinu i usluge, turistička agencija,AUTOP. AUTOD. IVAN PAVLOVIĆ,VTROGASNA ZAJEDNICA DARUVAR,BOŽIDAR BARTOL,FRANJO BOŽIĆ,INFORMATIČKE TEHNOLOGIJE AUDAX d.o.o. za informatiku i poslovno savjetovanje,AUTO-DABO društvo s ograničenom odgovornošću za trgovinu i usluge,BRKOVIĆ društvo s ograničenom odgovornošću za preradu otpadnih materijala, trgovinu i usluge,PILANA JAKLIĆ,KLAR-IVA d.o.o. za trgovinu i usluge,VITKOVIĆ PROM društvo s ograničenom odgovornošću za usluge, trgovinu i uvoz-izvoz,SAMO TREBA DELATI d.o.o. za trgovinu i usluge,ZE - TRA društvo s ograničenom odgovornošću za proizvodnju, marketing i transport,CE-ZA-R Centar za reciklažu d.o.o.,DANICA ANTOLKOVIĆ,CENTAR ZA KOMBINIRANI TRANSPORT ZAGREB, d.d. za proizvodnju, prijevoz, otpremništvo i trgovinu,Gordan Hudina,CIOS CARGO društvo s ograničenom odgovornošću za iznajmljivanje vozila i opreme,MAMIĆ PERIĆ REBERSKI RIMAC Odvjetničko društvo, društvo s ograničenom odgovornošću,KMAG d.o.o. zastupstvo</izvorni_sadrzaj>
    <derivirana_varijabla naziv="DomainObject.Predmet.StrankaNazivFormated_1">FINA ZAGREB,TVORNICA TURBINA d.o.o.,SIGMA S VL. SLAVKO PERIĆ,POLJO-PROM d.o.o. za usluge,ODRŽAVANJE I IZGRADNJA POGONA d.o.o. za proizvodnju, trgovinu i usluge,TIHOMIR BRNJANEC,MIHAEL IVANOVIĆ,RESINEX CROATIA d.o.o. za trgovinu i usluge,ZVONKO GULIŠ,STJEPAN MATEJČIĆ,JAVNA VATROGASNA POSTROJBA,PIMEX, d.o.o. za proizvodnju poljoprivredne mehanizacije, vanjsku i unutarnju trgovinu,E E- SERVIS ZA POPRAVAK STROJEVA VL. JAKAC ECIO,VILSTROJ društvo s ograničenom odgovornošću za usluge i trgovinu,SOLAR BILIĆ d.o.o. za proizvodnju energije i usluge,LUKA PIRŠLJIN,IVERO društvo s ograničenom odgovornošću za trgovinu i usluge,DVD BIŠKUPCI,DOBROVOLJNO VATROGASNO DRUŠTVO ČAZMA,VESNA RUKAVINA,JOSIP JAKOUBEK,DARIO VIDOVIĆ,SIROVINA društvo s ograničenom odgovornošću za ekologiju i gospodarenje otpadom,FAGUS DRV. OBRT VL. ANTUN KLJAIĆ,VAR društvo s ograničenom odgovornošću za unutarnju i vanjsku trgovinu i usluge,3 K.F. d.o.o. za trgovinu i usluge,VATROGASNA ZAJEDNICA OPĆINA POPOVAČA,TRCZ RABLJENA VOZILA d.o.o. za trgovinu i usluge,IVAN KLJAIĆ,JUNGO, d.o.o.  za trgovinu i usluge, turistička agencija,AUTOP. AUTOD. IVAN PAVLOVIĆ,VTROGASNA ZAJEDNICA DARUVAR,BOŽIDAR BARTOL,FRANJO BOŽIĆ,INFORMATIČKE TEHNOLOGIJE AUDAX d.o.o. za informatiku i poslovno savjetovanje,AUTO-DABO društvo s ograničenom odgovornošću za trgovinu i usluge,BRKOVIĆ društvo s ograničenom odgovornošću za preradu otpadnih materijala, trgovinu i usluge,PILANA JAKLIĆ,KLAR-IVA d.o.o. za trgovinu i usluge,VITKOVIĆ PROM društvo s ograničenom odgovornošću za usluge, trgovinu i uvoz-izvoz,SAMO TREBA DELATI d.o.o. za trgovinu i usluge,ZE - TRA društvo s ograničenom odgovornošću za proizvodnju, marketing i transport,CE-ZA-R Centar za reciklažu d.o.o.,DANICA ANTOLKOVIĆ,CENTAR ZA KOMBINIRANI TRANSPORT ZAGREB, d.d. za proizvodnju, prijevoz, otpremništvo i trgovinu,Gordan Hudina,CIOS CARGO društvo s ograničenom odgovornošću za iznajmljivanje vozila i opreme,MAMIĆ PERIĆ REBERSKI RIMAC Odvjetničko društvo, društvo s ograničenom odgovornošću,KMAG d.o.o. zastupstvo</derivirana_varijabla>
  </DomainObject.Predmet.StrankaNazivFormated>
  <DomainObject.Predmet.StrankaNazivFormatedOIB>
    <izvorni_sadrzaj>FINA ZAGREB, OIB 85821130368,TVORNICA TURBINA d.o.o., OIB 32258484464,SIGMA S VL. SLAVKO PERIĆ, OIB 40207522223,POLJO-PROM d.o.o. za usluge, OIB 26189340470,ODRŽAVANJE I IZGRADNJA POGONA d.o.o. za proizvodnju, trgovinu i usluge, OIB 37154625188,TIHOMIR BRNJANEC,MIHAEL IVANOVIĆ,RESINEX CROATIA d.o.o. za trgovinu i usluge, OIB 79438419256,ZVONKO GULIŠ,STJEPAN MATEJČIĆ,JAVNA VATROGASNA POSTROJBA,PIMEX, d.o.o. za proizvodnju poljoprivredne mehanizacije, vanjsku i unutarnju trgovinu, OIB 03517896862,E E- SERVIS ZA POPRAVAK STROJEVA VL. JAKAC ECIO, OIB 91901325663,VILSTROJ društvo s ograničenom odgovornošću za usluge i trgovinu, OIB 14411754953,SOLAR BILIĆ d.o.o. za proizvodnju energije i usluge, OIB 22052348114,LUKA PIRŠLJIN, OIB ,IVERO društvo s ograničenom odgovornošću za trgovinu i usluge, OIB 89206455960,DVD BIŠKUPCI, OIB 75933519360,DOBROVOLJNO VATROGASNO DRUŠTVO ČAZMA, OIB 30314115980,VESNA RUKAVINA,JOSIP JAKOUBEK,DARIO VIDOVIĆ,SIROVINA društvo s ograničenom odgovornošću za ekologiju i gospodarenje otpadom, OIB 30322785480,FAGUS DRV. OBRT VL. ANTUN KLJAIĆ, OIB 01290178100,VAR društvo s ograničenom odgovornošću za unutarnju i vanjsku trgovinu i usluge, OIB 66402309304,3 K.F. d.o.o. za trgovinu i usluge, OIB 49939600448,VATROGASNA ZAJEDNICA OPĆINA POPOVAČA,TRCZ RABLJENA VOZILA d.o.o. za trgovinu i usluge, OIB 39500334369,IVAN KLJAIĆ,JUNGO, d.o.o.  za trgovinu i usluge, turistička agencija, OIB 66632728885,AUTOP. AUTOD. IVAN PAVLOVIĆ, OIB 96963825773,VTROGASNA ZAJEDNICA DARUVAR,BOŽIDAR BARTOL, OIB 77422815118,FRANJO BOŽIĆ,INFORMATIČKE TEHNOLOGIJE AUDAX d.o.o. za informatiku i poslovno savjetovanje, OIB 28434783841,AUTO-DABO društvo s ograničenom odgovornošću za trgovinu i usluge, OIB 81363721800,BRKOVIĆ društvo s ograničenom odgovornošću za preradu otpadnih materijala, trgovinu i usluge, OIB 69326119226,PILANA JAKLIĆ, OIB 74345196762,KLAR-IVA d.o.o. za trgovinu i usluge, OIB 03963335960,VITKOVIĆ PROM društvo s ograničenom odgovornošću za usluge, trgovinu i uvoz-izvoz, OIB 50705099618,SAMO TREBA DELATI d.o.o. za trgovinu i usluge, OIB 91854435907,ZE - TRA društvo s ograničenom odgovornošću za proizvodnju, marketing i transport, OIB 84412170391,CE-ZA-R Centar za reciklažu d.o.o., OIB 03860945174,DANICA ANTOLKOVIĆ,CENTAR ZA KOMBINIRANI TRANSPORT ZAGREB, d.d. za proizvodnju, prijevoz, otpremništvo i trgovinu, OIB 49800593791,Gordan Hudina, OIB 55156531315,CIOS CARGO društvo s ograničenom odgovornošću za iznajmljivanje vozila i opreme, OIB 15284306775,MAMIĆ PERIĆ REBERSKI RIMAC Odvjetničko društvo, društvo s ograničenom odgovornošću, OIB 32802230502,KMAG d.o.o. zastupstvo, OIB 50122329920</izvorni_sadrzaj>
    <derivirana_varijabla naziv="DomainObject.Predmet.StrankaNazivFormatedOIB_1">FINA ZAGREB, OIB 85821130368,TVORNICA TURBINA d.o.o., OIB 32258484464,SIGMA S VL. SLAVKO PERIĆ, OIB 40207522223,POLJO-PROM d.o.o. za usluge, OIB 26189340470,ODRŽAVANJE I IZGRADNJA POGONA d.o.o. za proizvodnju, trgovinu i usluge, OIB 37154625188,TIHOMIR BRNJANEC,MIHAEL IVANOVIĆ,RESINEX CROATIA d.o.o. za trgovinu i usluge, OIB 79438419256,ZVONKO GULIŠ,STJEPAN MATEJČIĆ,JAVNA VATROGASNA POSTROJBA,PIMEX, d.o.o. za proizvodnju poljoprivredne mehanizacije, vanjsku i unutarnju trgovinu, OIB 03517896862,E E- SERVIS ZA POPRAVAK STROJEVA VL. JAKAC ECIO, OIB 91901325663,VILSTROJ društvo s ograničenom odgovornošću za usluge i trgovinu, OIB 14411754953,SOLAR BILIĆ d.o.o. za proizvodnju energije i usluge, OIB 22052348114,LUKA PIRŠLJIN, OIB ,IVERO društvo s ograničenom odgovornošću za trgovinu i usluge, OIB 89206455960,DVD BIŠKUPCI, OIB 75933519360,DOBROVOLJNO VATROGASNO DRUŠTVO ČAZMA, OIB 30314115980,VESNA RUKAVINA,JOSIP JAKOUBEK,DARIO VIDOVIĆ,SIROVINA društvo s ograničenom odgovornošću za ekologiju i gospodarenje otpadom, OIB 30322785480,FAGUS DRV. OBRT VL. ANTUN KLJAIĆ, OIB 01290178100,VAR društvo s ograničenom odgovornošću za unutarnju i vanjsku trgovinu i usluge, OIB 66402309304,3 K.F. d.o.o. za trgovinu i usluge, OIB 49939600448,VATROGASNA ZAJEDNICA OPĆINA POPOVAČA,TRCZ RABLJENA VOZILA d.o.o. za trgovinu i usluge, OIB 39500334369,IVAN KLJAIĆ,JUNGO, d.o.o.  za trgovinu i usluge, turistička agencija, OIB 66632728885,AUTOP. AUTOD. IVAN PAVLOVIĆ, OIB 96963825773,VTROGASNA ZAJEDNICA DARUVAR,BOŽIDAR BARTOL, OIB 77422815118,FRANJO BOŽIĆ,INFORMATIČKE TEHNOLOGIJE AUDAX d.o.o. za informatiku i poslovno savjetovanje, OIB 28434783841,AUTO-DABO društvo s ograničenom odgovornošću za trgovinu i usluge, OIB 81363721800,BRKOVIĆ društvo s ograničenom odgovornošću za preradu otpadnih materijala, trgovinu i usluge, OIB 69326119226,PILANA JAKLIĆ, OIB 74345196762,KLAR-IVA d.o.o. za trgovinu i usluge, OIB 03963335960,VITKOVIĆ PROM društvo s ograničenom odgovornošću za usluge, trgovinu i uvoz-izvoz, OIB 50705099618,SAMO TREBA DELATI d.o.o. za trgovinu i usluge, OIB 91854435907,ZE - TRA društvo s ograničenom odgovornošću za proizvodnju, marketing i transport, OIB 84412170391,CE-ZA-R Centar za reciklažu d.o.o., OIB 03860945174,DANICA ANTOLKOVIĆ,CENTAR ZA KOMBINIRANI TRANSPORT ZAGREB, d.d. za proizvodnju, prijevoz, otpremništvo i trgovinu, OIB 49800593791,Gordan Hudina, OIB 55156531315,CIOS CARGO društvo s ograničenom odgovornošću za iznajmljivanje vozila i opreme, OIB 15284306775,MAMIĆ PERIĆ REBERSKI RIMAC Odvjetničko društvo, društvo s ograničenom odgovornošću, OIB 32802230502,KMAG d.o.o. zastupstvo, OIB 50122329920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ZAGREB</item>
      <item>TVORNICA TURBINA d.o.o.</item>
      <item>SIGMA S VL. SLAVKO PERIĆ</item>
      <item>POLJO-PROM d.o.o. za usluge</item>
      <item>ODRŽAVANJE I IZGRADNJA POGONA d.o.o. za proizvodnju, trgovinu i usluge</item>
      <item>TIHOMIR BRNJANEC</item>
      <item>MIHAEL IVANOVIĆ</item>
      <item>RESINEX CROATIA d.o.o. za trgovinu i usluge</item>
      <item>ZVONKO GULIŠ</item>
      <item>STJEPAN MATEJČIĆ</item>
      <item>JAVNA VATROGASNA POSTROJBA</item>
      <item>PIMEX, d.o.o. za proizvodnju poljoprivredne mehanizacije, vanjsku i unutarnju trgovinu</item>
      <item>E E- SERVIS ZA POPRAVAK STROJEVA VL. JAKAC ECIO</item>
      <item>VILSTROJ društvo s ograničenom odgovornošću za usluge i trgovinu</item>
      <item>SOLAR BILIĆ d.o.o. za proizvodnju energije i usluge</item>
      <item>LUKA PIRŠLJIN</item>
      <item>IVERO društvo s ograničenom odgovornošću za trgovinu i usluge</item>
      <item>DVD BIŠKUPCI</item>
      <item>DOBROVOLJNO VATROGASNO DRUŠTVO ČAZMA</item>
      <item>VESNA RUKAVINA</item>
      <item>JOSIP JAKOUBEK</item>
      <item>DARIO VIDOVIĆ</item>
      <item>SIROVINA društvo s ograničenom odgovornošću za ekologiju i gospodarenje otpadom</item>
      <item>FAGUS DRV. OBRT VL. ANTUN KLJAIĆ</item>
      <item>VAR društvo s ograničenom odgovornošću za unutarnju i vanjsku trgovinu i usluge</item>
      <item>3 K.F. d.o.o. za trgovinu i usluge</item>
      <item>VATROGASNA ZAJEDNICA OPĆINA POPOVAČA</item>
      <item>TRCZ RABLJENA VOZILA d.o.o. za trgovinu i usluge</item>
      <item>IVAN KLJAIĆ</item>
      <item>JUNGO, d.o.o.  za trgovinu i usluge, turistička agencija</item>
      <item>AUTOP. AUTOD. IVAN PAVLOVIĆ</item>
      <item>VTROGASNA ZAJEDNICA DARUVAR</item>
      <item>BOŽIDAR BARTOL</item>
      <item>FRANJO BOŽIĆ</item>
      <item>INFORMATIČKE TEHNOLOGIJE AUDAX d.o.o. za informatiku i poslovno savjetovanje</item>
      <item>AUTO-DABO društvo s ograničenom odgovornošću za trgovinu i usluge</item>
      <item>BRKOVIĆ društvo s ograničenom odgovornošću za preradu otpadnih materijala, trgovinu i usluge</item>
      <item>PILANA JAKLIĆ</item>
      <item>KLAR-IVA d.o.o. za trgovinu i usluge</item>
      <item>VITKOVIĆ PROM društvo s ograničenom odgovornošću za usluge, trgovinu i uvoz-izvoz</item>
      <item>SAMO TREBA DELATI d.o.o. za trgovinu i usluge</item>
      <item>ZE - TRA društvo s ograničenom odgovornošću za proizvodnju, marketing i transport</item>
      <item>CE-ZA-R Centar za reciklažu d.o.o.</item>
      <item>DANICA ANTOLKOVIĆ</item>
      <item>CENTAR ZA KOMBINIRANI TRANSPORT ZAGREB, d.d. za proizvodnju, prijevoz, otpremništvo i trgovinu</item>
      <item>Gordan Hudina</item>
      <item>CIOS CARGO društvo s ograničenom odgovornošću za iznajmljivanje vozila i opreme</item>
      <item>MAMIĆ PERIĆ REBERSKI RIMAC Odvjetničko društvo, društvo s ograničenom odgovornošću</item>
      <item>KMAG d.o.o. zastupstvo</item>
    </izvorni_sadrzaj>
    <derivirana_varijabla naziv="DomainObject.Predmet.StrankaListFormated_1">
      <item>FINA ZAGREB</item>
      <item>TVORNICA TURBINA d.o.o.</item>
      <item>SIGMA S VL. SLAVKO PERIĆ</item>
      <item>POLJO-PROM d.o.o. za usluge</item>
      <item>ODRŽAVANJE I IZGRADNJA POGONA d.o.o. za proizvodnju, trgovinu i usluge</item>
      <item>TIHOMIR BRNJANEC</item>
      <item>MIHAEL IVANOVIĆ</item>
      <item>RESINEX CROATIA d.o.o. za trgovinu i usluge</item>
      <item>ZVONKO GULIŠ</item>
      <item>STJEPAN MATEJČIĆ</item>
      <item>JAVNA VATROGASNA POSTROJBA</item>
      <item>PIMEX, d.o.o. za proizvodnju poljoprivredne mehanizacije, vanjsku i unutarnju trgovinu</item>
      <item>E E- SERVIS ZA POPRAVAK STROJEVA VL. JAKAC ECIO</item>
      <item>VILSTROJ društvo s ograničenom odgovornošću za usluge i trgovinu</item>
      <item>SOLAR BILIĆ d.o.o. za proizvodnju energije i usluge</item>
      <item>LUKA PIRŠLJIN</item>
      <item>IVERO društvo s ograničenom odgovornošću za trgovinu i usluge</item>
      <item>DVD BIŠKUPCI</item>
      <item>DOBROVOLJNO VATROGASNO DRUŠTVO ČAZMA</item>
      <item>VESNA RUKAVINA</item>
      <item>JOSIP JAKOUBEK</item>
      <item>DARIO VIDOVIĆ</item>
      <item>SIROVINA društvo s ograničenom odgovornošću za ekologiju i gospodarenje otpadom</item>
      <item>FAGUS DRV. OBRT VL. ANTUN KLJAIĆ</item>
      <item>VAR društvo s ograničenom odgovornošću za unutarnju i vanjsku trgovinu i usluge</item>
      <item>3 K.F. d.o.o. za trgovinu i usluge</item>
      <item>VATROGASNA ZAJEDNICA OPĆINA POPOVAČA</item>
      <item>TRCZ RABLJENA VOZILA d.o.o. za trgovinu i usluge</item>
      <item>IVAN KLJAIĆ</item>
      <item>JUNGO, d.o.o.  za trgovinu i usluge, turistička agencija</item>
      <item>AUTOP. AUTOD. IVAN PAVLOVIĆ</item>
      <item>VTROGASNA ZAJEDNICA DARUVAR</item>
      <item>BOŽIDAR BARTOL</item>
      <item>FRANJO BOŽIĆ</item>
      <item>INFORMATIČKE TEHNOLOGIJE AUDAX d.o.o. za informatiku i poslovno savjetovanje</item>
      <item>AUTO-DABO društvo s ograničenom odgovornošću za trgovinu i usluge</item>
      <item>BRKOVIĆ društvo s ograničenom odgovornošću za preradu otpadnih materijala, trgovinu i usluge</item>
      <item>PILANA JAKLIĆ</item>
      <item>KLAR-IVA d.o.o. za trgovinu i usluge</item>
      <item>VITKOVIĆ PROM društvo s ograničenom odgovornošću za usluge, trgovinu i uvoz-izvoz</item>
      <item>SAMO TREBA DELATI d.o.o. za trgovinu i usluge</item>
      <item>ZE - TRA društvo s ograničenom odgovornošću za proizvodnju, marketing i transport</item>
      <item>CE-ZA-R Centar za reciklažu d.o.o.</item>
      <item>DANICA ANTOLKOVIĆ</item>
      <item>CENTAR ZA KOMBINIRANI TRANSPORT ZAGREB, d.d. za proizvodnju, prijevoz, otpremništvo i trgovinu</item>
      <item>Gordan Hudina</item>
      <item>CIOS CARGO društvo s ograničenom odgovornošću za iznajmljivanje vozila i opreme</item>
      <item>MAMIĆ PERIĆ REBERSKI RIMAC Odvjetničko društvo, društvo s ograničenom odgovornošću</item>
      <item>KMAG d.o.o. zastupstvo</item>
    </derivirana_varijabla>
  </DomainObject.Predmet.StrankaListFormated>
  <DomainObject.Predmet.StrankaListFormatedOIB>
    <izvorni_sadrzaj>
      <item>FINA ZAGREB, OIB 85821130368</item>
      <item>TVORNICA TURBINA d.o.o., OIB 32258484464</item>
      <item>SIGMA S VL. SLAVKO PERIĆ, OIB 40207522223</item>
      <item>POLJO-PROM d.o.o. za usluge, OIB 26189340470</item>
      <item>ODRŽAVANJE I IZGRADNJA POGONA d.o.o. za proizvodnju, trgovinu i usluge, OIB 37154625188</item>
      <item>TIHOMIR BRNJANEC</item>
      <item>MIHAEL IVANOVIĆ</item>
      <item>RESINEX CROATIA d.o.o. za trgovinu i usluge, OIB 79438419256</item>
      <item>ZVONKO GULIŠ</item>
      <item>STJEPAN MATEJČIĆ</item>
      <item>JAVNA VATROGASNA POSTROJBA</item>
      <item>PIMEX, d.o.o. za proizvodnju poljoprivredne mehanizacije, vanjsku i unutarnju trgovinu, OIB 03517896862</item>
      <item>E E- SERVIS ZA POPRAVAK STROJEVA VL. JAKAC ECIO, OIB 91901325663</item>
      <item>VILSTROJ društvo s ograničenom odgovornošću za usluge i trgovinu, OIB 14411754953</item>
      <item>SOLAR BILIĆ d.o.o. za proizvodnju energije i usluge, OIB 22052348114</item>
      <item>LUKA PIRŠLJIN, OIB </item>
      <item>IVERO društvo s ograničenom odgovornošću za trgovinu i usluge, OIB 89206455960</item>
      <item>DVD BIŠKUPCI, OIB 75933519360</item>
      <item>DOBROVOLJNO VATROGASNO DRUŠTVO ČAZMA, OIB 30314115980</item>
      <item>VESNA RUKAVINA</item>
      <item>JOSIP JAKOUBEK</item>
      <item>DARIO VIDOVIĆ</item>
      <item>SIROVINA društvo s ograničenom odgovornošću za ekologiju i gospodarenje otpadom, OIB 30322785480</item>
      <item>FAGUS DRV. OBRT VL. ANTUN KLJAIĆ, OIB 01290178100</item>
      <item>VAR društvo s ograničenom odgovornošću za unutarnju i vanjsku trgovinu i usluge, OIB 66402309304</item>
      <item>3 K.F. d.o.o. za trgovinu i usluge, OIB 49939600448</item>
      <item>VATROGASNA ZAJEDNICA OPĆINA POPOVAČA</item>
      <item>TRCZ RABLJENA VOZILA d.o.o. za trgovinu i usluge, OIB 39500334369</item>
      <item>IVAN KLJAIĆ</item>
      <item>JUNGO, d.o.o.  za trgovinu i usluge, turistička agencija, OIB 66632728885</item>
      <item>AUTOP. AUTOD. IVAN PAVLOVIĆ, OIB 96963825773</item>
      <item>VTROGASNA ZAJEDNICA DARUVAR</item>
      <item>BOŽIDAR BARTOL, OIB 77422815118</item>
      <item>FRANJO BOŽIĆ</item>
      <item>INFORMATIČKE TEHNOLOGIJE AUDAX d.o.o. za informatiku i poslovno savjetovanje, OIB 28434783841</item>
      <item>AUTO-DABO društvo s ograničenom odgovornošću za trgovinu i usluge, OIB 81363721800</item>
      <item>BRKOVIĆ društvo s ograničenom odgovornošću za preradu otpadnih materijala, trgovinu i usluge, OIB 69326119226</item>
      <item>PILANA JAKLIĆ, OIB 74345196762</item>
      <item>KLAR-IVA d.o.o. za trgovinu i usluge, OIB 03963335960</item>
      <item>VITKOVIĆ PROM društvo s ograničenom odgovornošću za usluge, trgovinu i uvoz-izvoz, OIB 50705099618</item>
      <item>SAMO TREBA DELATI d.o.o. za trgovinu i usluge, OIB 91854435907</item>
      <item>ZE - TRA društvo s ograničenom odgovornošću za proizvodnju, marketing i transport, OIB 84412170391</item>
      <item>CE-ZA-R Centar za reciklažu d.o.o., OIB 03860945174</item>
      <item>DANICA ANTOLKOVIĆ</item>
      <item>CENTAR ZA KOMBINIRANI TRANSPORT ZAGREB, d.d. za proizvodnju, prijevoz, otpremništvo i trgovinu, OIB 49800593791</item>
      <item>Gordan Hudina, OIB 55156531315</item>
      <item>CIOS CARGO društvo s ograničenom odgovornošću za iznajmljivanje vozila i opreme, OIB 15284306775</item>
      <item>MAMIĆ PERIĆ REBERSKI RIMAC Odvjetničko društvo, društvo s ograničenom odgovornošću, OIB 32802230502</item>
      <item>KMAG d.o.o. zastupstvo, OIB 50122329920</item>
    </izvorni_sadrzaj>
    <derivirana_varijabla naziv="DomainObject.Predmet.StrankaListFormatedOIB_1">
      <item>FINA ZAGREB, OIB 85821130368</item>
      <item>TVORNICA TURBINA d.o.o., OIB 32258484464</item>
      <item>SIGMA S VL. SLAVKO PERIĆ, OIB 40207522223</item>
      <item>POLJO-PROM d.o.o. za usluge, OIB 26189340470</item>
      <item>ODRŽAVANJE I IZGRADNJA POGONA d.o.o. za proizvodnju, trgovinu i usluge, OIB 37154625188</item>
      <item>TIHOMIR BRNJANEC</item>
      <item>MIHAEL IVANOVIĆ</item>
      <item>RESINEX CROATIA d.o.o. za trgovinu i usluge, OIB 79438419256</item>
      <item>ZVONKO GULIŠ</item>
      <item>STJEPAN MATEJČIĆ</item>
      <item>JAVNA VATROGASNA POSTROJBA</item>
      <item>PIMEX, d.o.o. za proizvodnju poljoprivredne mehanizacije, vanjsku i unutarnju trgovinu, OIB 03517896862</item>
      <item>E E- SERVIS ZA POPRAVAK STROJEVA VL. JAKAC ECIO, OIB 91901325663</item>
      <item>VILSTROJ društvo s ograničenom odgovornošću za usluge i trgovinu, OIB 14411754953</item>
      <item>SOLAR BILIĆ d.o.o. za proizvodnju energije i usluge, OIB 22052348114</item>
      <item>LUKA PIRŠLJIN, OIB </item>
      <item>IVERO društvo s ograničenom odgovornošću za trgovinu i usluge, OIB 89206455960</item>
      <item>DVD BIŠKUPCI, OIB 75933519360</item>
      <item>DOBROVOLJNO VATROGASNO DRUŠTVO ČAZMA, OIB 30314115980</item>
      <item>VESNA RUKAVINA</item>
      <item>JOSIP JAKOUBEK</item>
      <item>DARIO VIDOVIĆ</item>
      <item>SIROVINA društvo s ograničenom odgovornošću za ekologiju i gospodarenje otpadom, OIB 30322785480</item>
      <item>FAGUS DRV. OBRT VL. ANTUN KLJAIĆ, OIB 01290178100</item>
      <item>VAR društvo s ograničenom odgovornošću za unutarnju i vanjsku trgovinu i usluge, OIB 66402309304</item>
      <item>3 K.F. d.o.o. za trgovinu i usluge, OIB 49939600448</item>
      <item>VATROGASNA ZAJEDNICA OPĆINA POPOVAČA</item>
      <item>TRCZ RABLJENA VOZILA d.o.o. za trgovinu i usluge, OIB 39500334369</item>
      <item>IVAN KLJAIĆ</item>
      <item>JUNGO, d.o.o.  za trgovinu i usluge, turistička agencija, OIB 66632728885</item>
      <item>AUTOP. AUTOD. IVAN PAVLOVIĆ, OIB 96963825773</item>
      <item>VTROGASNA ZAJEDNICA DARUVAR</item>
      <item>BOŽIDAR BARTOL, OIB 77422815118</item>
      <item>FRANJO BOŽIĆ</item>
      <item>INFORMATIČKE TEHNOLOGIJE AUDAX d.o.o. za informatiku i poslovno savjetovanje, OIB 28434783841</item>
      <item>AUTO-DABO društvo s ograničenom odgovornošću za trgovinu i usluge, OIB 81363721800</item>
      <item>BRKOVIĆ društvo s ograničenom odgovornošću za preradu otpadnih materijala, trgovinu i usluge, OIB 69326119226</item>
      <item>PILANA JAKLIĆ, OIB 74345196762</item>
      <item>KLAR-IVA d.o.o. za trgovinu i usluge, OIB 03963335960</item>
      <item>VITKOVIĆ PROM društvo s ograničenom odgovornošću za usluge, trgovinu i uvoz-izvoz, OIB 50705099618</item>
      <item>SAMO TREBA DELATI d.o.o. za trgovinu i usluge, OIB 91854435907</item>
      <item>ZE - TRA društvo s ograničenom odgovornošću za proizvodnju, marketing i transport, OIB 84412170391</item>
      <item>CE-ZA-R Centar za reciklažu d.o.o., OIB 03860945174</item>
      <item>DANICA ANTOLKOVIĆ</item>
      <item>CENTAR ZA KOMBINIRANI TRANSPORT ZAGREB, d.d. za proizvodnju, prijevoz, otpremništvo i trgovinu, OIB 49800593791</item>
      <item>Gordan Hudina, OIB 55156531315</item>
      <item>CIOS CARGO društvo s ograničenom odgovornošću za iznajmljivanje vozila i opreme, OIB 15284306775</item>
      <item>MAMIĆ PERIĆ REBERSKI RIMAC Odvjetničko društvo, društvo s ograničenom odgovornošću, OIB 32802230502</item>
      <item>KMAG d.o.o. zastupstvo, OIB 50122329920</item>
    </derivirana_varijabla>
  </DomainObject.Predmet.StrankaListFormatedOIB>
  <DomainObject.Predmet.StrankaListFormatedWithAdress>
    <izvorni_sadrzaj>
      <item>FINA ZAGREB, KOTURAŠKA 43, 10000 Zagreb</item>
      <item>TVORNICA TURBINA d.o.o., Stanka Vraza 53, 47000 Karlovac</item>
      <item>SIGMA S VL. SLAVKO PERIĆ</item>
      <item>POLJO-PROM d.o.o. za usluge, Križanići 27, 10020 Hrašće Turopoljsko</item>
      <item>ODRŽAVANJE I IZGRADNJA POGONA d.o.o. za proizvodnju, trgovinu i usluge, Savska opatovina 34, Zagreb</item>
      <item>TIHOMIR BRNJANEC</item>
      <item>MIHAEL IVANOVIĆ</item>
      <item>RESINEX CROATIA d.o.o. za trgovinu i usluge, Kreše Golika 5, Zagreb</item>
      <item>ZVONKO GULIŠ</item>
      <item>STJEPAN MATEJČIĆ</item>
      <item>JAVNA VATROGASNA POSTROJBA</item>
      <item>PIMEX, d.o.o. za proizvodnju poljoprivredne mehanizacije, vanjsku i unutarnju trgovinu, Lukavec, Nova cesta 16, 10410 Velika Gorica</item>
      <item>E E- SERVIS ZA POPRAVAK STROJEVA VL. JAKAC ECIO</item>
      <item>VILSTROJ društvo s ograničenom odgovornošću za usluge i trgovinu, Mažinjica 77, 52420 Buzet</item>
      <item>SOLAR BILIĆ d.o.o. za proizvodnju energije i usluge, Kraljevec 16, Zagreb</item>
      <item>LUKA PIRŠLJIN</item>
      <item>IVERO društvo s ograničenom odgovornošću za trgovinu i usluge, Planinska 13, 10360 Sesvete</item>
      <item>DVD BIŠKUPCI</item>
      <item>DOBROVOLJNO VATROGASNO DRUŠTVO ČAZMA</item>
      <item>VESNA RUKAVINA</item>
      <item>JOSIP JAKOUBEK</item>
      <item>DARIO VIDOVIĆ</item>
      <item>SIROVINA društvo s ograničenom odgovornošću za ekologiju i gospodarenje otpadom, Ulica 29. rujna 2, 43000 Bjelovar</item>
      <item>FAGUS DRV. OBRT VL. ANTUN KLJAIĆ</item>
      <item>VAR društvo s ograničenom odgovornošću za unutarnju i vanjsku trgovinu i usluge, Primišljanska 3, Zagreb</item>
      <item>3 K.F. d.o.o. za trgovinu i usluge, Ivanićgradska 42, Zagreb</item>
      <item>VATROGASNA ZAJEDNICA OPĆINA POPOVAČA</item>
      <item>TRCZ RABLJENA VOZILA d.o.o. za trgovinu i usluge, Zagrebačka 118, 10360 Sesvete</item>
      <item>IVAN KLJAIĆ</item>
      <item>JUNGO, d.o.o.  za trgovinu i usluge, turistička agencija, Poljička cesta 22, 21315 Jesenice</item>
      <item>AUTOP. AUTOD. IVAN PAVLOVIĆ</item>
      <item>VTROGASNA ZAJEDNICA DARUVAR</item>
      <item>BOŽIDAR BARTOL</item>
      <item>FRANJO BOŽIĆ</item>
      <item>INFORMATIČKE TEHNOLOGIJE AUDAX d.o.o. za informatiku i poslovno savjetovanje, Petra Krešimira IV br. 5, 35000 Slavonski Brod</item>
      <item>AUTO-DABO društvo s ograničenom odgovornošću za trgovinu i usluge, Kaniža/bb, 42240 Kaniža</item>
      <item>BRKOVIĆ društvo s ograničenom odgovornošću za preradu otpadnih materijala, trgovinu i usluge, Industrijska 3, 10431 Sveta Nedelja</item>
      <item>PILANA JAKLIĆ</item>
      <item>KLAR-IVA d.o.o. za trgovinu i usluge, Luja Adamiča 13, Zagreb</item>
      <item>VITKOVIĆ PROM društvo s ograničenom odgovornošću za usluge, trgovinu i uvoz-izvoz, Bocakova 48, 10380 Sveti Ivan Zelina</item>
      <item>SAMO TREBA DELATI d.o.o. za trgovinu i usluge, Selska 8, 10437 Bestovje</item>
      <item>ZE - TRA društvo s ograničenom odgovornošću za proizvodnju, marketing i transport, Krečaves 91a, 10380 Sveti Ivan Zelina</item>
      <item>CE-ZA-R Centar za reciklažu d.o.o., Josipa Lončara 15, Zagreb</item>
      <item>DANICA ANTOLKOVIĆ</item>
      <item>CENTAR ZA KOMBINIRANI TRANSPORT ZAGREB, d.d. za proizvodnju, prijevoz, otpremništvo i trgovinu, Trg senjskih uskoka 7-8, Zagreb</item>
      <item>Gordan Hudina, Čalogovićeva Ulica 1, 10000 Zagreb</item>
      <item>CIOS CARGO društvo s ograničenom odgovornošću za iznajmljivanje vozila i opreme, Josipa Lončara 15, 10000 Zagreb</item>
      <item>MAMIĆ PERIĆ REBERSKI RIMAC Odvjetničko društvo, društvo s ograničenom odgovornošću, Ivana Lučića 2A, 10000 Zagreb</item>
      <item>KMAG d.o.o. zastupstvo, Gornjostupnička 18/J, 10255 Gornji Stupnik</item>
    </izvorni_sadrzaj>
    <derivirana_varijabla naziv="DomainObject.Predmet.StrankaListFormatedWithAdress_1">
      <item>FINA ZAGREB, KOTURAŠKA 43, 10000 Zagreb</item>
      <item>TVORNICA TURBINA d.o.o., Stanka Vraza 53, 47000 Karlovac</item>
      <item>SIGMA S VL. SLAVKO PERIĆ</item>
      <item>POLJO-PROM d.o.o. za usluge, Križanići 27, 10020 Hrašće Turopoljsko</item>
      <item>ODRŽAVANJE I IZGRADNJA POGONA d.o.o. za proizvodnju, trgovinu i usluge, Savska opatovina 34, Zagreb</item>
      <item>TIHOMIR BRNJANEC</item>
      <item>MIHAEL IVANOVIĆ</item>
      <item>RESINEX CROATIA d.o.o. za trgovinu i usluge, Kreše Golika 5, Zagreb</item>
      <item>ZVONKO GULIŠ</item>
      <item>STJEPAN MATEJČIĆ</item>
      <item>JAVNA VATROGASNA POSTROJBA</item>
      <item>PIMEX, d.o.o. za proizvodnju poljoprivredne mehanizacije, vanjsku i unutarnju trgovinu, Lukavec, Nova cesta 16, 10410 Velika Gorica</item>
      <item>E E- SERVIS ZA POPRAVAK STROJEVA VL. JAKAC ECIO</item>
      <item>VILSTROJ društvo s ograničenom odgovornošću za usluge i trgovinu, Mažinjica 77, 52420 Buzet</item>
      <item>SOLAR BILIĆ d.o.o. za proizvodnju energije i usluge, Kraljevec 16, Zagreb</item>
      <item>LUKA PIRŠLJIN</item>
      <item>IVERO društvo s ograničenom odgovornošću za trgovinu i usluge, Planinska 13, 10360 Sesvete</item>
      <item>DVD BIŠKUPCI</item>
      <item>DOBROVOLJNO VATROGASNO DRUŠTVO ČAZMA</item>
      <item>VESNA RUKAVINA</item>
      <item>JOSIP JAKOUBEK</item>
      <item>DARIO VIDOVIĆ</item>
      <item>SIROVINA društvo s ograničenom odgovornošću za ekologiju i gospodarenje otpadom, Ulica 29. rujna 2, 43000 Bjelovar</item>
      <item>FAGUS DRV. OBRT VL. ANTUN KLJAIĆ</item>
      <item>VAR društvo s ograničenom odgovornošću za unutarnju i vanjsku trgovinu i usluge, Primišljanska 3, Zagreb</item>
      <item>3 K.F. d.o.o. za trgovinu i usluge, Ivanićgradska 42, Zagreb</item>
      <item>VATROGASNA ZAJEDNICA OPĆINA POPOVAČA</item>
      <item>TRCZ RABLJENA VOZILA d.o.o. za trgovinu i usluge, Zagrebačka 118, 10360 Sesvete</item>
      <item>IVAN KLJAIĆ</item>
      <item>JUNGO, d.o.o.  za trgovinu i usluge, turistička agencija, Poljička cesta 22, 21315 Jesenice</item>
      <item>AUTOP. AUTOD. IVAN PAVLOVIĆ</item>
      <item>VTROGASNA ZAJEDNICA DARUVAR</item>
      <item>BOŽIDAR BARTOL</item>
      <item>FRANJO BOŽIĆ</item>
      <item>INFORMATIČKE TEHNOLOGIJE AUDAX d.o.o. za informatiku i poslovno savjetovanje, Petra Krešimira IV br. 5, 35000 Slavonski Brod</item>
      <item>AUTO-DABO društvo s ograničenom odgovornošću za trgovinu i usluge, Kaniža/bb, 42240 Kaniža</item>
      <item>BRKOVIĆ društvo s ograničenom odgovornošću za preradu otpadnih materijala, trgovinu i usluge, Industrijska 3, 10431 Sveta Nedelja</item>
      <item>PILANA JAKLIĆ</item>
      <item>KLAR-IVA d.o.o. za trgovinu i usluge, Luja Adamiča 13, Zagreb</item>
      <item>VITKOVIĆ PROM društvo s ograničenom odgovornošću za usluge, trgovinu i uvoz-izvoz, Bocakova 48, 10380 Sveti Ivan Zelina</item>
      <item>SAMO TREBA DELATI d.o.o. za trgovinu i usluge, Selska 8, 10437 Bestovje</item>
      <item>ZE - TRA društvo s ograničenom odgovornošću za proizvodnju, marketing i transport, Krečaves 91a, 10380 Sveti Ivan Zelina</item>
      <item>CE-ZA-R Centar za reciklažu d.o.o., Josipa Lončara 15, Zagreb</item>
      <item>DANICA ANTOLKOVIĆ</item>
      <item>CENTAR ZA KOMBINIRANI TRANSPORT ZAGREB, d.d. za proizvodnju, prijevoz, otpremništvo i trgovinu, Trg senjskih uskoka 7-8, Zagreb</item>
      <item>Gordan Hudina, Čalogovićeva Ulica 1, 10000 Zagreb</item>
      <item>CIOS CARGO društvo s ograničenom odgovornošću za iznajmljivanje vozila i opreme, Josipa Lončara 15, 10000 Zagreb</item>
      <item>MAMIĆ PERIĆ REBERSKI RIMAC Odvjetničko društvo, društvo s ograničenom odgovornošću, Ivana Lučića 2A, 10000 Zagreb</item>
      <item>KMAG d.o.o. zastupstvo, Gornjostupnička 18/J, 10255 Gornji Stupnik</item>
    </derivirana_varijabla>
  </DomainObject.Predmet.StrankaListFormatedWithAdress>
  <DomainObject.Predmet.StrankaListFormatedWithAdressOIB>
    <izvorni_sadrzaj>
      <item>FINA ZAGREB, OIB 85821130368, KOTURAŠKA 43, 10000 Zagreb</item>
      <item>TVORNICA TURBINA d.o.o., OIB 32258484464, Stanka Vraza 53, 47000 Karlovac</item>
      <item>SIGMA S VL. SLAVKO PERIĆ, OIB 40207522223</item>
      <item>POLJO-PROM d.o.o. za usluge, OIB 26189340470, Križanići 27, 10020 Hrašće Turopoljsko</item>
      <item>ODRŽAVANJE I IZGRADNJA POGONA d.o.o. za proizvodnju, trgovinu i usluge, OIB 37154625188, Savska opatovina 34, Zagreb</item>
      <item>TIHOMIR BRNJANEC</item>
      <item>MIHAEL IVANOVIĆ</item>
      <item>RESINEX CROATIA d.o.o. za trgovinu i usluge, OIB 79438419256, Kreše Golika 5, Zagreb</item>
      <item>ZVONKO GULIŠ</item>
      <item>STJEPAN MATEJČIĆ</item>
      <item>JAVNA VATROGASNA POSTROJBA</item>
      <item>PIMEX, d.o.o. za proizvodnju poljoprivredne mehanizacije, vanjsku i unutarnju trgovinu, OIB 03517896862, Lukavec, Nova cesta 16, 10410 Velika Gorica</item>
      <item>E E- SERVIS ZA POPRAVAK STROJEVA VL. JAKAC ECIO, OIB 91901325663</item>
      <item>VILSTROJ društvo s ograničenom odgovornošću za usluge i trgovinu, OIB 14411754953, Mažinjica 77, 52420 Buzet</item>
      <item>SOLAR BILIĆ d.o.o. za proizvodnju energije i usluge, OIB 22052348114, Kraljevec 16, Zagreb</item>
      <item>LUKA PIRŠLJIN, OIB </item>
      <item>IVERO društvo s ograničenom odgovornošću za trgovinu i usluge, OIB 89206455960, Planinska 13, 10360 Sesvete</item>
      <item>DVD BIŠKUPCI, OIB 75933519360</item>
      <item>DOBROVOLJNO VATROGASNO DRUŠTVO ČAZMA, OIB 30314115980</item>
      <item>VESNA RUKAVINA</item>
      <item>JOSIP JAKOUBEK</item>
      <item>DARIO VIDOVIĆ</item>
      <item>SIROVINA društvo s ograničenom odgovornošću za ekologiju i gospodarenje otpadom, OIB 30322785480, Ulica 29. rujna 2, 43000 Bjelovar</item>
      <item>FAGUS DRV. OBRT VL. ANTUN KLJAIĆ, OIB 01290178100</item>
      <item>VAR društvo s ograničenom odgovornošću za unutarnju i vanjsku trgovinu i usluge, OIB 66402309304, Primišljanska 3, Zagreb</item>
      <item>3 K.F. d.o.o. za trgovinu i usluge, OIB 49939600448, Ivanićgradska 42, Zagreb</item>
      <item>VATROGASNA ZAJEDNICA OPĆINA POPOVAČA</item>
      <item>TRCZ RABLJENA VOZILA d.o.o. za trgovinu i usluge, OIB 39500334369, Zagrebačka 118, 10360 Sesvete</item>
      <item>IVAN KLJAIĆ</item>
      <item>JUNGO, d.o.o.  za trgovinu i usluge, turistička agencija, OIB 66632728885, Poljička cesta 22, 21315 Jesenice</item>
      <item>AUTOP. AUTOD. IVAN PAVLOVIĆ, OIB 96963825773</item>
      <item>VTROGASNA ZAJEDNICA DARUVAR</item>
      <item>BOŽIDAR BARTOL, OIB 77422815118</item>
      <item>FRANJO BOŽIĆ</item>
      <item>INFORMATIČKE TEHNOLOGIJE AUDAX d.o.o. za informatiku i poslovno savjetovanje, OIB 28434783841, Petra Krešimira IV br. 5, 35000 Slavonski Brod</item>
      <item>AUTO-DABO društvo s ograničenom odgovornošću za trgovinu i usluge, OIB 81363721800, Kaniža/bb, 42240 Kaniža</item>
      <item>BRKOVIĆ društvo s ograničenom odgovornošću za preradu otpadnih materijala, trgovinu i usluge, OIB 69326119226, Industrijska 3, 10431 Sveta Nedelja</item>
      <item>PILANA JAKLIĆ, OIB 74345196762</item>
      <item>KLAR-IVA d.o.o. za trgovinu i usluge, OIB 03963335960, Luja Adamiča 13, Zagreb</item>
      <item>VITKOVIĆ PROM društvo s ograničenom odgovornošću za usluge, trgovinu i uvoz-izvoz, OIB 50705099618, Bocakova 48, 10380 Sveti Ivan Zelina</item>
      <item>SAMO TREBA DELATI d.o.o. za trgovinu i usluge, OIB 91854435907, Selska 8, 10437 Bestovje</item>
      <item>ZE - TRA društvo s ograničenom odgovornošću za proizvodnju, marketing i transport, OIB 84412170391, Krečaves 91a, 10380 Sveti Ivan Zelina</item>
      <item>CE-ZA-R Centar za reciklažu d.o.o., OIB 03860945174, Josipa Lončara 15, Zagreb</item>
      <item>DANICA ANTOLKOVIĆ</item>
      <item>CENTAR ZA KOMBINIRANI TRANSPORT ZAGREB, d.d. za proizvodnju, prijevoz, otpremništvo i trgovinu, OIB 49800593791, Trg senjskih uskoka 7-8, Zagreb</item>
      <item>Gordan Hudina, OIB 55156531315, Čalogovićeva Ulica 1, 10000 Zagreb</item>
      <item>CIOS CARGO društvo s ograničenom odgovornošću za iznajmljivanje vozila i opreme, OIB 15284306775, Josipa Lončara 15, 10000 Zagreb</item>
      <item>MAMIĆ PERIĆ REBERSKI RIMAC Odvjetničko društvo, društvo s ograničenom odgovornošću, OIB 32802230502, Ivana Lučića 2A, 10000 Zagreb</item>
      <item>KMAG d.o.o. zastupstvo, OIB 50122329920, Gornjostupnička 18/J, 10255 Gornji Stupnik</item>
    </izvorni_sadrzaj>
    <derivirana_varijabla naziv="DomainObject.Predmet.StrankaListFormatedWithAdressOIB_1">
      <item>FINA ZAGREB, OIB 85821130368, KOTURAŠKA 43, 10000 Zagreb</item>
      <item>TVORNICA TURBINA d.o.o., OIB 32258484464, Stanka Vraza 53, 47000 Karlovac</item>
      <item>SIGMA S VL. SLAVKO PERIĆ, OIB 40207522223</item>
      <item>POLJO-PROM d.o.o. za usluge, OIB 26189340470, Križanići 27, 10020 Hrašće Turopoljsko</item>
      <item>ODRŽAVANJE I IZGRADNJA POGONA d.o.o. za proizvodnju, trgovinu i usluge, OIB 37154625188, Savska opatovina 34, Zagreb</item>
      <item>TIHOMIR BRNJANEC</item>
      <item>MIHAEL IVANOVIĆ</item>
      <item>RESINEX CROATIA d.o.o. za trgovinu i usluge, OIB 79438419256, Kreše Golika 5, Zagreb</item>
      <item>ZVONKO GULIŠ</item>
      <item>STJEPAN MATEJČIĆ</item>
      <item>JAVNA VATROGASNA POSTROJBA</item>
      <item>PIMEX, d.o.o. za proizvodnju poljoprivredne mehanizacije, vanjsku i unutarnju trgovinu, OIB 03517896862, Lukavec, Nova cesta 16, 10410 Velika Gorica</item>
      <item>E E- SERVIS ZA POPRAVAK STROJEVA VL. JAKAC ECIO, OIB 91901325663</item>
      <item>VILSTROJ društvo s ograničenom odgovornošću za usluge i trgovinu, OIB 14411754953, Mažinjica 77, 52420 Buzet</item>
      <item>SOLAR BILIĆ d.o.o. za proizvodnju energije i usluge, OIB 22052348114, Kraljevec 16, Zagreb</item>
      <item>LUKA PIRŠLJIN, OIB </item>
      <item>IVERO društvo s ograničenom odgovornošću za trgovinu i usluge, OIB 89206455960, Planinska 13, 10360 Sesvete</item>
      <item>DVD BIŠKUPCI, OIB 75933519360</item>
      <item>DOBROVOLJNO VATROGASNO DRUŠTVO ČAZMA, OIB 30314115980</item>
      <item>VESNA RUKAVINA</item>
      <item>JOSIP JAKOUBEK</item>
      <item>DARIO VIDOVIĆ</item>
      <item>SIROVINA društvo s ograničenom odgovornošću za ekologiju i gospodarenje otpadom, OIB 30322785480, Ulica 29. rujna 2, 43000 Bjelovar</item>
      <item>FAGUS DRV. OBRT VL. ANTUN KLJAIĆ, OIB 01290178100</item>
      <item>VAR društvo s ograničenom odgovornošću za unutarnju i vanjsku trgovinu i usluge, OIB 66402309304, Primišljanska 3, Zagreb</item>
      <item>3 K.F. d.o.o. za trgovinu i usluge, OIB 49939600448, Ivanićgradska 42, Zagreb</item>
      <item>VATROGASNA ZAJEDNICA OPĆINA POPOVAČA</item>
      <item>TRCZ RABLJENA VOZILA d.o.o. za trgovinu i usluge, OIB 39500334369, Zagrebačka 118, 10360 Sesvete</item>
      <item>IVAN KLJAIĆ</item>
      <item>JUNGO, d.o.o.  za trgovinu i usluge, turistička agencija, OIB 66632728885, Poljička cesta 22, 21315 Jesenice</item>
      <item>AUTOP. AUTOD. IVAN PAVLOVIĆ, OIB 96963825773</item>
      <item>VTROGASNA ZAJEDNICA DARUVAR</item>
      <item>BOŽIDAR BARTOL, OIB 77422815118</item>
      <item>FRANJO BOŽIĆ</item>
      <item>INFORMATIČKE TEHNOLOGIJE AUDAX d.o.o. za informatiku i poslovno savjetovanje, OIB 28434783841, Petra Krešimira IV br. 5, 35000 Slavonski Brod</item>
      <item>AUTO-DABO društvo s ograničenom odgovornošću za trgovinu i usluge, OIB 81363721800, Kaniža/bb, 42240 Kaniža</item>
      <item>BRKOVIĆ društvo s ograničenom odgovornošću za preradu otpadnih materijala, trgovinu i usluge, OIB 69326119226, Industrijska 3, 10431 Sveta Nedelja</item>
      <item>PILANA JAKLIĆ, OIB 74345196762</item>
      <item>KLAR-IVA d.o.o. za trgovinu i usluge, OIB 03963335960, Luja Adamiča 13, Zagreb</item>
      <item>VITKOVIĆ PROM društvo s ograničenom odgovornošću za usluge, trgovinu i uvoz-izvoz, OIB 50705099618, Bocakova 48, 10380 Sveti Ivan Zelina</item>
      <item>SAMO TREBA DELATI d.o.o. za trgovinu i usluge, OIB 91854435907, Selska 8, 10437 Bestovje</item>
      <item>ZE - TRA društvo s ograničenom odgovornošću za proizvodnju, marketing i transport, OIB 84412170391, Krečaves 91a, 10380 Sveti Ivan Zelina</item>
      <item>CE-ZA-R Centar za reciklažu d.o.o., OIB 03860945174, Josipa Lončara 15, Zagreb</item>
      <item>DANICA ANTOLKOVIĆ</item>
      <item>CENTAR ZA KOMBINIRANI TRANSPORT ZAGREB, d.d. za proizvodnju, prijevoz, otpremništvo i trgovinu, OIB 49800593791, Trg senjskih uskoka 7-8, Zagreb</item>
      <item>Gordan Hudina, OIB 55156531315, Čalogovićeva Ulica 1, 10000 Zagreb</item>
      <item>CIOS CARGO društvo s ograničenom odgovornošću za iznajmljivanje vozila i opreme, OIB 15284306775, Josipa Lončara 15, 10000 Zagreb</item>
      <item>MAMIĆ PERIĆ REBERSKI RIMAC Odvjetničko društvo, društvo s ograničenom odgovornošću, OIB 32802230502, Ivana Lučića 2A, 10000 Zagreb</item>
      <item>KMAG d.o.o. zastupstvo, OIB 50122329920, Gornjostupnička 18/J, 10255 Gornji Stupnik</item>
    </derivirana_varijabla>
  </DomainObject.Predmet.StrankaListFormatedWithAdressOIB>
  <DomainObject.Predmet.StrankaListNazivFormated>
    <izvorni_sadrzaj>
      <item>FINA ZAGREB</item>
      <item>TVORNICA TURBINA d.o.o.</item>
      <item>SIGMA S VL. SLAVKO PERIĆ</item>
      <item>POLJO-PROM d.o.o. za usluge</item>
      <item>ODRŽAVANJE I IZGRADNJA POGONA d.o.o. za proizvodnju, trgovinu i usluge</item>
      <item>TIHOMIR BRNJANEC</item>
      <item>MIHAEL IVANOVIĆ</item>
      <item>RESINEX CROATIA d.o.o. za trgovinu i usluge</item>
      <item>ZVONKO GULIŠ</item>
      <item>STJEPAN MATEJČIĆ</item>
      <item>JAVNA VATROGASNA POSTROJBA</item>
      <item>PIMEX, d.o.o. za proizvodnju poljoprivredne mehanizacije, vanjsku i unutarnju trgovinu</item>
      <item>E E- SERVIS ZA POPRAVAK STROJEVA VL. JAKAC ECIO</item>
      <item>VILSTROJ društvo s ograničenom odgovornošću za usluge i trgovinu</item>
      <item>SOLAR BILIĆ d.o.o. za proizvodnju energije i usluge</item>
      <item>LUKA PIRŠLJIN</item>
      <item>IVERO društvo s ograničenom odgovornošću za trgovinu i usluge</item>
      <item>DVD BIŠKUPCI</item>
      <item>DOBROVOLJNO VATROGASNO DRUŠTVO ČAZMA</item>
      <item>VESNA RUKAVINA</item>
      <item>JOSIP JAKOUBEK</item>
      <item>DARIO VIDOVIĆ</item>
      <item>SIROVINA društvo s ograničenom odgovornošću za ekologiju i gospodarenje otpadom</item>
      <item>FAGUS DRV. OBRT VL. ANTUN KLJAIĆ</item>
      <item>VAR društvo s ograničenom odgovornošću za unutarnju i vanjsku trgovinu i usluge</item>
      <item>3 K.F. d.o.o. za trgovinu i usluge</item>
      <item>VATROGASNA ZAJEDNICA OPĆINA POPOVAČA</item>
      <item>TRCZ RABLJENA VOZILA d.o.o. za trgovinu i usluge</item>
      <item>IVAN KLJAIĆ</item>
      <item>JUNGO, d.o.o.  za trgovinu i usluge, turistička agencija</item>
      <item>AUTOP. AUTOD. IVAN PAVLOVIĆ</item>
      <item>VTROGASNA ZAJEDNICA DARUVAR</item>
      <item>BOŽIDAR BARTOL</item>
      <item>FRANJO BOŽIĆ</item>
      <item>INFORMATIČKE TEHNOLOGIJE AUDAX d.o.o. za informatiku i poslovno savjetovanje</item>
      <item>AUTO-DABO društvo s ograničenom odgovornošću za trgovinu i usluge</item>
      <item>BRKOVIĆ društvo s ograničenom odgovornošću za preradu otpadnih materijala, trgovinu i usluge</item>
      <item>PILANA JAKLIĆ</item>
      <item>KLAR-IVA d.o.o. za trgovinu i usluge</item>
      <item>VITKOVIĆ PROM društvo s ograničenom odgovornošću za usluge, trgovinu i uvoz-izvoz</item>
      <item>SAMO TREBA DELATI d.o.o. za trgovinu i usluge</item>
      <item>ZE - TRA društvo s ograničenom odgovornošću za proizvodnju, marketing i transport</item>
      <item>CE-ZA-R Centar za reciklažu d.o.o.</item>
      <item>DANICA ANTOLKOVIĆ</item>
      <item>CENTAR ZA KOMBINIRANI TRANSPORT ZAGREB, d.d. za proizvodnju, prijevoz, otpremništvo i trgovinu</item>
      <item>Gordan Hudina</item>
      <item>CIOS CARGO društvo s ograničenom odgovornošću za iznajmljivanje vozila i opreme</item>
      <item>MAMIĆ PERIĆ REBERSKI RIMAC Odvjetničko društvo, društvo s ograničenom odgovornošću</item>
      <item>KMAG d.o.o. zastupstvo</item>
    </izvorni_sadrzaj>
    <derivirana_varijabla naziv="DomainObject.Predmet.StrankaListNazivFormated_1">
      <item>FINA ZAGREB</item>
      <item>TVORNICA TURBINA d.o.o.</item>
      <item>SIGMA S VL. SLAVKO PERIĆ</item>
      <item>POLJO-PROM d.o.o. za usluge</item>
      <item>ODRŽAVANJE I IZGRADNJA POGONA d.o.o. za proizvodnju, trgovinu i usluge</item>
      <item>TIHOMIR BRNJANEC</item>
      <item>MIHAEL IVANOVIĆ</item>
      <item>RESINEX CROATIA d.o.o. za trgovinu i usluge</item>
      <item>ZVONKO GULIŠ</item>
      <item>STJEPAN MATEJČIĆ</item>
      <item>JAVNA VATROGASNA POSTROJBA</item>
      <item>PIMEX, d.o.o. za proizvodnju poljoprivredne mehanizacije, vanjsku i unutarnju trgovinu</item>
      <item>E E- SERVIS ZA POPRAVAK STROJEVA VL. JAKAC ECIO</item>
      <item>VILSTROJ društvo s ograničenom odgovornošću za usluge i trgovinu</item>
      <item>SOLAR BILIĆ d.o.o. za proizvodnju energije i usluge</item>
      <item>LUKA PIRŠLJIN</item>
      <item>IVERO društvo s ograničenom odgovornošću za trgovinu i usluge</item>
      <item>DVD BIŠKUPCI</item>
      <item>DOBROVOLJNO VATROGASNO DRUŠTVO ČAZMA</item>
      <item>VESNA RUKAVINA</item>
      <item>JOSIP JAKOUBEK</item>
      <item>DARIO VIDOVIĆ</item>
      <item>SIROVINA društvo s ograničenom odgovornošću za ekologiju i gospodarenje otpadom</item>
      <item>FAGUS DRV. OBRT VL. ANTUN KLJAIĆ</item>
      <item>VAR društvo s ograničenom odgovornošću za unutarnju i vanjsku trgovinu i usluge</item>
      <item>3 K.F. d.o.o. za trgovinu i usluge</item>
      <item>VATROGASNA ZAJEDNICA OPĆINA POPOVAČA</item>
      <item>TRCZ RABLJENA VOZILA d.o.o. za trgovinu i usluge</item>
      <item>IVAN KLJAIĆ</item>
      <item>JUNGO, d.o.o.  za trgovinu i usluge, turistička agencija</item>
      <item>AUTOP. AUTOD. IVAN PAVLOVIĆ</item>
      <item>VTROGASNA ZAJEDNICA DARUVAR</item>
      <item>BOŽIDAR BARTOL</item>
      <item>FRANJO BOŽIĆ</item>
      <item>INFORMATIČKE TEHNOLOGIJE AUDAX d.o.o. za informatiku i poslovno savjetovanje</item>
      <item>AUTO-DABO društvo s ograničenom odgovornošću za trgovinu i usluge</item>
      <item>BRKOVIĆ društvo s ograničenom odgovornošću za preradu otpadnih materijala, trgovinu i usluge</item>
      <item>PILANA JAKLIĆ</item>
      <item>KLAR-IVA d.o.o. za trgovinu i usluge</item>
      <item>VITKOVIĆ PROM društvo s ograničenom odgovornošću za usluge, trgovinu i uvoz-izvoz</item>
      <item>SAMO TREBA DELATI d.o.o. za trgovinu i usluge</item>
      <item>ZE - TRA društvo s ograničenom odgovornošću za proizvodnju, marketing i transport</item>
      <item>CE-ZA-R Centar za reciklažu d.o.o.</item>
      <item>DANICA ANTOLKOVIĆ</item>
      <item>CENTAR ZA KOMBINIRANI TRANSPORT ZAGREB, d.d. za proizvodnju, prijevoz, otpremništvo i trgovinu</item>
      <item>Gordan Hudina</item>
      <item>CIOS CARGO društvo s ograničenom odgovornošću za iznajmljivanje vozila i opreme</item>
      <item>MAMIĆ PERIĆ REBERSKI RIMAC Odvjetničko društvo, društvo s ograničenom odgovornošću</item>
      <item>KMAG d.o.o. zastupstvo</item>
    </derivirana_varijabla>
  </DomainObject.Predmet.StrankaListNazivFormated>
  <DomainObject.Predmet.StrankaListNazivFormatedOIB>
    <izvorni_sadrzaj>
      <item>FINA ZAGREB, OIB 85821130368</item>
      <item>TVORNICA TURBINA d.o.o., OIB 32258484464</item>
      <item>SIGMA S VL. SLAVKO PERIĆ, OIB 40207522223</item>
      <item>POLJO-PROM d.o.o. za usluge, OIB 26189340470</item>
      <item>ODRŽAVANJE I IZGRADNJA POGONA d.o.o. za proizvodnju, trgovinu i usluge, OIB 37154625188</item>
      <item>TIHOMIR BRNJANEC</item>
      <item>MIHAEL IVANOVIĆ</item>
      <item>RESINEX CROATIA d.o.o. za trgovinu i usluge, OIB 79438419256</item>
      <item>ZVONKO GULIŠ</item>
      <item>STJEPAN MATEJČIĆ</item>
      <item>JAVNA VATROGASNA POSTROJBA</item>
      <item>PIMEX, d.o.o. za proizvodnju poljoprivredne mehanizacije, vanjsku i unutarnju trgovinu, OIB 03517896862</item>
      <item>E E- SERVIS ZA POPRAVAK STROJEVA VL. JAKAC ECIO, OIB 91901325663</item>
      <item>VILSTROJ društvo s ograničenom odgovornošću za usluge i trgovinu, OIB 14411754953</item>
      <item>SOLAR BILIĆ d.o.o. za proizvodnju energije i usluge, OIB 22052348114</item>
      <item>LUKA PIRŠLJIN, OIB </item>
      <item>IVERO društvo s ograničenom odgovornošću za trgovinu i usluge, OIB 89206455960</item>
      <item>DVD BIŠKUPCI, OIB 75933519360</item>
      <item>DOBROVOLJNO VATROGASNO DRUŠTVO ČAZMA, OIB 30314115980</item>
      <item>VESNA RUKAVINA</item>
      <item>JOSIP JAKOUBEK</item>
      <item>DARIO VIDOVIĆ</item>
      <item>SIROVINA društvo s ograničenom odgovornošću za ekologiju i gospodarenje otpadom, OIB 30322785480</item>
      <item>FAGUS DRV. OBRT VL. ANTUN KLJAIĆ, OIB 01290178100</item>
      <item>VAR društvo s ograničenom odgovornošću za unutarnju i vanjsku trgovinu i usluge, OIB 66402309304</item>
      <item>3 K.F. d.o.o. za trgovinu i usluge, OIB 49939600448</item>
      <item>VATROGASNA ZAJEDNICA OPĆINA POPOVAČA</item>
      <item>TRCZ RABLJENA VOZILA d.o.o. za trgovinu i usluge, OIB 39500334369</item>
      <item>IVAN KLJAIĆ</item>
      <item>JUNGO, d.o.o.  za trgovinu i usluge, turistička agencija, OIB 66632728885</item>
      <item>AUTOP. AUTOD. IVAN PAVLOVIĆ, OIB 96963825773</item>
      <item>VTROGASNA ZAJEDNICA DARUVAR</item>
      <item>BOŽIDAR BARTOL, OIB 77422815118</item>
      <item>FRANJO BOŽIĆ</item>
      <item>INFORMATIČKE TEHNOLOGIJE AUDAX d.o.o. za informatiku i poslovno savjetovanje, OIB 28434783841</item>
      <item>AUTO-DABO društvo s ograničenom odgovornošću za trgovinu i usluge, OIB 81363721800</item>
      <item>BRKOVIĆ društvo s ograničenom odgovornošću za preradu otpadnih materijala, trgovinu i usluge, OIB 69326119226</item>
      <item>PILANA JAKLIĆ, OIB 74345196762</item>
      <item>KLAR-IVA d.o.o. za trgovinu i usluge, OIB 03963335960</item>
      <item>VITKOVIĆ PROM društvo s ograničenom odgovornošću za usluge, trgovinu i uvoz-izvoz, OIB 50705099618</item>
      <item>SAMO TREBA DELATI d.o.o. za trgovinu i usluge, OIB 91854435907</item>
      <item>ZE - TRA društvo s ograničenom odgovornošću za proizvodnju, marketing i transport, OIB 84412170391</item>
      <item>CE-ZA-R Centar za reciklažu d.o.o., OIB 03860945174</item>
      <item>DANICA ANTOLKOVIĆ</item>
      <item>CENTAR ZA KOMBINIRANI TRANSPORT ZAGREB, d.d. za proizvodnju, prijevoz, otpremništvo i trgovinu, OIB 49800593791</item>
      <item>Gordan Hudina, OIB 55156531315</item>
      <item>CIOS CARGO društvo s ograničenom odgovornošću za iznajmljivanje vozila i opreme, OIB 15284306775</item>
      <item>MAMIĆ PERIĆ REBERSKI RIMAC Odvjetničko društvo, društvo s ograničenom odgovornošću, OIB 32802230502</item>
      <item>KMAG d.o.o. zastupstvo, OIB 50122329920</item>
    </izvorni_sadrzaj>
    <derivirana_varijabla naziv="DomainObject.Predmet.StrankaListNazivFormatedOIB_1">
      <item>FINA ZAGREB, OIB 85821130368</item>
      <item>TVORNICA TURBINA d.o.o., OIB 32258484464</item>
      <item>SIGMA S VL. SLAVKO PERIĆ, OIB 40207522223</item>
      <item>POLJO-PROM d.o.o. za usluge, OIB 26189340470</item>
      <item>ODRŽAVANJE I IZGRADNJA POGONA d.o.o. za proizvodnju, trgovinu i usluge, OIB 37154625188</item>
      <item>TIHOMIR BRNJANEC</item>
      <item>MIHAEL IVANOVIĆ</item>
      <item>RESINEX CROATIA d.o.o. za trgovinu i usluge, OIB 79438419256</item>
      <item>ZVONKO GULIŠ</item>
      <item>STJEPAN MATEJČIĆ</item>
      <item>JAVNA VATROGASNA POSTROJBA</item>
      <item>PIMEX, d.o.o. za proizvodnju poljoprivredne mehanizacije, vanjsku i unutarnju trgovinu, OIB 03517896862</item>
      <item>E E- SERVIS ZA POPRAVAK STROJEVA VL. JAKAC ECIO, OIB 91901325663</item>
      <item>VILSTROJ društvo s ograničenom odgovornošću za usluge i trgovinu, OIB 14411754953</item>
      <item>SOLAR BILIĆ d.o.o. za proizvodnju energije i usluge, OIB 22052348114</item>
      <item>LUKA PIRŠLJIN, OIB </item>
      <item>IVERO društvo s ograničenom odgovornošću za trgovinu i usluge, OIB 89206455960</item>
      <item>DVD BIŠKUPCI, OIB 75933519360</item>
      <item>DOBROVOLJNO VATROGASNO DRUŠTVO ČAZMA, OIB 30314115980</item>
      <item>VESNA RUKAVINA</item>
      <item>JOSIP JAKOUBEK</item>
      <item>DARIO VIDOVIĆ</item>
      <item>SIROVINA društvo s ograničenom odgovornošću za ekologiju i gospodarenje otpadom, OIB 30322785480</item>
      <item>FAGUS DRV. OBRT VL. ANTUN KLJAIĆ, OIB 01290178100</item>
      <item>VAR društvo s ograničenom odgovornošću za unutarnju i vanjsku trgovinu i usluge, OIB 66402309304</item>
      <item>3 K.F. d.o.o. za trgovinu i usluge, OIB 49939600448</item>
      <item>VATROGASNA ZAJEDNICA OPĆINA POPOVAČA</item>
      <item>TRCZ RABLJENA VOZILA d.o.o. za trgovinu i usluge, OIB 39500334369</item>
      <item>IVAN KLJAIĆ</item>
      <item>JUNGO, d.o.o.  za trgovinu i usluge, turistička agencija, OIB 66632728885</item>
      <item>AUTOP. AUTOD. IVAN PAVLOVIĆ, OIB 96963825773</item>
      <item>VTROGASNA ZAJEDNICA DARUVAR</item>
      <item>BOŽIDAR BARTOL, OIB 77422815118</item>
      <item>FRANJO BOŽIĆ</item>
      <item>INFORMATIČKE TEHNOLOGIJE AUDAX d.o.o. za informatiku i poslovno savjetovanje, OIB 28434783841</item>
      <item>AUTO-DABO društvo s ograničenom odgovornošću za trgovinu i usluge, OIB 81363721800</item>
      <item>BRKOVIĆ društvo s ograničenom odgovornošću za preradu otpadnih materijala, trgovinu i usluge, OIB 69326119226</item>
      <item>PILANA JAKLIĆ, OIB 74345196762</item>
      <item>KLAR-IVA d.o.o. za trgovinu i usluge, OIB 03963335960</item>
      <item>VITKOVIĆ PROM društvo s ograničenom odgovornošću za usluge, trgovinu i uvoz-izvoz, OIB 50705099618</item>
      <item>SAMO TREBA DELATI d.o.o. za trgovinu i usluge, OIB 91854435907</item>
      <item>ZE - TRA društvo s ograničenom odgovornošću za proizvodnju, marketing i transport, OIB 84412170391</item>
      <item>CE-ZA-R Centar za reciklažu d.o.o., OIB 03860945174</item>
      <item>DANICA ANTOLKOVIĆ</item>
      <item>CENTAR ZA KOMBINIRANI TRANSPORT ZAGREB, d.d. za proizvodnju, prijevoz, otpremništvo i trgovinu, OIB 49800593791</item>
      <item>Gordan Hudina, OIB 55156531315</item>
      <item>CIOS CARGO društvo s ograničenom odgovornošću za iznajmljivanje vozila i opreme, OIB 15284306775</item>
      <item>MAMIĆ PERIĆ REBERSKI RIMAC Odvjetničko društvo, društvo s ograničenom odgovornošću, OIB 32802230502</item>
      <item>KMAG d.o.o. zastupstvo, OIB 50122329920</item>
    </derivirana_varijabla>
  </DomainObject.Predmet.StrankaListNazivFormatedOIB>
  <DomainObject.Predmet.ProtuStrankaListFormated>
    <izvorni_sadrzaj>
      <item>DIOKI Organska petrokemija d.d.</item>
    </izvorni_sadrzaj>
    <derivirana_varijabla naziv="DomainObject.Predmet.ProtuStrankaListFormated_1">
      <item>DIOKI Organska petrokemija d.d.</item>
    </derivirana_varijabla>
  </DomainObject.Predmet.ProtuStrankaListFormated>
  <DomainObject.Predmet.ProtuStrankaListFormatedOIB>
    <izvorni_sadrzaj>
      <item>DIOKI Organska petrokemija d.d., OIB 71451172026</item>
    </izvorni_sadrzaj>
    <derivirana_varijabla naziv="DomainObject.Predmet.ProtuStrankaListFormatedOIB_1">
      <item>DIOKI Organska petrokemija d.d., OIB 71451172026</item>
    </derivirana_varijabla>
  </DomainObject.Predmet.ProtuStrankaListFormatedOIB>
  <DomainObject.Predmet.ProtuStrankaListFormatedWithAdress>
    <izvorni_sadrzaj>
      <item>DIOKI Organska petrokemija d.d., Čulinečka cesta 252, 10000 Zagreb</item>
    </izvorni_sadrzaj>
    <derivirana_varijabla naziv="DomainObject.Predmet.ProtuStrankaListFormatedWithAdress_1">
      <item>DIOKI Organska petrokemija d.d., Čulinečka cesta 252, 10000 Zagreb</item>
    </derivirana_varijabla>
  </DomainObject.Predmet.ProtuStrankaListFormatedWithAdress>
  <DomainObject.Predmet.ProtuStrankaListFormatedWithAdressOIB>
    <izvorni_sadrzaj>
      <item>DIOKI Organska petrokemija d.d., OIB 71451172026, Čulinečka cesta 252, 10000 Zagreb</item>
    </izvorni_sadrzaj>
    <derivirana_varijabla naziv="DomainObject.Predmet.ProtuStrankaListFormatedWithAdressOIB_1">
      <item>DIOKI Organska petrokemija d.d., OIB 71451172026, Čulinečka cesta 252, 10000 Zagreb</item>
    </derivirana_varijabla>
  </DomainObject.Predmet.ProtuStrankaListFormatedWithAdressOIB>
  <DomainObject.Predmet.ProtuStrankaListNazivFormated>
    <izvorni_sadrzaj>
      <item>DIOKI Organska petrokemija d.d.</item>
    </izvorni_sadrzaj>
    <derivirana_varijabla naziv="DomainObject.Predmet.ProtuStrankaListNazivFormated_1">
      <item>DIOKI Organska petrokemija d.d.</item>
    </derivirana_varijabla>
  </DomainObject.Predmet.ProtuStrankaListNazivFormated>
  <DomainObject.Predmet.ProtuStrankaListNazivFormatedOIB>
    <izvorni_sadrzaj>
      <item>DIOKI Organska petrokemija d.d., OIB 71451172026</item>
    </izvorni_sadrzaj>
    <derivirana_varijabla naziv="DomainObject.Predmet.ProtuStrankaListNazivFormatedOIB_1">
      <item>DIOKI Organska petrokemija d.d., OIB 71451172026</item>
    </derivirana_varijabla>
  </DomainObject.Predmet.ProtuStrankaListNazivFormatedOIB>
  <DomainObject.Predmet.OstaliListFormated>
    <izvorni_sadrzaj>
      <item>Leo Dolezil</item>
      <item>Marija Vujčić Turkulin</item>
      <item>H-ABDUCO društvo s ograničenom odgovornošću za usluge</item>
      <item>Ministarstvo financija, Porezna uprava</item>
      <item>Zagrabačke nekretnine d. o. o.</item>
      <item>Helb d. o. o.</item>
      <item>Ivica Ratković</item>
      <item>Inga Grgić</item>
      <item>Grad Zagreb</item>
      <item>ZAGREBAČKA BANKA DIONIČKO DRUŠTVO</item>
      <item>HRVATSKA BANKA ZA OBNOVU I RAZVITAK</item>
      <item>NEKRETNINE PLUS društvo s ograničenom odgovornošću za upravljanje nekretninama</item>
      <item>BANKA KOVANICA dioničko društvo</item>
      <item>HYPO INTERNATIONAL</item>
      <item>Raiffeisenbank Austria d.d.</item>
      <item>Siemens dioničko društvo za elektrotehniku</item>
      <item>KARLOVAČKA BANKA dioničko društvo</item>
      <item>MAMIĆ PERIĆ REBERSKI RIMAC Odvjetničko društvo, društvo s ograničenom odgovornošću</item>
      <item>Ivan Stanko Maleš</item>
      <item>Goran Durmiš</item>
      <item>Ivana Radeljak</item>
      <item>HETA ASSET RESOLUTION AG</item>
    </izvorni_sadrzaj>
    <derivirana_varijabla naziv="DomainObject.Predmet.OstaliListFormated_1">
      <item>Leo Dolezil</item>
      <item>Marija Vujčić Turkulin</item>
      <item>H-ABDUCO društvo s ograničenom odgovornošću za usluge</item>
      <item>Ministarstvo financija, Porezna uprava</item>
      <item>Zagrabačke nekretnine d. o. o.</item>
      <item>Helb d. o. o.</item>
      <item>Ivica Ratković</item>
      <item>Inga Grgić</item>
      <item>Grad Zagreb</item>
      <item>ZAGREBAČKA BANKA DIONIČKO DRUŠTVO</item>
      <item>HRVATSKA BANKA ZA OBNOVU I RAZVITAK</item>
      <item>NEKRETNINE PLUS društvo s ograničenom odgovornošću za upravljanje nekretninama</item>
      <item>BANKA KOVANICA dioničko društvo</item>
      <item>HYPO INTERNATIONAL</item>
      <item>Raiffeisenbank Austria d.d.</item>
      <item>Siemens dioničko društvo za elektrotehniku</item>
      <item>KARLOVAČKA BANKA dioničko društvo</item>
      <item>MAMIĆ PERIĆ REBERSKI RIMAC Odvjetničko društvo, društvo s ograničenom odgovornošću</item>
      <item>Ivan Stanko Maleš</item>
      <item>Goran Durmiš</item>
      <item>Ivana Radeljak</item>
      <item>HETA ASSET RESOLUTION AG</item>
    </derivirana_varijabla>
  </DomainObject.Predmet.OstaliListFormated>
  <DomainObject.Predmet.OstaliListFormatedOIB>
    <izvorni_sadrzaj>
      <item>Leo Dolezil, OIB 58098157434</item>
      <item>Marija Vujčić Turkulin, OIB 22593287559</item>
      <item>H-ABDUCO društvo s ograničenom odgovornošću za usluge, OIB 13667298928</item>
      <item>Ministarstvo financija, Porezna uprava</item>
      <item>Zagrabačke nekretnine d. o. o., OIB 15364543303</item>
      <item>Helb d. o. o., OIB 38935991904</item>
      <item>Ivica Ratković, OIB 89868920596</item>
      <item>Inga Grgić, OIB 61067316396</item>
      <item>Grad Zagreb, OIB 61817894937</item>
      <item>ZAGREBAČKA BANKA DIONIČKO DRUŠTVO, OIB 92963223473</item>
      <item>HRVATSKA BANKA ZA OBNOVU I RAZVITAK, OIB 26702280390</item>
      <item>NEKRETNINE PLUS društvo s ograničenom odgovornošću za upravljanje nekretninama, OIB 56542840869</item>
      <item>BANKA KOVANICA dioničko društvo, OIB 33039197637</item>
      <item>HYPO INTERNATIONAL</item>
      <item>Raiffeisenbank Austria d.d., OIB 53056966535</item>
      <item>Siemens dioničko društvo za elektrotehniku, OIB 12673471493</item>
      <item>KARLOVAČKA BANKA dioničko društvo, OIB 08106331075</item>
      <item>MAMIĆ PERIĆ REBERSKI RIMAC Odvjetničko društvo, društvo s ograničenom odgovornošću, OIB 32802230502</item>
      <item>Ivan Stanko Maleš</item>
      <item>Goran Durmiš</item>
      <item>Ivana Radeljak</item>
      <item>HETA ASSET RESOLUTION AG</item>
    </izvorni_sadrzaj>
    <derivirana_varijabla naziv="DomainObject.Predmet.OstaliListFormatedOIB_1">
      <item>Leo Dolezil, OIB 58098157434</item>
      <item>Marija Vujčić Turkulin, OIB 22593287559</item>
      <item>H-ABDUCO društvo s ograničenom odgovornošću za usluge, OIB 13667298928</item>
      <item>Ministarstvo financija, Porezna uprava</item>
      <item>Zagrabačke nekretnine d. o. o., OIB 15364543303</item>
      <item>Helb d. o. o., OIB 38935991904</item>
      <item>Ivica Ratković, OIB 89868920596</item>
      <item>Inga Grgić, OIB 61067316396</item>
      <item>Grad Zagreb, OIB 61817894937</item>
      <item>ZAGREBAČKA BANKA DIONIČKO DRUŠTVO, OIB 92963223473</item>
      <item>HRVATSKA BANKA ZA OBNOVU I RAZVITAK, OIB 26702280390</item>
      <item>NEKRETNINE PLUS društvo s ograničenom odgovornošću za upravljanje nekretninama, OIB 56542840869</item>
      <item>BANKA KOVANICA dioničko društvo, OIB 33039197637</item>
      <item>HYPO INTERNATIONAL</item>
      <item>Raiffeisenbank Austria d.d., OIB 53056966535</item>
      <item>Siemens dioničko društvo za elektrotehniku, OIB 12673471493</item>
      <item>KARLOVAČKA BANKA dioničko društvo, OIB 08106331075</item>
      <item>MAMIĆ PERIĆ REBERSKI RIMAC Odvjetničko društvo, društvo s ograničenom odgovornošću, OIB 32802230502</item>
      <item>Ivan Stanko Maleš</item>
      <item>Goran Durmiš</item>
      <item>Ivana Radeljak</item>
      <item>HETA ASSET RESOLUTION AG</item>
    </derivirana_varijabla>
  </DomainObject.Predmet.OstaliListFormatedOIB>
  <DomainObject.Predmet.OstaliListFormatedWithAdress>
    <izvorni_sadrzaj>
      <item>Leo Dolezil, Wickerhauserova 16A, 10000 Zagreb</item>
      <item>Marija Vujčić Turkulin, Vrtlarska 3, 10000 Zagreb</item>
      <item>H-ABDUCO društvo s ograničenom odgovornošću za usluge, Slavonska avenija 6A, 10000 Zagreb</item>
      <item>Ministarstvo financija, Porezna uprava, Avenija Dubrovnik 32, 10000 Zagreb</item>
      <item>Zagrabačke nekretnine d. o. o., Nova Ves 17, 10000 Zagreb</item>
      <item>Helb d. o. o., Slavka Kolara 4, 10370 Dugo Selo</item>
      <item>Ivica Ratković, Rafe Barišića 22, 10000 Zagreb</item>
      <item>Inga Grgić, Voćarska 3, 10255 Gornji Stupnik</item>
      <item>Grad Zagreb, Stjepana Radića 1, 10000 Zagreb</item>
      <item>ZAGREBAČKA BANKA DIONIČKO DRUŠTVO, Paromlinska 2, 10000 Zagreb</item>
      <item>HRVATSKA BANKA ZA OBNOVU I RAZVITAK, Strossmayerov Trg 9, 10000 Zagreb</item>
      <item>NEKRETNINE PLUS društvo s ograničenom odgovornošću za upravljanje nekretninama, Varaždinska ulica, I odvojak 11, 42000 Jalkovec</item>
      <item>BANKA KOVANICA dioničko društvo, Petra Preradovića 29, 42000 Varaždin</item>
      <item>HYPO INTERNATIONAL, nema, nema Klagenfurt</item>
      <item>Raiffeisenbank Austria d.d., Petrinjska 59, 10000 Zagreb</item>
      <item>Siemens dioničko društvo za elektrotehniku, Heinzelova 70/a, 10000 Zagreb</item>
      <item>KARLOVAČKA BANKA dioničko društvo, Ivana Gorana Kovačića 1, 47000 Karlovac</item>
      <item>MAMIĆ PERIĆ REBERSKI RIMAC Odvjetničko društvo, društvo s ograničenom odgovornošću, Radnička cesta 80, 10000 Zagreb</item>
      <item>Ivan Stanko Maleš, Ulica grada Vukovara 269f, 10000 Zagreb</item>
      <item>Goran Durmiš, Preradovićeva 24, 10000 Zagreb</item>
      <item>Ivana Radeljak, Masarykova 13, 10000 Zagreb</item>
      <item>HETA ASSET RESOLUTION AG, /, Klagenfurt</item>
    </izvorni_sadrzaj>
    <derivirana_varijabla naziv="DomainObject.Predmet.OstaliListFormatedWithAdress_1">
      <item>Leo Dolezil, Wickerhauserova 16A, 10000 Zagreb</item>
      <item>Marija Vujčić Turkulin, Vrtlarska 3, 10000 Zagreb</item>
      <item>H-ABDUCO društvo s ograničenom odgovornošću za usluge, Slavonska avenija 6A, 10000 Zagreb</item>
      <item>Ministarstvo financija, Porezna uprava, Avenija Dubrovnik 32, 10000 Zagreb</item>
      <item>Zagrabačke nekretnine d. o. o., Nova Ves 17, 10000 Zagreb</item>
      <item>Helb d. o. o., Slavka Kolara 4, 10370 Dugo Selo</item>
      <item>Ivica Ratković, Rafe Barišića 22, 10000 Zagreb</item>
      <item>Inga Grgić, Voćarska 3, 10255 Gornji Stupnik</item>
      <item>Grad Zagreb, Stjepana Radića 1, 10000 Zagreb</item>
      <item>ZAGREBAČKA BANKA DIONIČKO DRUŠTVO, Paromlinska 2, 10000 Zagreb</item>
      <item>HRVATSKA BANKA ZA OBNOVU I RAZVITAK, Strossmayerov Trg 9, 10000 Zagreb</item>
      <item>NEKRETNINE PLUS društvo s ograničenom odgovornošću za upravljanje nekretninama, Varaždinska ulica, I odvojak 11, 42000 Jalkovec</item>
      <item>BANKA KOVANICA dioničko društvo, Petra Preradovića 29, 42000 Varaždin</item>
      <item>HYPO INTERNATIONAL, nema, nema Klagenfurt</item>
      <item>Raiffeisenbank Austria d.d., Petrinjska 59, 10000 Zagreb</item>
      <item>Siemens dioničko društvo za elektrotehniku, Heinzelova 70/a, 10000 Zagreb</item>
      <item>KARLOVAČKA BANKA dioničko društvo, Ivana Gorana Kovačića 1, 47000 Karlovac</item>
      <item>MAMIĆ PERIĆ REBERSKI RIMAC Odvjetničko društvo, društvo s ograničenom odgovornošću, Radnička cesta 80, 10000 Zagreb</item>
      <item>Ivan Stanko Maleš, Ulica grada Vukovara 269f, 10000 Zagreb</item>
      <item>Goran Durmiš, Preradovićeva 24, 10000 Zagreb</item>
      <item>Ivana Radeljak, Masarykova 13, 10000 Zagreb</item>
      <item>HETA ASSET RESOLUTION AG, /, Klagenfurt</item>
    </derivirana_varijabla>
  </DomainObject.Predmet.OstaliListFormatedWithAdress>
  <DomainObject.Predmet.OstaliListFormatedWithAdressOIB>
    <izvorni_sadrzaj>
      <item>Leo Dolezil, OIB 58098157434, Wickerhauserova 16A, 10000 Zagreb</item>
      <item>Marija Vujčić Turkulin, OIB 22593287559, Vrtlarska 3, 10000 Zagreb</item>
      <item>H-ABDUCO društvo s ograničenom odgovornošću za usluge, OIB 13667298928, Slavonska avenija 6A, 10000 Zagreb</item>
      <item>Ministarstvo financija, Porezna uprava, Avenija Dubrovnik 32, 10000 Zagreb</item>
      <item>Zagrabačke nekretnine d. o. o., OIB 15364543303, Nova Ves 17, 10000 Zagreb</item>
      <item>Helb d. o. o., OIB 38935991904, Slavka Kolara 4, 10370 Dugo Selo</item>
      <item>Ivica Ratković, OIB 89868920596, Rafe Barišića 22, 10000 Zagreb</item>
      <item>Inga Grgić, OIB 61067316396, Voćarska 3, 10255 Gornji Stupnik</item>
      <item>Grad Zagreb, OIB 61817894937, Stjepana Radića 1, 10000 Zagreb</item>
      <item>ZAGREBAČKA BANKA DIONIČKO DRUŠTVO, OIB 92963223473, Paromlinska 2, 10000 Zagreb</item>
      <item>HRVATSKA BANKA ZA OBNOVU I RAZVITAK, OIB 26702280390, Strossmayerov Trg 9, 10000 Zagreb</item>
      <item>NEKRETNINE PLUS društvo s ograničenom odgovornošću za upravljanje nekretninama, OIB 56542840869, Varaždinska ulica, I odvojak 11, 42000 Jalkovec</item>
      <item>BANKA KOVANICA dioničko društvo, OIB 33039197637, Petra Preradovića 29, 42000 Varaždin</item>
      <item>HYPO INTERNATIONAL, nema, nema Klagenfurt</item>
      <item>Raiffeisenbank Austria d.d., OIB 53056966535, Petrinjska 59, 10000 Zagreb</item>
      <item>Siemens dioničko društvo za elektrotehniku, OIB 12673471493, Heinzelova 70/a, 10000 Zagreb</item>
      <item>KARLOVAČKA BANKA dioničko društvo, OIB 08106331075, Ivana Gorana Kovačića 1, 47000 Karlovac</item>
      <item>MAMIĆ PERIĆ REBERSKI RIMAC Odvjetničko društvo, društvo s ograničenom odgovornošću, OIB 32802230502, Radnička cesta 80, 10000 Zagreb</item>
      <item>Ivan Stanko Maleš, Ulica grada Vukovara 269f, 10000 Zagreb</item>
      <item>Goran Durmiš, Preradovićeva 24, 10000 Zagreb</item>
      <item>Ivana Radeljak, Masarykova 13, 10000 Zagreb</item>
      <item>HETA ASSET RESOLUTION AG, /, Klagenfurt</item>
    </izvorni_sadrzaj>
    <derivirana_varijabla naziv="DomainObject.Predmet.OstaliListFormatedWithAdressOIB_1">
      <item>Leo Dolezil, OIB 58098157434, Wickerhauserova 16A, 10000 Zagreb</item>
      <item>Marija Vujčić Turkulin, OIB 22593287559, Vrtlarska 3, 10000 Zagreb</item>
      <item>H-ABDUCO društvo s ograničenom odgovornošću za usluge, OIB 13667298928, Slavonska avenija 6A, 10000 Zagreb</item>
      <item>Ministarstvo financija, Porezna uprava, Avenija Dubrovnik 32, 10000 Zagreb</item>
      <item>Zagrabačke nekretnine d. o. o., OIB 15364543303, Nova Ves 17, 10000 Zagreb</item>
      <item>Helb d. o. o., OIB 38935991904, Slavka Kolara 4, 10370 Dugo Selo</item>
      <item>Ivica Ratković, OIB 89868920596, Rafe Barišića 22, 10000 Zagreb</item>
      <item>Inga Grgić, OIB 61067316396, Voćarska 3, 10255 Gornji Stupnik</item>
      <item>Grad Zagreb, OIB 61817894937, Stjepana Radića 1, 10000 Zagreb</item>
      <item>ZAGREBAČKA BANKA DIONIČKO DRUŠTVO, OIB 92963223473, Paromlinska 2, 10000 Zagreb</item>
      <item>HRVATSKA BANKA ZA OBNOVU I RAZVITAK, OIB 26702280390, Strossmayerov Trg 9, 10000 Zagreb</item>
      <item>NEKRETNINE PLUS društvo s ograničenom odgovornošću za upravljanje nekretninama, OIB 56542840869, Varaždinska ulica, I odvojak 11, 42000 Jalkovec</item>
      <item>BANKA KOVANICA dioničko društvo, OIB 33039197637, Petra Preradovića 29, 42000 Varaždin</item>
      <item>HYPO INTERNATIONAL, nema, nema Klagenfurt</item>
      <item>Raiffeisenbank Austria d.d., OIB 53056966535, Petrinjska 59, 10000 Zagreb</item>
      <item>Siemens dioničko društvo za elektrotehniku, OIB 12673471493, Heinzelova 70/a, 10000 Zagreb</item>
      <item>KARLOVAČKA BANKA dioničko društvo, OIB 08106331075, Ivana Gorana Kovačića 1, 47000 Karlovac</item>
      <item>MAMIĆ PERIĆ REBERSKI RIMAC Odvjetničko društvo, društvo s ograničenom odgovornošću, OIB 32802230502, Radnička cesta 80, 10000 Zagreb</item>
      <item>Ivan Stanko Maleš, Ulica grada Vukovara 269f, 10000 Zagreb</item>
      <item>Goran Durmiš, Preradovićeva 24, 10000 Zagreb</item>
      <item>Ivana Radeljak, Masarykova 13, 10000 Zagreb</item>
      <item>HETA ASSET RESOLUTION AG, /, Klagenfurt</item>
    </derivirana_varijabla>
  </DomainObject.Predmet.OstaliListFormatedWithAdressOIB>
  <DomainObject.Predmet.OstaliListNazivFormated>
    <izvorni_sadrzaj>
      <item>Leo Dolezil</item>
      <item>Marija Vujčić Turkulin</item>
      <item>H-ABDUCO društvo s ograničenom odgovornošću za usluge</item>
      <item>Ministarstvo financija, Porezna uprava</item>
      <item>Zagrabačke nekretnine d. o. o.</item>
      <item>Helb d. o. o.</item>
      <item>Ivica Ratković</item>
      <item>Inga Grgić</item>
      <item>Grad Zagreb</item>
      <item>ZAGREBAČKA BANKA DIONIČKO DRUŠTVO</item>
      <item>HRVATSKA BANKA ZA OBNOVU I RAZVITAK</item>
      <item>NEKRETNINE PLUS društvo s ograničenom odgovornošću za upravljanje nekretninama</item>
      <item>BANKA KOVANICA dioničko društvo</item>
      <item>HYPO INTERNATIONAL</item>
      <item>Raiffeisenbank Austria d.d.</item>
      <item>Siemens dioničko društvo za elektrotehniku</item>
      <item>KARLOVAČKA BANKA dioničko društvo</item>
      <item>MAMIĆ PERIĆ REBERSKI RIMAC Odvjetničko društvo, društvo s ograničenom odgovornošću</item>
      <item>Ivan Stanko Maleš</item>
      <item>Goran Durmiš</item>
      <item>Ivana Radeljak</item>
      <item>HETA ASSET RESOLUTION AG</item>
    </izvorni_sadrzaj>
    <derivirana_varijabla naziv="DomainObject.Predmet.OstaliListNazivFormated_1">
      <item>Leo Dolezil</item>
      <item>Marija Vujčić Turkulin</item>
      <item>H-ABDUCO društvo s ograničenom odgovornošću za usluge</item>
      <item>Ministarstvo financija, Porezna uprava</item>
      <item>Zagrabačke nekretnine d. o. o.</item>
      <item>Helb d. o. o.</item>
      <item>Ivica Ratković</item>
      <item>Inga Grgić</item>
      <item>Grad Zagreb</item>
      <item>ZAGREBAČKA BANKA DIONIČKO DRUŠTVO</item>
      <item>HRVATSKA BANKA ZA OBNOVU I RAZVITAK</item>
      <item>NEKRETNINE PLUS društvo s ograničenom odgovornošću za upravljanje nekretninama</item>
      <item>BANKA KOVANICA dioničko društvo</item>
      <item>HYPO INTERNATIONAL</item>
      <item>Raiffeisenbank Austria d.d.</item>
      <item>Siemens dioničko društvo za elektrotehniku</item>
      <item>KARLOVAČKA BANKA dioničko društvo</item>
      <item>MAMIĆ PERIĆ REBERSKI RIMAC Odvjetničko društvo, društvo s ograničenom odgovornošću</item>
      <item>Ivan Stanko Maleš</item>
      <item>Goran Durmiš</item>
      <item>Ivana Radeljak</item>
      <item>HETA ASSET RESOLUTION AG</item>
    </derivirana_varijabla>
  </DomainObject.Predmet.OstaliListNazivFormated>
  <DomainObject.Predmet.OstaliListNazivFormatedOIB>
    <izvorni_sadrzaj>
      <item>Leo Dolezil, OIB 58098157434</item>
      <item>Marija Vujčić Turkulin, OIB 22593287559</item>
      <item>H-ABDUCO društvo s ograničenom odgovornošću za usluge, OIB 13667298928</item>
      <item>Ministarstvo financija, Porezna uprava</item>
      <item>Zagrabačke nekretnine d. o. o., OIB 15364543303</item>
      <item>Helb d. o. o., OIB 38935991904</item>
      <item>Ivica Ratković, OIB 89868920596</item>
      <item>Inga Grgić, OIB 61067316396</item>
      <item>Grad Zagreb, OIB 61817894937</item>
      <item>ZAGREBAČKA BANKA DIONIČKO DRUŠTVO, OIB 92963223473</item>
      <item>HRVATSKA BANKA ZA OBNOVU I RAZVITAK, OIB 26702280390</item>
      <item>NEKRETNINE PLUS društvo s ograničenom odgovornošću za upravljanje nekretninama, OIB 56542840869</item>
      <item>BANKA KOVANICA dioničko društvo, OIB 33039197637</item>
      <item>HYPO INTERNATIONAL</item>
      <item>Raiffeisenbank Austria d.d., OIB 53056966535</item>
      <item>Siemens dioničko društvo za elektrotehniku, OIB 12673471493</item>
      <item>KARLOVAČKA BANKA dioničko društvo, OIB 08106331075</item>
      <item>MAMIĆ PERIĆ REBERSKI RIMAC Odvjetničko društvo, društvo s ograničenom odgovornošću, OIB 32802230502</item>
      <item>Ivan Stanko Maleš</item>
      <item>Goran Durmiš</item>
      <item>Ivana Radeljak</item>
      <item>HETA ASSET RESOLUTION AG</item>
    </izvorni_sadrzaj>
    <derivirana_varijabla naziv="DomainObject.Predmet.OstaliListNazivFormatedOIB_1">
      <item>Leo Dolezil, OIB 58098157434</item>
      <item>Marija Vujčić Turkulin, OIB 22593287559</item>
      <item>H-ABDUCO društvo s ograničenom odgovornošću za usluge, OIB 13667298928</item>
      <item>Ministarstvo financija, Porezna uprava</item>
      <item>Zagrabačke nekretnine d. o. o., OIB 15364543303</item>
      <item>Helb d. o. o., OIB 38935991904</item>
      <item>Ivica Ratković, OIB 89868920596</item>
      <item>Inga Grgić, OIB 61067316396</item>
      <item>Grad Zagreb, OIB 61817894937</item>
      <item>ZAGREBAČKA BANKA DIONIČKO DRUŠTVO, OIB 92963223473</item>
      <item>HRVATSKA BANKA ZA OBNOVU I RAZVITAK, OIB 26702280390</item>
      <item>NEKRETNINE PLUS društvo s ograničenom odgovornošću za upravljanje nekretninama, OIB 56542840869</item>
      <item>BANKA KOVANICA dioničko društvo, OIB 33039197637</item>
      <item>HYPO INTERNATIONAL</item>
      <item>Raiffeisenbank Austria d.d., OIB 53056966535</item>
      <item>Siemens dioničko društvo za elektrotehniku, OIB 12673471493</item>
      <item>KARLOVAČKA BANKA dioničko društvo, OIB 08106331075</item>
      <item>MAMIĆ PERIĆ REBERSKI RIMAC Odvjetničko društvo, društvo s ograničenom odgovornošću, OIB 32802230502</item>
      <item>Ivan Stanko Maleš</item>
      <item>Goran Durmiš</item>
      <item>Ivana Radeljak</item>
      <item>HETA ASSET RESOLUTION AG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travnja 2018.</izvorni_sadrzaj>
    <derivirana_varijabla naziv="DomainObject.Datum_1">23.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DIOKI Organska petrokemija d.d.</izvorni_sadrzaj>
    <derivirana_varijabla naziv="DomainObject.Predmet.ProtustrankaIDrugi_1">DIOKI Organska petrokemija d.d.</derivirana_varijabla>
  </DomainObject.Predmet.ProtustrankaIDrugi>
  <DomainObject.Predmet.StrankaIDrugiAdressOIB>
    <izvorni_sadrzaj>FINA ZAGREB, OIB 85821130368, KOTURAŠKA 43, 10000 Zagreb i dr.</izvorni_sadrzaj>
    <derivirana_varijabla naziv="DomainObject.Predmet.StrankaIDrugiAdressOIB_1">FINA ZAGREB, OIB 85821130368, KOTURAŠKA 43, 10000 Zagreb i dr.</derivirana_varijabla>
  </DomainObject.Predmet.StrankaIDrugiAdressOIB>
  <DomainObject.Predmet.ProtustrankaIDrugiAdressOIB>
    <izvorni_sadrzaj>DIOKI Organska petrokemija d.d., OIB 71451172026, Čulinečka cesta 252, 10000 Zagreb</izvorni_sadrzaj>
    <derivirana_varijabla naziv="DomainObject.Predmet.ProtustrankaIDrugiAdressOIB_1">DIOKI Organska petrokemija d.d., OIB 71451172026, Čulinečka cesta 252,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DIOKI Organska petrokemija d.d.</item>
      <item>Leo Dolezil</item>
      <item>Marija Vujčić Turkulin</item>
      <item>H-ABDUCO društvo s ograničenom odgovornošću za usluge</item>
      <item>Ministarstvo financija, Porezna uprava</item>
      <item>Zagrabačke nekretnine d. o. o.</item>
      <item>Helb d. o. o.</item>
      <item>Ivica Ratković</item>
      <item>Inga Grgić</item>
      <item>Grad Zagreb</item>
      <item>TVORNICA TURBINA d.o.o.</item>
      <item>SIGMA S VL. SLAVKO PERIĆ</item>
      <item>POLJO-PROM d.o.o. za usluge</item>
      <item>ODRŽAVANJE I IZGRADNJA POGONA d.o.o. za proizvodnju, trgovinu i usluge</item>
      <item>TIHOMIR BRNJANEC</item>
      <item>MIHAEL IVANOVIĆ</item>
      <item>RESINEX CROATIA d.o.o. za trgovinu i usluge</item>
      <item>ZVONKO GULIŠ</item>
      <item>STJEPAN MATEJČIĆ</item>
      <item>JAVNA VATROGASNA POSTROJBA</item>
      <item>PIMEX, d.o.o. za proizvodnju poljoprivredne mehanizacije, vanjsku i unutarnju trgovinu</item>
      <item>E E- SERVIS ZA POPRAVAK STROJEVA VL. JAKAC ECIO</item>
      <item>VILSTROJ društvo s ograničenom odgovornošću za usluge i trgovinu</item>
      <item>SOLAR BILIĆ d.o.o. za proizvodnju energije i usluge</item>
      <item>LUKA PIRŠLJIN</item>
      <item>IVERO društvo s ograničenom odgovornošću za trgovinu i usluge</item>
      <item>DVD BIŠKUPCI</item>
      <item>DOBROVOLJNO VATROGASNO DRUŠTVO ČAZMA</item>
      <item>VESNA RUKAVINA</item>
      <item>JOSIP JAKOUBEK</item>
      <item>DARIO VIDOVIĆ</item>
      <item>SIROVINA društvo s ograničenom odgovornošću za ekologiju i gospodarenje otpadom</item>
      <item>FAGUS DRV. OBRT VL. ANTUN KLJAIĆ</item>
      <item>VAR društvo s ograničenom odgovornošću za unutarnju i vanjsku trgovinu i usluge</item>
      <item>3 K.F. d.o.o. za trgovinu i usluge</item>
      <item>VATROGASNA ZAJEDNICA OPĆINA POPOVAČA</item>
      <item>TRCZ RABLJENA VOZILA d.o.o. za trgovinu i usluge</item>
      <item>IVAN KLJAIĆ</item>
      <item>JUNGO, d.o.o.  za trgovinu i usluge, turistička agencija</item>
      <item>AUTOP. AUTOD. IVAN PAVLOVIĆ</item>
      <item>VTROGASNA ZAJEDNICA DARUVAR</item>
      <item>BOŽIDAR BARTOL</item>
      <item>FRANJO BOŽIĆ</item>
      <item>INFORMATIČKE TEHNOLOGIJE AUDAX d.o.o. za informatiku i poslovno savjetovanje</item>
      <item>AUTO-DABO društvo s ograničenom odgovornošću za trgovinu i usluge</item>
      <item>BRKOVIĆ društvo s ograničenom odgovornošću za preradu otpadnih materijala, trgovinu i usluge</item>
      <item>PILANA JAKLIĆ</item>
      <item>KLAR-IVA d.o.o. za trgovinu i usluge</item>
      <item>VITKOVIĆ PROM društvo s ograničenom odgovornošću za usluge, trgovinu i uvoz-izvoz</item>
      <item>SAMO TREBA DELATI d.o.o. za trgovinu i usluge</item>
      <item>ZE - TRA društvo s ograničenom odgovornošću za proizvodnju, marketing i transport</item>
      <item>CE-ZA-R Centar za reciklažu d.o.o.</item>
      <item>DANICA ANTOLKOVIĆ</item>
      <item>CENTAR ZA KOMBINIRANI TRANSPORT ZAGREB, d.d. za proizvodnju, prijevoz, otpremništvo i trgovinu</item>
      <item>ZAGREBAČKA BANKA DIONIČKO DRUŠTVO</item>
      <item>HRVATSKA BANKA ZA OBNOVU I RAZVITAK</item>
      <item>Gordan Hudina</item>
      <item>NEKRETNINE PLUS društvo s ograničenom odgovornošću za upravljanje nekretninama</item>
      <item>BANKA KOVANICA dioničko društvo</item>
      <item>HYPO INTERNATIONAL</item>
      <item>Raiffeisenbank Austria d.d.</item>
      <item>Siemens dioničko društvo za elektrotehniku</item>
      <item>KARLOVAČKA BANKA dioničko društvo</item>
      <item>MAMIĆ PERIĆ REBERSKI RIMAC Odvjetničko društvo, društvo s ograničenom odgovornošću</item>
      <item>Ivan Stanko Maleš</item>
      <item>Goran Durmiš</item>
      <item>Ivana Radeljak</item>
      <item>CIOS CARGO društvo s ograničenom odgovornošću za iznajmljivanje vozila i opreme</item>
      <item>HETA ASSET RESOLUTION AG</item>
      <item>MAMIĆ PERIĆ REBERSKI RIMAC Odvjetničko društvo, društvo s ograničenom odgovornošću</item>
      <item>KMAG d.o.o. zastupstvo</item>
    </izvorni_sadrzaj>
    <derivirana_varijabla naziv="DomainObject.Predmet.SudioniciListNaziv_1">
      <item>FINA ZAGREB</item>
      <item>DIOKI Organska petrokemija d.d.</item>
      <item>Leo Dolezil</item>
      <item>Marija Vujčić Turkulin</item>
      <item>H-ABDUCO društvo s ograničenom odgovornošću za usluge</item>
      <item>Ministarstvo financija, Porezna uprava</item>
      <item>Zagrabačke nekretnine d. o. o.</item>
      <item>Helb d. o. o.</item>
      <item>Ivica Ratković</item>
      <item>Inga Grgić</item>
      <item>Grad Zagreb</item>
      <item>TVORNICA TURBINA d.o.o.</item>
      <item>SIGMA S VL. SLAVKO PERIĆ</item>
      <item>POLJO-PROM d.o.o. za usluge</item>
      <item>ODRŽAVANJE I IZGRADNJA POGONA d.o.o. za proizvodnju, trgovinu i usluge</item>
      <item>TIHOMIR BRNJANEC</item>
      <item>MIHAEL IVANOVIĆ</item>
      <item>RESINEX CROATIA d.o.o. za trgovinu i usluge</item>
      <item>ZVONKO GULIŠ</item>
      <item>STJEPAN MATEJČIĆ</item>
      <item>JAVNA VATROGASNA POSTROJBA</item>
      <item>PIMEX, d.o.o. za proizvodnju poljoprivredne mehanizacije, vanjsku i unutarnju trgovinu</item>
      <item>E E- SERVIS ZA POPRAVAK STROJEVA VL. JAKAC ECIO</item>
      <item>VILSTROJ društvo s ograničenom odgovornošću za usluge i trgovinu</item>
      <item>SOLAR BILIĆ d.o.o. za proizvodnju energije i usluge</item>
      <item>LUKA PIRŠLJIN</item>
      <item>IVERO društvo s ograničenom odgovornošću za trgovinu i usluge</item>
      <item>DVD BIŠKUPCI</item>
      <item>DOBROVOLJNO VATROGASNO DRUŠTVO ČAZMA</item>
      <item>VESNA RUKAVINA</item>
      <item>JOSIP JAKOUBEK</item>
      <item>DARIO VIDOVIĆ</item>
      <item>SIROVINA društvo s ograničenom odgovornošću za ekologiju i gospodarenje otpadom</item>
      <item>FAGUS DRV. OBRT VL. ANTUN KLJAIĆ</item>
      <item>VAR društvo s ograničenom odgovornošću za unutarnju i vanjsku trgovinu i usluge</item>
      <item>3 K.F. d.o.o. za trgovinu i usluge</item>
      <item>VATROGASNA ZAJEDNICA OPĆINA POPOVAČA</item>
      <item>TRCZ RABLJENA VOZILA d.o.o. za trgovinu i usluge</item>
      <item>IVAN KLJAIĆ</item>
      <item>JUNGO, d.o.o.  za trgovinu i usluge, turistička agencija</item>
      <item>AUTOP. AUTOD. IVAN PAVLOVIĆ</item>
      <item>VTROGASNA ZAJEDNICA DARUVAR</item>
      <item>BOŽIDAR BARTOL</item>
      <item>FRANJO BOŽIĆ</item>
      <item>INFORMATIČKE TEHNOLOGIJE AUDAX d.o.o. za informatiku i poslovno savjetovanje</item>
      <item>AUTO-DABO društvo s ograničenom odgovornošću za trgovinu i usluge</item>
      <item>BRKOVIĆ društvo s ograničenom odgovornošću za preradu otpadnih materijala, trgovinu i usluge</item>
      <item>PILANA JAKLIĆ</item>
      <item>KLAR-IVA d.o.o. za trgovinu i usluge</item>
      <item>VITKOVIĆ PROM društvo s ograničenom odgovornošću za usluge, trgovinu i uvoz-izvoz</item>
      <item>SAMO TREBA DELATI d.o.o. za trgovinu i usluge</item>
      <item>ZE - TRA društvo s ograničenom odgovornošću za proizvodnju, marketing i transport</item>
      <item>CE-ZA-R Centar za reciklažu d.o.o.</item>
      <item>DANICA ANTOLKOVIĆ</item>
      <item>CENTAR ZA KOMBINIRANI TRANSPORT ZAGREB, d.d. za proizvodnju, prijevoz, otpremništvo i trgovinu</item>
      <item>ZAGREBAČKA BANKA DIONIČKO DRUŠTVO</item>
      <item>HRVATSKA BANKA ZA OBNOVU I RAZVITAK</item>
      <item>Gordan Hudina</item>
      <item>NEKRETNINE PLUS društvo s ograničenom odgovornošću za upravljanje nekretninama</item>
      <item>BANKA KOVANICA dioničko društvo</item>
      <item>HYPO INTERNATIONAL</item>
      <item>Raiffeisenbank Austria d.d.</item>
      <item>Siemens dioničko društvo za elektrotehniku</item>
      <item>KARLOVAČKA BANKA dioničko društvo</item>
      <item>MAMIĆ PERIĆ REBERSKI RIMAC Odvjetničko društvo, društvo s ograničenom odgovornošću</item>
      <item>Ivan Stanko Maleš</item>
      <item>Goran Durmiš</item>
      <item>Ivana Radeljak</item>
      <item>CIOS CARGO društvo s ograničenom odgovornošću za iznajmljivanje vozila i opreme</item>
      <item>HETA ASSET RESOLUTION AG</item>
      <item>MAMIĆ PERIĆ REBERSKI RIMAC Odvjetničko društvo, društvo s ograničenom odgovornošću</item>
      <item>KMAG d.o.o. zastupstvo</item>
    </derivirana_varijabla>
  </DomainObject.Predmet.SudioniciListNaziv>
  <DomainObject.Predmet.SudioniciListAdressOIB>
    <izvorni_sadrzaj>
      <item>FINA ZAGREB, OIB 85821130368, KOTURAŠKA 43,10000 Zagreb</item>
      <item>DIOKI Organska petrokemija d.d., OIB 71451172026, Čulinečka cesta 252,10000 Zagreb</item>
      <item>Leo Dolezil, OIB 58098157434, Wickerhauserova 16A,10000 Zagreb</item>
      <item>Marija Vujčić Turkulin, OIB 22593287559, Vrtlarska 3,10000 Zagreb</item>
      <item>H-ABDUCO društvo s ograničenom odgovornošću za usluge, OIB 13667298928, Slavonska avenija 6A,10000 Zagreb</item>
      <item>Ministarstvo financija, Porezna uprava, Avenija Dubrovnik 32,10000 Zagreb</item>
      <item>Zagrabačke nekretnine d. o. o., OIB 15364543303, Nova Ves 17,10000 Zagreb</item>
      <item>Helb d. o. o., OIB 38935991904, Slavka Kolara 4,10370 Dugo Selo</item>
      <item>Ivica Ratković, OIB 89868920596, Rafe Barišića 22,10000 Zagreb</item>
      <item>Inga Grgić, OIB 61067316396, Voćarska 3,10255 Gornji Stupnik</item>
      <item>Grad Zagreb, OIB 61817894937, Stjepana Radića 1,10000 Zagreb</item>
      <item>TVORNICA TURBINA d.o.o., OIB 32258484464, Stanka Vraza 53,47000 Karlovac</item>
      <item>SIGMA S VL. SLAVKO PERIĆ, OIB 40207522223</item>
      <item>POLJO-PROM d.o.o. za usluge, OIB 26189340470, Križanići 27,10020 Hrašće Turopoljsko</item>
      <item>ODRŽAVANJE I IZGRADNJA POGONA d.o.o. za proizvodnju, trgovinu i usluge, OIB 37154625188, Savska opatovina 34,Zagreb</item>
      <item>TIHOMIR BRNJANEC</item>
      <item>MIHAEL IVANOVIĆ</item>
      <item>RESINEX CROATIA d.o.o. za trgovinu i usluge, OIB 79438419256, Kreše Golika 5,Zagreb</item>
      <item>ZVONKO GULIŠ</item>
      <item>STJEPAN MATEJČIĆ</item>
      <item>JAVNA VATROGASNA POSTROJBA</item>
      <item>PIMEX, d.o.o. za proizvodnju poljoprivredne mehanizacije, vanjsku i unutarnju trgovinu, OIB 03517896862, Lukavec, Nova cesta 16,10410 Velika Gorica</item>
      <item>E E- SERVIS ZA POPRAVAK STROJEVA VL. JAKAC ECIO, OIB 91901325663</item>
      <item>VILSTROJ društvo s ograničenom odgovornošću za usluge i trgovinu, OIB 14411754953, Mažinjica 77,52420 Buzet</item>
      <item>SOLAR BILIĆ d.o.o. za proizvodnju energije i usluge, OIB 22052348114, Kraljevec 16,Zagreb</item>
      <item>LUKA PIRŠLJIN, OIB </item>
      <item>IVERO društvo s ograničenom odgovornošću za trgovinu i usluge, OIB 89206455960, Planinska 13,10360 Sesvete</item>
      <item>DVD BIŠKUPCI, OIB 75933519360</item>
      <item>DOBROVOLJNO VATROGASNO DRUŠTVO ČAZMA, OIB 30314115980</item>
      <item>VESNA RUKAVINA</item>
      <item>JOSIP JAKOUBEK</item>
      <item>DARIO VIDOVIĆ</item>
      <item>SIROVINA društvo s ograničenom odgovornošću za ekologiju i gospodarenje otpadom, OIB 30322785480, Ulica 29. rujna 2,43000 Bjelovar</item>
      <item>FAGUS DRV. OBRT VL. ANTUN KLJAIĆ, OIB 01290178100</item>
      <item>VAR društvo s ograničenom odgovornošću za unutarnju i vanjsku trgovinu i usluge, OIB 66402309304, Primišljanska 3,Zagreb</item>
      <item>3 K.F. d.o.o. za trgovinu i usluge, OIB 49939600448, Ivanićgradska 42,Zagreb</item>
      <item>VATROGASNA ZAJEDNICA OPĆINA POPOVAČA</item>
      <item>TRCZ RABLJENA VOZILA d.o.o. za trgovinu i usluge, OIB 39500334369, Zagrebačka 118,10360 Sesvete</item>
      <item>IVAN KLJAIĆ</item>
      <item>JUNGO, d.o.o.  za trgovinu i usluge, turistička agencija, OIB 66632728885, Poljička cesta 22,21315 Jesenice</item>
      <item>AUTOP. AUTOD. IVAN PAVLOVIĆ, OIB 96963825773</item>
      <item>VTROGASNA ZAJEDNICA DARUVAR</item>
      <item>BOŽIDAR BARTOL, OIB 77422815118</item>
      <item>FRANJO BOŽIĆ</item>
      <item>INFORMATIČKE TEHNOLOGIJE AUDAX d.o.o. za informatiku i poslovno savjetovanje, OIB 28434783841, Petra Krešimira IV br. 5,35000 Slavonski Brod</item>
      <item>AUTO-DABO društvo s ograničenom odgovornošću za trgovinu i usluge, OIB 81363721800, Kaniža/bb,42240 Kaniža</item>
      <item>BRKOVIĆ društvo s ograničenom odgovornošću za preradu otpadnih materijala, trgovinu i usluge, OIB 69326119226, Industrijska 3,10431 Sveta Nedelja</item>
      <item>PILANA JAKLIĆ, OIB 74345196762</item>
      <item>KLAR-IVA d.o.o. za trgovinu i usluge, OIB 03963335960, Luja Adamiča 13,Zagreb</item>
      <item>VITKOVIĆ PROM društvo s ograničenom odgovornošću za usluge, trgovinu i uvoz-izvoz, OIB 50705099618, Bocakova 48,10380 Sveti Ivan Zelina</item>
      <item>SAMO TREBA DELATI d.o.o. za trgovinu i usluge, OIB 91854435907, Selska 8,10437 Bestovje</item>
      <item>ZE - TRA društvo s ograničenom odgovornošću za proizvodnju, marketing i transport, OIB 84412170391, Krečaves 91a,10380 Sveti Ivan Zelina</item>
      <item>CE-ZA-R Centar za reciklažu d.o.o., OIB 03860945174, Josipa Lončara 15,Zagreb</item>
      <item>DANICA ANTOLKOVIĆ</item>
      <item>CENTAR ZA KOMBINIRANI TRANSPORT ZAGREB, d.d. za proizvodnju, prijevoz, otpremništvo i trgovinu, OIB 49800593791, Trg senjskih uskoka 7-8,Zagreb</item>
      <item>ZAGREBAČKA BANKA DIONIČKO DRUŠTVO, OIB 92963223473, Paromlinska 2,10000 Zagreb</item>
      <item>HRVATSKA BANKA ZA OBNOVU I RAZVITAK, OIB 26702280390, Strossmayerov Trg 9,10000 Zagreb</item>
      <item>Gordan Hudina, OIB 55156531315, Čalogovićeva Ulica 1,10000 Zagreb</item>
      <item>NEKRETNINE PLUS društvo s ograničenom odgovornošću za upravljanje nekretninama, OIB 56542840869, Varaždinska ulica, I odvojak 11,42000 Jalkovec</item>
      <item>BANKA KOVANICA dioničko društvo, OIB 33039197637, Petra Preradovića 29,42000 Varaždin</item>
      <item>HYPO INTERNATIONAL, nema,nema Klagenfurt</item>
      <item>Raiffeisenbank Austria d.d., OIB 53056966535, Petrinjska 59,10000 Zagreb</item>
      <item>Siemens dioničko društvo za elektrotehniku, OIB 12673471493, Heinzelova 70/a,10000 Zagreb</item>
      <item>KARLOVAČKA BANKA dioničko društvo, OIB 08106331075, Ivana Gorana Kovačića 1,47000 Karlovac</item>
      <item>MAMIĆ PERIĆ REBERSKI RIMAC Odvjetničko društvo, društvo s ograničenom odgovornošću, OIB 32802230502, Radnička cesta 80,10000 Zagreb</item>
      <item>Ivan Stanko Maleš, Ulica grada Vukovara 269f,10000 Zagreb</item>
      <item>Goran Durmiš, Preradovićeva 24,10000 Zagreb</item>
      <item>Ivana Radeljak, Masarykova 13,10000 Zagreb</item>
      <item>CIOS CARGO društvo s ograničenom odgovornošću za iznajmljivanje vozila i opreme, OIB 15284306775, Josipa Lončara 15,10000 Zagreb</item>
      <item>HETA ASSET RESOLUTION AG, /,Klagenfurt</item>
      <item>MAMIĆ PERIĆ REBERSKI RIMAC Odvjetničko društvo, društvo s ograničenom odgovornošću, OIB 32802230502, Ivana Lučića 2A,10000 Zagreb</item>
      <item>KMAG d.o.o. zastupstvo, OIB 50122329920, Gornjostupnička 18/J,10255 Gornji Stupnik</item>
    </izvorni_sadrzaj>
    <derivirana_varijabla naziv="DomainObject.Predmet.SudioniciListAdressOIB_1">
      <item>FINA ZAGREB, OIB 85821130368, KOTURAŠKA 43,10000 Zagreb</item>
      <item>DIOKI Organska petrokemija d.d., OIB 71451172026, Čulinečka cesta 252,10000 Zagreb</item>
      <item>Leo Dolezil, OIB 58098157434, Wickerhauserova 16A,10000 Zagreb</item>
      <item>Marija Vujčić Turkulin, OIB 22593287559, Vrtlarska 3,10000 Zagreb</item>
      <item>H-ABDUCO društvo s ograničenom odgovornošću za usluge, OIB 13667298928, Slavonska avenija 6A,10000 Zagreb</item>
      <item>Ministarstvo financija, Porezna uprava, Avenija Dubrovnik 32,10000 Zagreb</item>
      <item>Zagrabačke nekretnine d. o. o., OIB 15364543303, Nova Ves 17,10000 Zagreb</item>
      <item>Helb d. o. o., OIB 38935991904, Slavka Kolara 4,10370 Dugo Selo</item>
      <item>Ivica Ratković, OIB 89868920596, Rafe Barišića 22,10000 Zagreb</item>
      <item>Inga Grgić, OIB 61067316396, Voćarska 3,10255 Gornji Stupnik</item>
      <item>Grad Zagreb, OIB 61817894937, Stjepana Radića 1,10000 Zagreb</item>
      <item>TVORNICA TURBINA d.o.o., OIB 32258484464, Stanka Vraza 53,47000 Karlovac</item>
      <item>SIGMA S VL. SLAVKO PERIĆ, OIB 40207522223</item>
      <item>POLJO-PROM d.o.o. za usluge, OIB 26189340470, Križanići 27,10020 Hrašće Turopoljsko</item>
      <item>ODRŽAVANJE I IZGRADNJA POGONA d.o.o. za proizvodnju, trgovinu i usluge, OIB 37154625188, Savska opatovina 34,Zagreb</item>
      <item>TIHOMIR BRNJANEC</item>
      <item>MIHAEL IVANOVIĆ</item>
      <item>RESINEX CROATIA d.o.o. za trgovinu i usluge, OIB 79438419256, Kreše Golika 5,Zagreb</item>
      <item>ZVONKO GULIŠ</item>
      <item>STJEPAN MATEJČIĆ</item>
      <item>JAVNA VATROGASNA POSTROJBA</item>
      <item>PIMEX, d.o.o. za proizvodnju poljoprivredne mehanizacije, vanjsku i unutarnju trgovinu, OIB 03517896862, Lukavec, Nova cesta 16,10410 Velika Gorica</item>
      <item>E E- SERVIS ZA POPRAVAK STROJEVA VL. JAKAC ECIO, OIB 91901325663</item>
      <item>VILSTROJ društvo s ograničenom odgovornošću za usluge i trgovinu, OIB 14411754953, Mažinjica 77,52420 Buzet</item>
      <item>SOLAR BILIĆ d.o.o. za proizvodnju energije i usluge, OIB 22052348114, Kraljevec 16,Zagreb</item>
      <item>LUKA PIRŠLJIN, OIB </item>
      <item>IVERO društvo s ograničenom odgovornošću za trgovinu i usluge, OIB 89206455960, Planinska 13,10360 Sesvete</item>
      <item>DVD BIŠKUPCI, OIB 75933519360</item>
      <item>DOBROVOLJNO VATROGASNO DRUŠTVO ČAZMA, OIB 30314115980</item>
      <item>VESNA RUKAVINA</item>
      <item>JOSIP JAKOUBEK</item>
      <item>DARIO VIDOVIĆ</item>
      <item>SIROVINA društvo s ograničenom odgovornošću za ekologiju i gospodarenje otpadom, OIB 30322785480, Ulica 29. rujna 2,43000 Bjelovar</item>
      <item>FAGUS DRV. OBRT VL. ANTUN KLJAIĆ, OIB 01290178100</item>
      <item>VAR društvo s ograničenom odgovornošću za unutarnju i vanjsku trgovinu i usluge, OIB 66402309304, Primišljanska 3,Zagreb</item>
      <item>3 K.F. d.o.o. za trgovinu i usluge, OIB 49939600448, Ivanićgradska 42,Zagreb</item>
      <item>VATROGASNA ZAJEDNICA OPĆINA POPOVAČA</item>
      <item>TRCZ RABLJENA VOZILA d.o.o. za trgovinu i usluge, OIB 39500334369, Zagrebačka 118,10360 Sesvete</item>
      <item>IVAN KLJAIĆ</item>
      <item>JUNGO, d.o.o.  za trgovinu i usluge, turistička agencija, OIB 66632728885, Poljička cesta 22,21315 Jesenice</item>
      <item>AUTOP. AUTOD. IVAN PAVLOVIĆ, OIB 96963825773</item>
      <item>VTROGASNA ZAJEDNICA DARUVAR</item>
      <item>BOŽIDAR BARTOL, OIB 77422815118</item>
      <item>FRANJO BOŽIĆ</item>
      <item>INFORMATIČKE TEHNOLOGIJE AUDAX d.o.o. za informatiku i poslovno savjetovanje, OIB 28434783841, Petra Krešimira IV br. 5,35000 Slavonski Brod</item>
      <item>AUTO-DABO društvo s ograničenom odgovornošću za trgovinu i usluge, OIB 81363721800, Kaniža/bb,42240 Kaniža</item>
      <item>BRKOVIĆ društvo s ograničenom odgovornošću za preradu otpadnih materijala, trgovinu i usluge, OIB 69326119226, Industrijska 3,10431 Sveta Nedelja</item>
      <item>PILANA JAKLIĆ, OIB 74345196762</item>
      <item>KLAR-IVA d.o.o. za trgovinu i usluge, OIB 03963335960, Luja Adamiča 13,Zagreb</item>
      <item>VITKOVIĆ PROM društvo s ograničenom odgovornošću za usluge, trgovinu i uvoz-izvoz, OIB 50705099618, Bocakova 48,10380 Sveti Ivan Zelina</item>
      <item>SAMO TREBA DELATI d.o.o. za trgovinu i usluge, OIB 91854435907, Selska 8,10437 Bestovje</item>
      <item>ZE - TRA društvo s ograničenom odgovornošću za proizvodnju, marketing i transport, OIB 84412170391, Krečaves 91a,10380 Sveti Ivan Zelina</item>
      <item>CE-ZA-R Centar za reciklažu d.o.o., OIB 03860945174, Josipa Lončara 15,Zagreb</item>
      <item>DANICA ANTOLKOVIĆ</item>
      <item>CENTAR ZA KOMBINIRANI TRANSPORT ZAGREB, d.d. za proizvodnju, prijevoz, otpremništvo i trgovinu, OIB 49800593791, Trg senjskih uskoka 7-8,Zagreb</item>
      <item>ZAGREBAČKA BANKA DIONIČKO DRUŠTVO, OIB 92963223473, Paromlinska 2,10000 Zagreb</item>
      <item>HRVATSKA BANKA ZA OBNOVU I RAZVITAK, OIB 26702280390, Strossmayerov Trg 9,10000 Zagreb</item>
      <item>Gordan Hudina, OIB 55156531315, Čalogovićeva Ulica 1,10000 Zagreb</item>
      <item>NEKRETNINE PLUS društvo s ograničenom odgovornošću za upravljanje nekretninama, OIB 56542840869, Varaždinska ulica, I odvojak 11,42000 Jalkovec</item>
      <item>BANKA KOVANICA dioničko društvo, OIB 33039197637, Petra Preradovića 29,42000 Varaždin</item>
      <item>HYPO INTERNATIONAL, nema,nema Klagenfurt</item>
      <item>Raiffeisenbank Austria d.d., OIB 53056966535, Petrinjska 59,10000 Zagreb</item>
      <item>Siemens dioničko društvo za elektrotehniku, OIB 12673471493, Heinzelova 70/a,10000 Zagreb</item>
      <item>KARLOVAČKA BANKA dioničko društvo, OIB 08106331075, Ivana Gorana Kovačića 1,47000 Karlovac</item>
      <item>MAMIĆ PERIĆ REBERSKI RIMAC Odvjetničko društvo, društvo s ograničenom odgovornošću, OIB 32802230502, Radnička cesta 80,10000 Zagreb</item>
      <item>Ivan Stanko Maleš, Ulica grada Vukovara 269f,10000 Zagreb</item>
      <item>Goran Durmiš, Preradovićeva 24,10000 Zagreb</item>
      <item>Ivana Radeljak, Masarykova 13,10000 Zagreb</item>
      <item>CIOS CARGO društvo s ograničenom odgovornošću za iznajmljivanje vozila i opreme, OIB 15284306775, Josipa Lončara 15,10000 Zagreb</item>
      <item>HETA ASSET RESOLUTION AG, /,Klagenfurt</item>
      <item>MAMIĆ PERIĆ REBERSKI RIMAC Odvjetničko društvo, društvo s ograničenom odgovornošću, OIB 32802230502, Ivana Lučića 2A,10000 Zagreb</item>
      <item>KMAG d.o.o. zastupstvo, OIB 50122329920, Gornjostupnička 18/J,10255 Gornji Stupnik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71451172026</item>
      <item>, OIB 58098157434</item>
      <item>, OIB 22593287559</item>
      <item>, OIB 13667298928</item>
      <item>, OIB null</item>
      <item>, OIB 15364543303</item>
      <item>, OIB 38935991904</item>
      <item>, OIB 89868920596</item>
      <item>, OIB 61067316396</item>
      <item>, OIB 61817894937</item>
      <item>, OIB 32258484464</item>
      <item>, OIB 40207522223</item>
      <item>, OIB 26189340470</item>
      <item>, OIB 37154625188</item>
      <item>, OIB null</item>
      <item>, OIB null</item>
      <item>, OIB 79438419256</item>
      <item>, OIB null</item>
      <item>, OIB null</item>
      <item>, OIB null</item>
      <item>, OIB 03517896862</item>
      <item>, OIB 91901325663</item>
      <item>, OIB 14411754953</item>
      <item>, OIB 22052348114</item>
      <item>, OIB </item>
      <item>, OIB 89206455960</item>
      <item>, OIB 75933519360</item>
      <item>, OIB 30314115980</item>
      <item>, OIB null</item>
      <item>, OIB null</item>
      <item>, OIB null</item>
      <item>, OIB 30322785480</item>
      <item>, OIB 01290178100</item>
      <item>, OIB 66402309304</item>
      <item>, OIB 49939600448</item>
      <item>, OIB null</item>
      <item>, OIB 39500334369</item>
      <item>, OIB null</item>
      <item>, OIB 66632728885</item>
      <item>, OIB 96963825773</item>
      <item>, OIB null</item>
      <item>, OIB 77422815118</item>
      <item>, OIB null</item>
      <item>, OIB 28434783841</item>
      <item>, OIB 81363721800</item>
      <item>, OIB 69326119226</item>
      <item>, OIB 74345196762</item>
      <item>, OIB 03963335960</item>
      <item>, OIB 50705099618</item>
      <item>, OIB 91854435907</item>
      <item>, OIB 84412170391</item>
      <item>, OIB 03860945174</item>
      <item>, OIB null</item>
      <item>, OIB 49800593791</item>
      <item>, OIB 92963223473</item>
      <item>, OIB 26702280390</item>
      <item>, OIB 55156531315</item>
      <item>, OIB 56542840869</item>
      <item>, OIB 33039197637</item>
      <item>, OIB null</item>
      <item>, OIB 53056966535</item>
      <item>, OIB 12673471493</item>
      <item>, OIB 08106331075</item>
      <item>, OIB 32802230502</item>
      <item>, OIB null</item>
      <item>, OIB null</item>
      <item>, OIB null</item>
      <item>, OIB 15284306775</item>
      <item>, OIB null</item>
      <item>, OIB 32802230502</item>
      <item>, OIB 50122329920</item>
    </izvorni_sadrzaj>
    <derivirana_varijabla naziv="DomainObject.Predmet.SudioniciListNazivOIB_1">
      <item>, OIB 85821130368</item>
      <item>, OIB 71451172026</item>
      <item>, OIB 58098157434</item>
      <item>, OIB 22593287559</item>
      <item>, OIB 13667298928</item>
      <item>, OIB null</item>
      <item>, OIB 15364543303</item>
      <item>, OIB 38935991904</item>
      <item>, OIB 89868920596</item>
      <item>, OIB 61067316396</item>
      <item>, OIB 61817894937</item>
      <item>, OIB 32258484464</item>
      <item>, OIB 40207522223</item>
      <item>, OIB 26189340470</item>
      <item>, OIB 37154625188</item>
      <item>, OIB null</item>
      <item>, OIB null</item>
      <item>, OIB 79438419256</item>
      <item>, OIB null</item>
      <item>, OIB null</item>
      <item>, OIB null</item>
      <item>, OIB 03517896862</item>
      <item>, OIB 91901325663</item>
      <item>, OIB 14411754953</item>
      <item>, OIB 22052348114</item>
      <item>, OIB </item>
      <item>, OIB 89206455960</item>
      <item>, OIB 75933519360</item>
      <item>, OIB 30314115980</item>
      <item>, OIB null</item>
      <item>, OIB null</item>
      <item>, OIB null</item>
      <item>, OIB 30322785480</item>
      <item>, OIB 01290178100</item>
      <item>, OIB 66402309304</item>
      <item>, OIB 49939600448</item>
      <item>, OIB null</item>
      <item>, OIB 39500334369</item>
      <item>, OIB null</item>
      <item>, OIB 66632728885</item>
      <item>, OIB 96963825773</item>
      <item>, OIB null</item>
      <item>, OIB 77422815118</item>
      <item>, OIB null</item>
      <item>, OIB 28434783841</item>
      <item>, OIB 81363721800</item>
      <item>, OIB 69326119226</item>
      <item>, OIB 74345196762</item>
      <item>, OIB 03963335960</item>
      <item>, OIB 50705099618</item>
      <item>, OIB 91854435907</item>
      <item>, OIB 84412170391</item>
      <item>, OIB 03860945174</item>
      <item>, OIB null</item>
      <item>, OIB 49800593791</item>
      <item>, OIB 92963223473</item>
      <item>, OIB 26702280390</item>
      <item>, OIB 55156531315</item>
      <item>, OIB 56542840869</item>
      <item>, OIB 33039197637</item>
      <item>, OIB null</item>
      <item>, OIB 53056966535</item>
      <item>, OIB 12673471493</item>
      <item>, OIB 08106331075</item>
      <item>, OIB 32802230502</item>
      <item>, OIB null</item>
      <item>, OIB null</item>
      <item>, OIB null</item>
      <item>, OIB 15284306775</item>
      <item>, OIB null</item>
      <item>, OIB 32802230502</item>
      <item>, OIB 50122329920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Vujčić Turkulin, OIB 22593287559, Vrtlarska 3 Zagreb</item>
    </izvorni_sadrzaj>
    <derivirana_varijabla naziv="DomainObject.Predmet.StecajniUpraviteljiListAddressOIB_1">
      <item>Marija Vujčić Turkulin, OIB 22593287559, Vrtlarska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01070E7-77D2-4D17-9023-8FC071A5F52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388</properties:Words>
  <properties:Characters>2047</properties:Characters>
  <properties:Lines>62</properties:Lines>
  <properties:Paragraphs>22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2018-04-23T12:12:00Z</dcterms:created>
  <dc:creator>x</dc:creator>
  <cp:lastModifiedBy>Žana Livaja</cp:lastModifiedBy>
  <cp:lastPrinted>2018-04-23T12:19:00Z</cp:lastPrinted>
  <dcterms:modified xmlns:xsi="http://www.w3.org/2001/XMLSchema-instance" xsi:type="dcterms:W3CDTF">2018-04-23T12:20:00Z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 ispravak tablice stečajnog suca (St-1984-13- rješenja -promjena VJEROVNIKA(23.4.) III.docx)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