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c907" w14:paraId="ba5c907" w:rsidRDefault="00EA3D7C" w:rsidP="00EA3D7C" w:rsidR="00EA3D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D7C" w:rsidP="00EA3D7C" w:rsidR="00EA3D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A3D7C" w:rsidP="00EA3D7C" w:rsidR="00EA3D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A3D7C" w:rsidP="00EA3D7C" w:rsidR="00EA3D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A3D7C" w:rsidP="00EA3D7C" w:rsidR="00EA3D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A3D7C" w:rsidP="00EA3D7C" w:rsidR="00EA3D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A3D7C" w:rsidP="00EA3D7C" w:rsidR="00EA3D7C" w:rsidRPr="005D578C">
      <w:pPr>
        <w:jc w:val="center"/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BA397E" w:rsidR="00EA3D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78574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8210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TERMO TIM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BA397E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Zambratija, Istarska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68852832551, MBS 040218360, 15. veljače 2016.</w:t>
      </w: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TERMO TIM</w:t>
      </w:r>
      <w:r w:rsidRPr="005D578C">
        <w:rPr>
          <w:rFonts w:cs="Times New Roman" w:eastAsia="Times New Roman"/>
          <w:szCs w:val="24"/>
        </w:rPr>
        <w:t xml:space="preserve"> d. o. o. </w:t>
      </w:r>
      <w:r w:rsidR="00BA397E">
        <w:rPr>
          <w:rFonts w:cs="Times New Roman" w:eastAsia="Times New Roman"/>
          <w:szCs w:val="24"/>
        </w:rPr>
        <w:t>Savudrija</w:t>
      </w:r>
      <w:r>
        <w:rPr>
          <w:rFonts w:cs="Times New Roman" w:eastAsia="Times New Roman"/>
          <w:szCs w:val="24"/>
        </w:rPr>
        <w:t xml:space="preserve"> </w:t>
      </w:r>
      <w:r w:rsidR="00BA397E">
        <w:rPr>
          <w:rFonts w:cs="Times New Roman" w:eastAsia="Times New Roman"/>
          <w:szCs w:val="24"/>
        </w:rPr>
        <w:t xml:space="preserve">(Grad Umag – Umago), </w:t>
      </w:r>
      <w:r>
        <w:rPr>
          <w:rFonts w:cs="Times New Roman" w:eastAsia="Times New Roman"/>
          <w:szCs w:val="24"/>
        </w:rPr>
        <w:t>Zambratija, Istarska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68852832551, MBS 040218360,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15.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A3D7C" w:rsidP="00EA3D7C" w:rsidR="00EA3D7C">
      <w:pPr>
        <w:ind w:firstLine="708"/>
        <w:rPr>
          <w:rFonts w:cs="Times New Roman" w:eastAsia="Times New Roman"/>
          <w:szCs w:val="20"/>
        </w:rPr>
      </w:pPr>
    </w:p>
    <w:p w:rsidRDefault="00EA3D7C" w:rsidP="00EA3D7C" w:rsidR="00EA3D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TERMO TIM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BA397E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Zambratija, Istarska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68852832551, MBS 040218360.</w:t>
      </w:r>
    </w:p>
    <w:p w:rsidRDefault="00EA3D7C" w:rsidP="00EA3D7C" w:rsidR="00EA3D7C">
      <w:pPr>
        <w:rPr>
          <w:rFonts w:cs="Times New Roman" w:eastAsia="Times New Roman"/>
          <w:szCs w:val="24"/>
        </w:rPr>
      </w:pPr>
    </w:p>
    <w:p w:rsidRDefault="00EA3D7C" w:rsidP="00EA3D7C" w:rsidR="00EA3D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TERMO TIM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BA397E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Zambratija, Istarska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68852832551, MBS 040218360.</w:t>
      </w:r>
    </w:p>
    <w:p w:rsidRDefault="00EA3D7C" w:rsidP="00EA3D7C" w:rsidR="00EA3D7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A3D7C" w:rsidP="00EA3D7C" w:rsidR="00EA3D7C">
      <w:pPr>
        <w:ind w:firstLine="708"/>
        <w:rPr>
          <w:rFonts w:cs="Times New Roman" w:eastAsia="Times New Roman"/>
          <w:szCs w:val="24"/>
        </w:rPr>
      </w:pPr>
    </w:p>
    <w:p w:rsidRDefault="00EA3D7C" w:rsidP="00EA3D7C" w:rsidR="00EA3D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TERMO TIM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St-357/2015-3 od 26. studenog 2015. pokrenuo skraćeni stečajni postupak nad dužnikom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</w:t>
      </w:r>
      <w:r>
        <w:rPr>
          <w:rFonts w:cs="Times New Roman" w:eastAsia="Times New Roman"/>
          <w:szCs w:val="24"/>
        </w:rPr>
        <w:lastRenderedPageBreak/>
        <w:t xml:space="preserve">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A3D7C" w:rsidP="00EA3D7C" w:rsidR="00EA3D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A3D7C" w:rsidP="00EA3D7C" w:rsidR="00EA3D7C" w:rsidRPr="005D578C">
      <w:pPr>
        <w:jc w:val="center"/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A3D7C" w:rsidP="00EA3D7C" w:rsidR="00EA3D7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A397E">
        <w:rPr>
          <w:rFonts w:cs="Times New Roman" w:eastAsia="Times New Roman"/>
          <w:szCs w:val="24"/>
        </w:rPr>
        <w:t>, v. r.</w:t>
      </w:r>
    </w:p>
    <w:p w:rsidRDefault="00EA3D7C" w:rsidP="00EA3D7C" w:rsidR="00EA3D7C">
      <w:pPr>
        <w:jc w:val="left"/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left"/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A3D7C" w:rsidP="00EA3D7C" w:rsidR="00EA3D7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A3D7C" w:rsidP="00EA3D7C" w:rsidR="00EA3D7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rPr>
          <w:rFonts w:cs="Times New Roman" w:eastAsia="Times New Roman"/>
          <w:szCs w:val="24"/>
        </w:rPr>
      </w:pPr>
    </w:p>
    <w:p w:rsidRDefault="00EA3D7C" w:rsidP="00EA3D7C" w:rsidR="00EA3D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TERMO TIM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BA397E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Zambratija, Istarska 26,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Massimo Rabar, Savudrija, Zambratija, Istarska 26,</w:t>
      </w:r>
    </w:p>
    <w:p w:rsidRDefault="00EA3D7C" w:rsidP="00EA3D7C" w:rsidR="00EA3D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A3D7C" w:rsidP="00EA3D7C" w:rsidR="00EA3D7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A3D7C" w:rsidP="00EA3D7C" w:rsidR="00EA3D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A3D7C" w:rsidP="00EA3D7C" w:rsidR="00EA3D7C" w:rsidRPr="00EB7ECC"/>
    <w:p w:rsidRDefault="00EA3D7C" w:rsidP="00EA3D7C" w:rsidR="00EA3D7C">
      <w:pPr>
        <w:jc w:val="left"/>
        <w:rPr>
          <w:rFonts w:cs="Times New Roman" w:eastAsia="Times New Roman"/>
          <w:szCs w:val="24"/>
        </w:rPr>
      </w:pPr>
    </w:p>
    <w:p w:rsidRDefault="00EA3D7C" w:rsidP="00EA3D7C" w:rsidR="00EA3D7C"/>
    <w:p w:rsidRDefault="00EA3D7C" w:rsidP="00EA3D7C" w:rsidR="00EA3D7C">
      <w:pPr>
        <w:jc w:val="left"/>
        <w:rPr>
          <w:rFonts w:cs="Times New Roman" w:eastAsia="Times New Roman"/>
          <w:szCs w:val="24"/>
        </w:rPr>
      </w:pPr>
    </w:p>
    <w:p w:rsidRDefault="00EA3D7C" w:rsidP="00EA3D7C" w:rsidR="00EA3D7C">
      <w:pPr>
        <w:jc w:val="left"/>
        <w:rPr>
          <w:rFonts w:cs="Times New Roman" w:eastAsia="Times New Roman"/>
          <w:szCs w:val="24"/>
        </w:rPr>
      </w:pPr>
    </w:p>
    <w:p w:rsidRDefault="00EA3D7C" w:rsidP="00EA3D7C" w:rsidR="00EA3D7C"/>
    <w:p w:rsidRDefault="0021649D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D7C" w:rsidP="00EA3D7C" w:rsidR="00EA3D7C">
      <w:r>
        <w:separator/>
      </w:r>
    </w:p>
  </w:endnote>
  <w:endnote w:id="0" w:type="continuationSeparator">
    <w:p w:rsidRDefault="00EA3D7C" w:rsidP="00EA3D7C" w:rsidR="00EA3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D7C" w:rsidP="00EA3D7C" w:rsidR="00EA3D7C">
      <w:r>
        <w:separator/>
      </w:r>
    </w:p>
  </w:footnote>
  <w:footnote w:id="0" w:type="continuationSeparator">
    <w:p w:rsidRDefault="00EA3D7C" w:rsidP="00EA3D7C" w:rsidR="00EA3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D7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649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D7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St-357/2015-5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7A6"/>
    <w:rsid w:val="0021649D"/>
    <w:rsid w:val="0075528E"/>
    <w:rsid w:val="0079403F"/>
    <w:rsid w:val="00BA397E"/>
    <w:rsid w:val="00E477A6"/>
    <w:rsid w:val="00EA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D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3D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A3D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3D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3D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3D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4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64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6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6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D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3D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A3D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3D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3D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3D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4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64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6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6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TIM d.o.o. SAVUDRIJA</izvorni_sadrzaj>
    <derivirana_varijabla naziv="DomainObject.Predmet.ProtustrankaFormated_1">  TERMO TIM d.o.o. SAVUDRIJA</derivirana_varijabla>
  </DomainObject.Predmet.ProtustrankaFormated>
  <DomainObject.Predmet.ProtustrankaFormatedOIB>
    <izvorni_sadrzaj>  TERMO TIM d.o.o. SAVUDRIJA, OIB 68852832551</izvorni_sadrzaj>
    <derivirana_varijabla naziv="DomainObject.Predmet.ProtustrankaFormatedOIB_1">  TERMO TIM d.o.o. SAVUDRIJA, OIB 68852832551</derivirana_varijabla>
  </DomainObject.Predmet.ProtustrankaFormatedOIB>
  <DomainObject.Predmet.ProtustrankaFormatedWithAdress>
    <izvorni_sadrzaj> TERMO TIM d.o.o. SAVUDRIJA, Zambratija, Istarska 26, 52475 Savudrija</izvorni_sadrzaj>
    <derivirana_varijabla naziv="DomainObject.Predmet.ProtustrankaFormatedWithAdress_1"> TERMO TIM d.o.o. SAVUDRIJA, Zambratija, Istarska 26, 52475 Savudrija</derivirana_varijabla>
  </DomainObject.Predmet.ProtustrankaFormatedWithAdress>
  <DomainObject.Predmet.ProtustrankaFormatedWithAdressOIB>
    <izvorni_sadrzaj> TERMO TIM d.o.o. SAVUDRIJA, OIB 68852832551, Zambratija, Istarska 26, 52475 Savudrija</izvorni_sadrzaj>
    <derivirana_varijabla naziv="DomainObject.Predmet.ProtustrankaFormatedWithAdressOIB_1"> TERMO TIM d.o.o. SAVUDRIJA, OIB 68852832551, Zambratija, Istarska 26, 52475 Savudrija</derivirana_varijabla>
  </DomainObject.Predmet.ProtustrankaFormatedWithAdressOIB>
  <DomainObject.Predmet.ProtustrankaWithAdress>
    <izvorni_sadrzaj>TERMO TIM d.o.o. SAVUDRIJA Zambratija, Istarska 26, 52475 Savudrija</izvorni_sadrzaj>
    <derivirana_varijabla naziv="DomainObject.Predmet.ProtustrankaWithAdress_1">TERMO TIM d.o.o. SAVUDRIJA Zambratija, Istarska 26, 52475 Savudrija</derivirana_varijabla>
  </DomainObject.Predmet.ProtustrankaWithAdress>
  <DomainObject.Predmet.ProtustrankaWithAdressOIB>
    <izvorni_sadrzaj>TERMO TIM d.o.o. SAVUDRIJA, OIB 68852832551, Zambratija, Istarska 26, 52475 Savudrija</izvorni_sadrzaj>
    <derivirana_varijabla naziv="DomainObject.Predmet.ProtustrankaWithAdressOIB_1">TERMO TIM d.o.o. SAVUDRIJA, OIB 68852832551, Zambratija, Istarska 26, 52475 Savudrija</derivirana_varijabla>
  </DomainObject.Predmet.ProtustrankaWithAdressOIB>
  <DomainObject.Predmet.ProtustrankaNazivFormated>
    <izvorni_sadrzaj>TERMO TIM d.o.o. SAVUDRIJA</izvorni_sadrzaj>
    <derivirana_varijabla naziv="DomainObject.Predmet.ProtustrankaNazivFormated_1">TERMO TIM d.o.o. SAVUDRIJA</derivirana_varijabla>
  </DomainObject.Predmet.ProtustrankaNazivFormated>
  <DomainObject.Predmet.ProtustrankaNazivFormatedOIB>
    <izvorni_sadrzaj>TERMO TIM d.o.o. SAVUDRIJA, OIB 68852832551</izvorni_sadrzaj>
    <derivirana_varijabla naziv="DomainObject.Predmet.ProtustrankaNazivFormatedOIB_1">TERMO TIM d.o.o. SAVUDRIJA, OIB 68852832551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96429.61</izvorni_sadrzaj>
    <derivirana_varijabla naziv="DomainObject.Predmet.TrenutnaVrijednost_1">96429.61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TERMO TIM d.o.o. SAVUDRIJA</item>
    </izvorni_sadrzaj>
    <derivirana_varijabla naziv="DomainObject.Predmet.ProtuStrankaListFormated_1">
      <item>TERMO TIM d.o.o. SAVUDRIJA</item>
    </derivirana_varijabla>
  </DomainObject.Predmet.ProtuStrankaListFormated>
  <DomainObject.Predmet.ProtuStrankaListFormatedOIB>
    <izvorni_sadrzaj>
      <item>TERMO TIM d.o.o. SAVUDRIJA, OIB 68852832551</item>
    </izvorni_sadrzaj>
    <derivirana_varijabla naziv="DomainObject.Predmet.ProtuStrankaListFormatedOIB_1">
      <item>TERMO TIM d.o.o. SAVUDRIJA, OIB 68852832551</item>
    </derivirana_varijabla>
  </DomainObject.Predmet.ProtuStrankaListFormatedOIB>
  <DomainObject.Predmet.ProtuStrankaListFormatedWithAdress>
    <izvorni_sadrzaj>
      <item>TERMO TIM d.o.o. SAVUDRIJA, Zambratija, Istarska 26, 52475 Savudrija</item>
    </izvorni_sadrzaj>
    <derivirana_varijabla naziv="DomainObject.Predmet.ProtuStrankaListFormatedWithAdress_1">
      <item>TERMO TIM d.o.o. SAVUDRIJA, Zambratija, Istarska 26, 52475 Savudrija</item>
    </derivirana_varijabla>
  </DomainObject.Predmet.ProtuStrankaListFormatedWithAdress>
  <DomainObject.Predmet.ProtuStrankaListFormatedWithAdressOIB>
    <izvorni_sadrzaj>
      <item>TERMO TIM d.o.o. SAVUDRIJA, OIB 68852832551, Zambratija, Istarska 26, 52475 Savudrija</item>
    </izvorni_sadrzaj>
    <derivirana_varijabla naziv="DomainObject.Predmet.ProtuStrankaListFormatedWithAdressOIB_1">
      <item>TERMO TIM d.o.o. SAVUDRIJA, OIB 68852832551, Zambratija, Istarska 26, 52475 Savudrija</item>
    </derivirana_varijabla>
  </DomainObject.Predmet.ProtuStrankaListFormatedWithAdressOIB>
  <DomainObject.Predmet.ProtuStrankaListNazivFormated>
    <izvorni_sadrzaj>
      <item>TERMO TIM d.o.o. SAVUDRIJA</item>
    </izvorni_sadrzaj>
    <derivirana_varijabla naziv="DomainObject.Predmet.ProtuStrankaListNazivFormated_1">
      <item>TERMO TIM d.o.o. SAVUDRIJA</item>
    </derivirana_varijabla>
  </DomainObject.Predmet.ProtuStrankaListNazivFormated>
  <DomainObject.Predmet.ProtuStrankaListNazivFormatedOIB>
    <izvorni_sadrzaj>
      <item>TERMO TIM d.o.o. SAVUDRIJA, OIB 68852832551</item>
    </izvorni_sadrzaj>
    <derivirana_varijabla naziv="DomainObject.Predmet.ProtuStrankaListNazivFormatedOIB_1">
      <item>TERMO TIM d.o.o. SAVUDRIJA, OIB 68852832551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TERMO TIM d.o.o. SAVUDRIJA</izvorni_sadrzaj>
    <derivirana_varijabla naziv="DomainObject.Predmet.ProtustrankaIDrugi_1">TERMO TIM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TERMO TIM d.o.o. SAVUDRIJA, OIB 68852832551, Zambratija, Istarska 26, 52475 Savudrija</izvorni_sadrzaj>
    <derivirana_varijabla naziv="DomainObject.Predmet.ProtustrankaIDrugiAdressOIB_1">TERMO TIM d.o.o. SAVUDRIJA, OIB 68852832551, Zambratija, Istarska 26,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TERMO TIM d.o.o. SAVUDRIJA</item>
    </izvorni_sadrzaj>
    <derivirana_varijabla naziv="DomainObject.Predmet.SudioniciListNaziv_1">
      <item>FINANCIJSKA AGENCIJA, RC RIJEKA, PODRUŽNICA PULA, PULA</item>
      <item>TERMO TIM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TERMO TIM d.o.o. SAVUDRIJA, OIB 68852832551, Zambratija, Istarska 26,52475 Savudrija</item>
    </izvorni_sadrzaj>
    <derivirana_varijabla naziv="DomainObject.Predmet.SudioniciListAdressOIB_1">
      <item>FINANCIJSKA AGENCIJA, RC RIJEKA, PODRUŽNICA PULA, PULA, OIB 85821130368, Giardini 5,52100 Pula</item>
      <item>TERMO TIM d.o.o. SAVUDRIJA, OIB 68852832551, Zambratija, Istarska 26,52475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68852832551</item>
    </izvorni_sadrzaj>
    <derivirana_varijabla naziv="DomainObject.Predmet.SudioniciListNazivOIB_1">
      <item>, OIB 85821130368</item>
      <item>, OIB 68852832551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3378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2016-02-11T13:27:00Z</dcterms:created>
  <dc:creator>Mihaela Kaligari</dc:creator>
  <dc:description/>
  <cp:keywords/>
  <cp:lastModifiedBy>Mihaela Kaligari</cp:lastModifiedBy>
  <cp:lastPrinted>2016-02-12T08:02:00Z</cp:lastPrinted>
  <dcterms:modified xmlns:xsi="http://www.w3.org/2001/XMLSchema-instance" xsi:type="dcterms:W3CDTF">2016-02-15T06:49:00Z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