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bd7b2" w14:paraId="99bd7b2" w:rsidRDefault="00A53B25" w:rsidP="00A53B25" w:rsidR="00A53B25" w:rsidRPr="00097B4B">
      <w:pPr>
        <w:jc w:val="right"/>
        <w15:collapsed w:val="false"/>
      </w:pPr>
      <w:bookmarkStart w:name="_GoBack" w:id="0"/>
      <w:bookmarkEnd w:id="0"/>
    </w:p>
    <w:p w:rsidRDefault="00DE1BFD" w:rsidP="00DE1BFD" w:rsidR="00DE1BFD" w:rsidRPr="00097B4B">
      <w:pPr>
        <w:rPr>
          <w:b/>
          <w:bCs/>
        </w:rPr>
      </w:pPr>
    </w:p>
    <w:p w:rsidRDefault="00DE1BFD" w:rsidP="00DE1BFD" w:rsidR="00DE1BFD" w:rsidRPr="00097B4B">
      <w:pPr>
        <w:rPr>
          <w:b/>
          <w:bCs/>
        </w:rPr>
      </w:pPr>
    </w:p>
    <w:p w:rsidRDefault="00A53B25" w:rsidP="00DE1BFD" w:rsidR="00A53B25" w:rsidRPr="00097B4B">
      <w:pPr>
        <w:rPr>
          <w:b/>
          <w:bCs/>
        </w:rPr>
      </w:pPr>
      <w:r w:rsidRPr="00097B4B">
        <w:rPr>
          <w:b/>
          <w:bCs/>
        </w:rPr>
        <w:t>REPUBLIKA HRVATSKA</w:t>
      </w:r>
    </w:p>
    <w:p w:rsidRDefault="00A53B25" w:rsidP="00DE1BFD" w:rsidR="00A53B25" w:rsidRPr="00097B4B">
      <w:pPr>
        <w:rPr>
          <w:b/>
          <w:bCs/>
        </w:rPr>
      </w:pPr>
      <w:r w:rsidRPr="00097B4B">
        <w:rPr>
          <w:b/>
          <w:bCs/>
        </w:rPr>
        <w:t>TRGOVAČKI SUD U ZADRU</w:t>
      </w:r>
    </w:p>
    <w:p w:rsidRDefault="00A53B25" w:rsidP="00DE1BFD" w:rsidR="00A53B25" w:rsidRPr="00097B4B">
      <w:pPr>
        <w:rPr>
          <w:bCs/>
        </w:rPr>
      </w:pPr>
      <w:r w:rsidRPr="00097B4B">
        <w:rPr>
          <w:bCs/>
        </w:rPr>
        <w:t>Dr. Franje Tuđmana 35</w:t>
      </w:r>
    </w:p>
    <w:p w:rsidRDefault="00A53B25" w:rsidP="00DE1BFD" w:rsidR="00A53B25" w:rsidRPr="00097B4B">
      <w:pPr>
        <w:rPr>
          <w:bCs/>
        </w:rPr>
      </w:pPr>
      <w:r w:rsidRPr="00097B4B">
        <w:rPr>
          <w:bCs/>
        </w:rPr>
        <w:t>Zadar</w:t>
      </w:r>
    </w:p>
    <w:p w:rsidRDefault="00A53B25" w:rsidP="00DE1BFD" w:rsidR="00A53B25" w:rsidRPr="00097B4B">
      <w:pPr>
        <w:rPr>
          <w:b/>
          <w:bCs/>
        </w:rPr>
      </w:pPr>
    </w:p>
    <w:p w:rsidRDefault="00A53B25" w:rsidP="00A53B25" w:rsidR="00A53B25" w:rsidRPr="00097B4B">
      <w:pPr>
        <w:jc w:val="center"/>
        <w:rPr>
          <w:b/>
          <w:bCs/>
        </w:rPr>
      </w:pPr>
      <w:r w:rsidRPr="00097B4B">
        <w:rPr>
          <w:b/>
          <w:bCs/>
        </w:rPr>
        <w:t>R E P U B L I K A   H R V A T S K A</w:t>
      </w:r>
    </w:p>
    <w:p w:rsidRDefault="00A53B25" w:rsidP="00A53B25" w:rsidR="00A53B25" w:rsidRPr="00097B4B">
      <w:pPr>
        <w:jc w:val="both"/>
        <w:rPr>
          <w:b/>
          <w:bCs/>
        </w:rPr>
      </w:pPr>
    </w:p>
    <w:p w:rsidRDefault="009D316C" w:rsidP="00A53B25" w:rsidR="00A53B25">
      <w:pPr>
        <w:jc w:val="center"/>
        <w:rPr>
          <w:b/>
        </w:rPr>
      </w:pPr>
      <w:r>
        <w:rPr>
          <w:b/>
        </w:rPr>
        <w:t xml:space="preserve">Z A K LJ U Č A K </w:t>
      </w:r>
    </w:p>
    <w:p w:rsidRDefault="009D316C" w:rsidP="00A53B25" w:rsidR="009D316C" w:rsidRPr="00097B4B">
      <w:pPr>
        <w:jc w:val="center"/>
        <w:rPr>
          <w:b/>
        </w:rPr>
      </w:pPr>
    </w:p>
    <w:p w:rsidRDefault="00DE1BFD" w:rsidP="00E70951" w:rsidR="00E70951" w:rsidRPr="00E70951">
      <w:pPr>
        <w:ind w:firstLine="708"/>
        <w:jc w:val="both"/>
      </w:pPr>
      <w:r w:rsidRPr="00097B4B">
        <w:t>Trgovački sud u Zadru, po sutkinji Ana Markač, u stečajnom postupku nad stečajnim dužnikom</w:t>
      </w:r>
      <w:r w:rsidR="00BD1F9D">
        <w:t xml:space="preserve"> TRIBUNJ, Poljoprivredna zadruga u stečaju, </w:t>
      </w:r>
      <w:proofErr w:type="spellStart"/>
      <w:r w:rsidR="00BD1F9D">
        <w:t>Tribunj</w:t>
      </w:r>
      <w:proofErr w:type="spellEnd"/>
      <w:r w:rsidR="00BD1F9D">
        <w:t xml:space="preserve">, </w:t>
      </w:r>
      <w:proofErr w:type="spellStart"/>
      <w:r w:rsidR="00BD1F9D">
        <w:t>Zamalin</w:t>
      </w:r>
      <w:proofErr w:type="spellEnd"/>
      <w:r w:rsidR="00BD1F9D">
        <w:t xml:space="preserve"> 96, OIB:14395554723, kojeg zastupa </w:t>
      </w:r>
      <w:r w:rsidRPr="00097B4B">
        <w:t>stečajn</w:t>
      </w:r>
      <w:r w:rsidR="00BD1F9D">
        <w:t>i upravitelj Damir</w:t>
      </w:r>
      <w:r w:rsidRPr="00097B4B">
        <w:t xml:space="preserve"> Šebetić iz Zagreba, </w:t>
      </w:r>
      <w:r w:rsidR="004417DC">
        <w:t xml:space="preserve">dana </w:t>
      </w:r>
      <w:r w:rsidR="009D316C">
        <w:t>2</w:t>
      </w:r>
      <w:r w:rsidR="006016DC">
        <w:t>3</w:t>
      </w:r>
      <w:r w:rsidR="009D316C">
        <w:t>. kolovoza 2017.,</w:t>
      </w:r>
    </w:p>
    <w:p w:rsidRDefault="009D316C" w:rsidP="00A53B25" w:rsidR="00A53B25" w:rsidRPr="00097B4B">
      <w:pPr>
        <w:jc w:val="center"/>
        <w:rPr>
          <w:b/>
          <w:bCs/>
        </w:rPr>
      </w:pPr>
      <w:r>
        <w:rPr>
          <w:b/>
          <w:bCs/>
        </w:rPr>
        <w:t xml:space="preserve">z a k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u č i o</w:t>
      </w:r>
      <w:r w:rsidR="0024340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A53B25" w:rsidRPr="00097B4B">
        <w:rPr>
          <w:b/>
          <w:bCs/>
        </w:rPr>
        <w:t xml:space="preserve">j e </w:t>
      </w:r>
    </w:p>
    <w:p w:rsidRDefault="00A53B25" w:rsidP="00A53B25" w:rsidR="00A53B25" w:rsidRPr="00097B4B">
      <w:pPr>
        <w:pStyle w:val="Tijeloteksta"/>
        <w:rPr>
          <w:rFonts w:cs="Times New Roman" w:hAnsi="Times New Roman" w:ascii="Times New Roman"/>
        </w:rPr>
      </w:pPr>
    </w:p>
    <w:p w:rsidRDefault="00D36B2C" w:rsidP="00A53B25" w:rsidR="00243403">
      <w:pPr>
        <w:pStyle w:val="Tijeloteksta"/>
        <w:rPr>
          <w:rFonts w:cs="Times New Roman" w:hAnsi="Times New Roman" w:ascii="Times New Roman"/>
        </w:rPr>
      </w:pPr>
      <w:r w:rsidRPr="00097B4B">
        <w:rPr>
          <w:rFonts w:cs="Times New Roman" w:hAnsi="Times New Roman" w:ascii="Times New Roman"/>
        </w:rPr>
        <w:tab/>
      </w:r>
      <w:r w:rsidR="0094493C">
        <w:rPr>
          <w:rFonts w:cs="Times New Roman" w:hAnsi="Times New Roman" w:ascii="Times New Roman"/>
        </w:rPr>
        <w:t xml:space="preserve">Nalaže se </w:t>
      </w:r>
      <w:r w:rsidR="004417DC">
        <w:rPr>
          <w:rFonts w:cs="Times New Roman" w:hAnsi="Times New Roman" w:ascii="Times New Roman"/>
        </w:rPr>
        <w:t xml:space="preserve">FALCON PEREGRIN d.o.o., Zagreb Remetinečka cesta 112/B, </w:t>
      </w:r>
      <w:r w:rsidR="00E70951">
        <w:rPr>
          <w:rFonts w:cs="Times New Roman" w:hAnsi="Times New Roman" w:ascii="Times New Roman"/>
        </w:rPr>
        <w:t xml:space="preserve">da </w:t>
      </w:r>
      <w:r w:rsidR="0094493C">
        <w:rPr>
          <w:rFonts w:cs="Times New Roman" w:hAnsi="Times New Roman" w:ascii="Times New Roman"/>
        </w:rPr>
        <w:t xml:space="preserve">u roku 8 (osam) dana od dana zaprimanja prijepisa ovog zaključka stečajnom upravitelju Damiru </w:t>
      </w:r>
      <w:proofErr w:type="spellStart"/>
      <w:r w:rsidR="0094493C">
        <w:rPr>
          <w:rFonts w:cs="Times New Roman" w:hAnsi="Times New Roman" w:ascii="Times New Roman"/>
        </w:rPr>
        <w:t>Šebetiću</w:t>
      </w:r>
      <w:proofErr w:type="spellEnd"/>
      <w:r w:rsidR="0094493C">
        <w:rPr>
          <w:rFonts w:cs="Times New Roman" w:hAnsi="Times New Roman" w:ascii="Times New Roman"/>
        </w:rPr>
        <w:t xml:space="preserve"> iz Zagreba</w:t>
      </w:r>
      <w:r w:rsidR="0094493C" w:rsidRPr="00243403">
        <w:rPr>
          <w:rFonts w:cs="Times New Roman" w:hAnsi="Times New Roman" w:ascii="Times New Roman"/>
        </w:rPr>
        <w:t xml:space="preserve">, </w:t>
      </w:r>
      <w:proofErr w:type="spellStart"/>
      <w:r w:rsidR="0094493C" w:rsidRPr="00243403">
        <w:rPr>
          <w:rFonts w:cs="Times New Roman" w:hAnsi="Times New Roman" w:ascii="Times New Roman"/>
        </w:rPr>
        <w:t>Ignjata</w:t>
      </w:r>
      <w:proofErr w:type="spellEnd"/>
      <w:r w:rsidR="0094493C" w:rsidRPr="00243403">
        <w:rPr>
          <w:rFonts w:cs="Times New Roman" w:hAnsi="Times New Roman" w:ascii="Times New Roman"/>
        </w:rPr>
        <w:t xml:space="preserve"> </w:t>
      </w:r>
      <w:proofErr w:type="spellStart"/>
      <w:r w:rsidR="0094493C" w:rsidRPr="00243403">
        <w:rPr>
          <w:rFonts w:cs="Times New Roman" w:hAnsi="Times New Roman" w:ascii="Times New Roman"/>
        </w:rPr>
        <w:t>Đorđića</w:t>
      </w:r>
      <w:proofErr w:type="spellEnd"/>
      <w:r w:rsidR="0094493C" w:rsidRPr="00243403">
        <w:rPr>
          <w:rFonts w:cs="Times New Roman" w:hAnsi="Times New Roman" w:ascii="Times New Roman"/>
        </w:rPr>
        <w:t xml:space="preserve"> 6,</w:t>
      </w:r>
      <w:r w:rsidR="00243403">
        <w:rPr>
          <w:rFonts w:cs="Times New Roman" w:hAnsi="Times New Roman" w:ascii="Times New Roman"/>
        </w:rPr>
        <w:t xml:space="preserve"> dostavi u preslici podatke o iznosu plaćene  komunalne naknade, porezima i energentima, a za razdoblje od sklapanja Ugovora o zakupu sa stečajnim dužnikom tj. od </w:t>
      </w:r>
      <w:r w:rsidR="00DB2A03">
        <w:rPr>
          <w:rFonts w:cs="Times New Roman" w:hAnsi="Times New Roman" w:ascii="Times New Roman"/>
        </w:rPr>
        <w:t xml:space="preserve">1. travnja 2015. </w:t>
      </w:r>
      <w:r w:rsidR="00243403">
        <w:rPr>
          <w:rFonts w:cs="Times New Roman" w:hAnsi="Times New Roman" w:ascii="Times New Roman"/>
        </w:rPr>
        <w:t>pa do 31. prosinca 2016.</w:t>
      </w:r>
      <w:r w:rsidR="000B2154">
        <w:rPr>
          <w:rFonts w:cs="Times New Roman" w:hAnsi="Times New Roman" w:ascii="Times New Roman"/>
        </w:rPr>
        <w:t>,</w:t>
      </w:r>
      <w:r w:rsidR="00243403">
        <w:rPr>
          <w:rFonts w:cs="Times New Roman" w:hAnsi="Times New Roman" w:ascii="Times New Roman"/>
        </w:rPr>
        <w:t xml:space="preserve"> a sve sukladno odredbi čl. </w:t>
      </w:r>
      <w:r w:rsidR="000B2154">
        <w:rPr>
          <w:rFonts w:cs="Times New Roman" w:hAnsi="Times New Roman" w:ascii="Times New Roman"/>
        </w:rPr>
        <w:t xml:space="preserve">234. Zakona o parničnom postupku u svezi čl. 10. Stečajnog zakona. </w:t>
      </w:r>
    </w:p>
    <w:p w:rsidRDefault="009D316C" w:rsidP="00A53B25" w:rsidR="009D316C">
      <w:pPr>
        <w:pStyle w:val="Tijeloteksta"/>
        <w:rPr>
          <w:rFonts w:cs="Times New Roman" w:hAnsi="Times New Roman" w:ascii="Times New Roman"/>
        </w:rPr>
      </w:pPr>
    </w:p>
    <w:p w:rsidRDefault="00DB2A03" w:rsidP="00A53B25" w:rsidR="00A53B25" w:rsidRPr="00097B4B">
      <w:pPr>
        <w:jc w:val="center"/>
      </w:pPr>
      <w:r>
        <w:t>U Zadru 23</w:t>
      </w:r>
      <w:r w:rsidR="00A53B25" w:rsidRPr="00097B4B">
        <w:t xml:space="preserve">. </w:t>
      </w:r>
      <w:r w:rsidR="009D316C">
        <w:t xml:space="preserve">kolovoza 2017. </w:t>
      </w:r>
      <w:r w:rsidR="00A53B25" w:rsidRPr="00097B4B">
        <w:t xml:space="preserve"> </w:t>
      </w:r>
    </w:p>
    <w:p w:rsidRDefault="002B76C1" w:rsidP="002B76C1" w:rsidR="002B76C1"/>
    <w:p w:rsidRDefault="00D76FFA" w:rsidP="00697A39" w:rsidR="00A53B25" w:rsidRPr="00097B4B">
      <w:pPr>
        <w:jc w:val="right"/>
      </w:pPr>
      <w:r>
        <w:tab/>
      </w:r>
      <w:r>
        <w:tab/>
      </w:r>
      <w:r>
        <w:tab/>
        <w:t xml:space="preserve">                                          </w:t>
      </w:r>
      <w:r w:rsidR="00A53B25" w:rsidRPr="00097B4B">
        <w:t>Sutkinja</w:t>
      </w:r>
    </w:p>
    <w:p w:rsidRDefault="00D76FFA" w:rsidP="00697A39" w:rsidR="00A53B25" w:rsidRPr="00097B4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05545" w:rsidRPr="00097B4B">
        <w:t>Ana Markač</w:t>
      </w:r>
    </w:p>
    <w:p w:rsidRDefault="00A53B25" w:rsidP="004D1BF0" w:rsidR="00A53B25" w:rsidRPr="00097B4B">
      <w:pPr>
        <w:jc w:val="right"/>
      </w:pPr>
    </w:p>
    <w:p w:rsidRDefault="00A53B25" w:rsidP="00A53B25" w:rsidR="00A53B25" w:rsidRPr="00097B4B"/>
    <w:p w:rsidRDefault="002B76C1" w:rsidP="00EA1C35" w:rsidR="002B76C1"/>
    <w:p w:rsidRDefault="00A53B25" w:rsidP="00EA1C35" w:rsidR="00A53B25" w:rsidRPr="00097B4B">
      <w:r w:rsidRPr="00097B4B">
        <w:t>UPUTA O PRAVNOM LIJEKU:</w:t>
      </w:r>
    </w:p>
    <w:p w:rsidRDefault="00A53B25" w:rsidP="00A53B25" w:rsidR="009D316C">
      <w:pPr>
        <w:ind w:firstLine="360" w:right="23"/>
        <w:jc w:val="both"/>
      </w:pPr>
      <w:r w:rsidRPr="00097B4B">
        <w:t xml:space="preserve">Protiv ovog </w:t>
      </w:r>
      <w:r w:rsidR="009D316C">
        <w:t xml:space="preserve">zaključka žalba nije dopuštena. </w:t>
      </w:r>
    </w:p>
    <w:p w:rsidRDefault="009D316C" w:rsidP="00A53B25" w:rsidR="009D316C">
      <w:pPr>
        <w:ind w:firstLine="360" w:right="23"/>
        <w:jc w:val="both"/>
      </w:pPr>
    </w:p>
    <w:p w:rsidRDefault="009D316C" w:rsidP="00A53B25" w:rsidR="009D316C">
      <w:pPr>
        <w:ind w:firstLine="360" w:right="23"/>
        <w:jc w:val="both"/>
      </w:pPr>
    </w:p>
    <w:p w:rsidRDefault="00E27E5E" w:rsidP="00E27E5E" w:rsidR="00A53B25" w:rsidRPr="00097B4B">
      <w:pPr>
        <w:ind w:firstLine="360" w:right="23"/>
        <w:jc w:val="both"/>
      </w:pPr>
      <w:r>
        <w:t>DNA:</w:t>
      </w:r>
    </w:p>
    <w:p w:rsidRDefault="00D76FFA" w:rsidP="009D316C" w:rsidR="00A53B25" w:rsidRPr="005D57AA">
      <w:pPr>
        <w:pStyle w:val="Odlomakpopisa"/>
        <w:numPr>
          <w:ilvl w:val="0"/>
          <w:numId w:val="1"/>
        </w:numPr>
        <w:jc w:val="both"/>
      </w:pPr>
      <w:r>
        <w:t>FALCON PEREGRIN d.o.o</w:t>
      </w:r>
      <w:r w:rsidR="009D316C" w:rsidRPr="005D57AA">
        <w:t>, Remetinečka cesta 112/B</w:t>
      </w:r>
    </w:p>
    <w:p w:rsidRDefault="009D316C" w:rsidP="009D316C" w:rsidR="009D316C" w:rsidRPr="00097B4B">
      <w:pPr>
        <w:pStyle w:val="Odlomakpopisa"/>
        <w:numPr>
          <w:ilvl w:val="0"/>
          <w:numId w:val="1"/>
        </w:numPr>
        <w:jc w:val="both"/>
      </w:pPr>
      <w:r>
        <w:t xml:space="preserve">stečajnomu upravitelju Damiru </w:t>
      </w:r>
      <w:proofErr w:type="spellStart"/>
      <w:r>
        <w:t>Šebetić</w:t>
      </w:r>
      <w:r w:rsidR="00DB2A03">
        <w:t>u</w:t>
      </w:r>
      <w:proofErr w:type="spellEnd"/>
      <w:r w:rsidR="00DB2A03">
        <w:t xml:space="preserve"> iz Zagreba, </w:t>
      </w:r>
      <w:proofErr w:type="spellStart"/>
      <w:r w:rsidR="00DB2A03">
        <w:t>Ignjata</w:t>
      </w:r>
      <w:proofErr w:type="spellEnd"/>
      <w:r w:rsidR="00DB2A03">
        <w:t xml:space="preserve"> </w:t>
      </w:r>
      <w:proofErr w:type="spellStart"/>
      <w:r w:rsidR="00DB2A03">
        <w:t>Đorđića</w:t>
      </w:r>
      <w:proofErr w:type="spellEnd"/>
      <w:r w:rsidR="00DB2A03">
        <w:t xml:space="preserve"> 6</w:t>
      </w:r>
    </w:p>
    <w:p w:rsidRDefault="00E27E5E" w:rsidP="00E27E5E" w:rsidR="00A53B25" w:rsidRPr="00097B4B">
      <w:pPr>
        <w:ind w:firstLine="360"/>
        <w:jc w:val="both"/>
      </w:pPr>
      <w:r>
        <w:t xml:space="preserve">4. </w:t>
      </w:r>
      <w:r w:rsidR="00210F87">
        <w:tab/>
      </w:r>
      <w:r>
        <w:t>e-O</w:t>
      </w:r>
      <w:r w:rsidR="00A53B25" w:rsidRPr="00097B4B">
        <w:t xml:space="preserve">glasna ploča suda </w:t>
      </w:r>
    </w:p>
    <w:p w:rsidRDefault="00210F87" w:rsidP="00EA1C35" w:rsidR="00A53B25" w:rsidRPr="00097B4B">
      <w:pPr>
        <w:ind w:firstLine="360"/>
        <w:jc w:val="both"/>
      </w:pPr>
      <w:r>
        <w:t xml:space="preserve">5.  u </w:t>
      </w:r>
      <w:r w:rsidR="00A53B25" w:rsidRPr="00097B4B">
        <w:t xml:space="preserve">spis  </w:t>
      </w:r>
    </w:p>
    <w:p w:rsidRDefault="007D5FA5" w:rsidR="007D5FA5" w:rsidRPr="00097B4B"/>
    <w:sectPr w:rsidR="007D5FA5" w:rsidRPr="00097B4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BFD" w:rsidP="00DE1BFD" w:rsidR="00DE1BFD">
      <w:r>
        <w:separator/>
      </w:r>
    </w:p>
  </w:endnote>
  <w:endnote w:id="0" w:type="continuationSeparator">
    <w:p w:rsidRDefault="00DE1BFD" w:rsidP="00DE1BFD" w:rsidR="00DE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BFD" w:rsidP="00DE1BFD" w:rsidR="00DE1BFD">
      <w:r>
        <w:separator/>
      </w:r>
    </w:p>
  </w:footnote>
  <w:footnote w:id="0" w:type="continuationSeparator">
    <w:p w:rsidRDefault="00DE1BFD" w:rsidP="00DE1BFD" w:rsidR="00DE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A39" w:rsidP="00DE1BFD" w:rsidR="00DE1BFD">
    <w:pPr>
      <w:ind w:left="5664"/>
    </w:pPr>
    <w:r>
      <w:t xml:space="preserve">        </w:t>
    </w:r>
    <w:r w:rsidR="00DE1BFD">
      <w:t>Poslovni broj 2 St-</w:t>
    </w:r>
    <w:r>
      <w:t>211/11-197</w:t>
    </w:r>
  </w:p>
  <w:p w:rsidRDefault="00DE1BFD" w:rsidP="00DE1BFD" w:rsidR="00DE1BFD">
    <w:pPr>
      <w:jc w:val="right"/>
    </w:pPr>
  </w:p>
  <w:p w:rsidRDefault="00DE1BFD" w:rsidP="00697A39" w:rsidR="00DE1B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F3CF9"/>
    <w:multiLevelType w:val="hybridMultilevel"/>
    <w:tmpl w:val="CE0C58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B25"/>
    <w:rsid w:val="00005545"/>
    <w:rsid w:val="00055502"/>
    <w:rsid w:val="00097B4B"/>
    <w:rsid w:val="000B2154"/>
    <w:rsid w:val="00106F13"/>
    <w:rsid w:val="00210F87"/>
    <w:rsid w:val="00243403"/>
    <w:rsid w:val="002B76C1"/>
    <w:rsid w:val="003C3DC4"/>
    <w:rsid w:val="004417DC"/>
    <w:rsid w:val="004D1BF0"/>
    <w:rsid w:val="005D57AA"/>
    <w:rsid w:val="006016DC"/>
    <w:rsid w:val="00602AEB"/>
    <w:rsid w:val="00697A39"/>
    <w:rsid w:val="007D5FA5"/>
    <w:rsid w:val="0094493C"/>
    <w:rsid w:val="009D316C"/>
    <w:rsid w:val="00A53B25"/>
    <w:rsid w:val="00AB226D"/>
    <w:rsid w:val="00BD1F9D"/>
    <w:rsid w:val="00D36B2C"/>
    <w:rsid w:val="00D76FFA"/>
    <w:rsid w:val="00DB2A03"/>
    <w:rsid w:val="00DE1BFD"/>
    <w:rsid w:val="00E27E5E"/>
    <w:rsid w:val="00E70951"/>
    <w:rsid w:val="00EA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B2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cstheme="minorBidi" w:hAnsi="Calibri" w:ascii="Calibr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53B25"/>
    <w:rPr>
      <w:rFonts w:eastAsia="Calibri" w:hAnsi="Calibri" w:asci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D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D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D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B2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ascii="Calibri" w:cstheme="minorBidi" w:hAnsi="Calibr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53B25"/>
    <w:rPr>
      <w:rFonts w:ascii="Calibri" w:eastAsia="Calibri" w:hAns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3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D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D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D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35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0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SVEŽNJA spisa</izvorni_sadrzaj>
    <derivirana_varijabla naziv="DomainObject.Predmet.Opis_1">4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FAFB4-CD8D-42F3-ADB7-4F692B554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972</properties:Characters>
  <properties:Lines>41</properties:Lines>
  <properties:Paragraphs>19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2017-08-22T15:58:00Z</dcterms:created>
  <dc:creator>Ana Markač</dc:creator>
  <cp:lastModifiedBy>Marijana Žuža</cp:lastModifiedBy>
  <cp:lastPrinted>2017-08-23T12:50:00Z</cp:lastPrinted>
  <dcterms:modified xmlns:xsi="http://www.w3.org/2001/XMLSchema-instance" xsi:type="dcterms:W3CDTF">2017-08-23T12:59:00Z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