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9246" w14:paraId="5789246" w:rsidRDefault="00AE649C" w:rsidP="00FA5B5E" w:rsidR="00AE649C" w:rsidRPr="00B76F3C">
      <w:pPr>
        <w:pStyle w:val="Naslov3"/>
        <w15:collapsed w:val="false"/>
      </w:pPr>
    </w:p>
    <w:p w:rsidRDefault="008803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80369" w:rsidP="00880369" w:rsidR="0088036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St-632/2016-4.</w:t>
      </w: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880369" w:rsidP="00880369" w:rsidR="00880369">
      <w:pPr>
        <w:jc w:val="both"/>
        <w:rPr>
          <w:rFonts w:cs="Arial" w:hAnsi="Arial" w:ascii="Arial"/>
          <w:b/>
        </w:rPr>
      </w:pPr>
    </w:p>
    <w:p w:rsidRDefault="00880369" w:rsidP="00880369" w:rsidR="0088036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80369" w:rsidP="00880369" w:rsidR="00880369">
      <w:pPr>
        <w:jc w:val="center"/>
        <w:rPr>
          <w:rFonts w:cs="Arial" w:hAnsi="Arial" w:ascii="Arial"/>
          <w:b/>
        </w:rPr>
      </w:pPr>
    </w:p>
    <w:p w:rsidRDefault="00880369" w:rsidP="00880369" w:rsidR="0088036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HORTIGO-ARS d.o.o. za usluge iz Zagreba, Marijane Radev 4,  MBS 080684545, OIB 05048663347, dana 08. rujna 2016. godine  </w:t>
      </w:r>
    </w:p>
    <w:p w:rsidRDefault="00880369" w:rsidP="00880369" w:rsidR="0088036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  <w:bookmarkStart w:name="_GoBack" w:id="0"/>
      <w:bookmarkEnd w:id="0"/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HORTIGO-ARS d.o.o. za usluge iz Zagreba, Marijane Radev 4,  MBS 080684545, OIB 05048663347,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20. 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HORTIGO-ARS d.o.o. za usluge iz Zagreba, Marijane Radev 4,  MBS 080684545, OIB 05048663347.</w:t>
      </w:r>
    </w:p>
    <w:p w:rsidRDefault="00880369" w:rsidP="00880369" w:rsidR="0088036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08. rujna 2016. godine u 07,10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880369" w:rsidP="00880369" w:rsidR="0088036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80369" w:rsidP="00880369" w:rsidR="0088036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880369" w:rsidP="00880369" w:rsidR="0088036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St-632/2016-2,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80369" w:rsidP="00880369" w:rsidR="0088036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80369" w:rsidP="00880369" w:rsidR="0088036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880369" w:rsidP="00880369" w:rsidR="0088036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08. rujna 2016. godine</w:t>
      </w:r>
    </w:p>
    <w:p w:rsidRDefault="00880369" w:rsidP="00880369" w:rsidR="00880369">
      <w:pPr>
        <w:jc w:val="center"/>
        <w:rPr>
          <w:rFonts w:cs="Arial" w:hAnsi="Arial" w:ascii="Arial"/>
          <w:b/>
        </w:rPr>
      </w:pPr>
    </w:p>
    <w:p w:rsidRDefault="00880369" w:rsidP="00880369" w:rsidR="0088036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80369" w:rsidP="00880369" w:rsidR="0088036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80369" w:rsidP="00880369" w:rsidR="0088036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</w:t>
      </w:r>
      <w:r>
        <w:rPr>
          <w:rFonts w:cs="Arial" w:hAnsi="Arial" w:ascii="Arial"/>
        </w:rPr>
        <w:t xml:space="preserve">                    </w:t>
      </w: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880369" w:rsidP="00880369" w:rsidR="0088036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80369" w:rsidP="00880369" w:rsidR="0088036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08.09.2016.g.</w:t>
      </w:r>
    </w:p>
    <w:p w:rsidRDefault="00880369" w:rsidP="00880369" w:rsidR="00880369">
      <w:pPr>
        <w:rPr>
          <w:rFonts w:cs="Arial" w:hAnsi="Arial" w:ascii="Arial"/>
        </w:rPr>
      </w:pPr>
    </w:p>
    <w:p w:rsidRDefault="00880369" w:rsidP="00880369" w:rsidR="00880369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369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St-632/2016-4</izvorni_sadrzaj>
    <derivirana_varijabla naziv="DomainObject.Oznaka_1">St-632/2016-4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Hortigo-ars d.o.o. zastupanog po punomoćniku Sanja Lazić</izvorni_sadrzaj>
    <derivirana_varijabla naziv="DomainObject.Predmet.ProtustrankaFormated_1">  Hortigo-ars d.o.o. zastupanog po punomoćniku Sanja Lazić</derivirana_varijabla>
  </DomainObject.Predmet.ProtustrankaFormated>
  <DomainObject.Predmet.ProtustrankaFormatedOIB>
    <izvorni_sadrzaj>  Hortigo-ars d.o.o., OIB 05048663347 zastupanog po punomoćniku Sanja Lazić</izvorni_sadrzaj>
    <derivirana_varijabla naziv="DomainObject.Predmet.ProtustrankaFormatedOIB_1">  Hortigo-ars d.o.o., OIB 05048663347 zastupanog po punomoćniku Sanja Lazić</derivirana_varijabla>
  </DomainObject.Predmet.ProtustrankaFormatedOIB>
  <DomainObject.Predmet.ProtustrankaFormatedWithAdress>
    <izvorni_sadrzaj> Hortigo-ars d.o.o., Gladovec pokupski 226, 10414 Pokupsko zastupanog po punomoćniku Sanja Lazić</izvorni_sadrzaj>
    <derivirana_varijabla naziv="DomainObject.Predmet.ProtustrankaFormatedWithAdress_1"> Hortigo-ars d.o.o., Gladovec pokupski 226, 10414 Pokupsko zastupanog po punomoćniku Sanja Lazić</derivirana_varijabla>
  </DomainObject.Predmet.ProtustrankaFormatedWithAdress>
  <DomainObject.Predmet.ProtustrankaFormatedWithAdressOIB>
    <izvorni_sadrzaj> Hortigo-ars d.o.o., OIB 05048663347, Gladovec pokupski 226, 10414 Pokupsko zastupanog po punomoćniku Sanja Lazić</izvorni_sadrzaj>
    <derivirana_varijabla naziv="DomainObject.Predmet.ProtustrankaFormatedWithAdressOIB_1"> Hortigo-ars d.o.o., OIB 05048663347, Gladovec pokupski 226, 10414 Pokupsko zastupanog po punomoćniku Sanja Lazić</derivirana_varijabla>
  </DomainObject.Predmet.ProtustrankaFormatedWithAdressOIB>
  <DomainObject.Predmet.ProtustrankaWithAdress>
    <izvorni_sadrzaj>Hortigo-ars d.o.o. Gladovec pokupski 226, 10414 Pokupsko</izvorni_sadrzaj>
    <derivirana_varijabla naziv="DomainObject.Predmet.ProtustrankaWithAdress_1">Hortigo-ars d.o.o. Gladovec pokupski 226, 10414 Pokupsko</derivirana_varijabla>
  </DomainObject.Predmet.ProtustrankaWithAdress>
  <DomainObject.Predmet.ProtustrankaWithAdressOIB>
    <izvorni_sadrzaj>Hortigo-ars d.o.o., OIB 05048663347, Gladovec pokupski 226, 10414 Pokupsko</izvorni_sadrzaj>
    <derivirana_varijabla naziv="DomainObject.Predmet.ProtustrankaWithAdressOIB_1">Hortigo-ars d.o.o., OIB 05048663347, Gladovec pokupski 226, 10414 Pokupsko</derivirana_varijabla>
  </DomainObject.Predmet.ProtustrankaWithAdressOIB>
  <DomainObject.Predmet.ProtustrankaNazivFormated>
    <izvorni_sadrzaj>Hortigo-ars d.o.o.</izvorni_sadrzaj>
    <derivirana_varijabla naziv="DomainObject.Predmet.ProtustrankaNazivFormated_1">Hortigo-ars d.o.o.</derivirana_varijabla>
  </DomainObject.Predmet.ProtustrankaNazivFormated>
  <DomainObject.Predmet.ProtustrankaNazivFormatedOIB>
    <izvorni_sadrzaj>Hortigo-ars d.o.o., OIB 05048663347</izvorni_sadrzaj>
    <derivirana_varijabla naziv="DomainObject.Predmet.ProtustrankaNazivFormatedOIB_1">Hortigo-ars d.o.o., OIB 05048663347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Hortigo-ars d.o.o. zastupanog po punomoćniku Sanja Lazić</item>
    </izvorni_sadrzaj>
    <derivirana_varijabla naziv="DomainObject.Predmet.ProtuStrankaListFormated_1">
      <item>Hortigo-ars d.o.o. zastupanog po punomoćniku Sanja Lazić</item>
    </derivirana_varijabla>
  </DomainObject.Predmet.ProtuStrankaListFormated>
  <DomainObject.Predmet.ProtuStrankaListFormatedOIB>
    <izvorni_sadrzaj>
      <item>Hortigo-ars d.o.o., OIB 05048663347 zastupanog po punomoćniku Sanja Lazić</item>
    </izvorni_sadrzaj>
    <derivirana_varijabla naziv="DomainObject.Predmet.ProtuStrankaListFormatedOIB_1">
      <item>Hortigo-ars d.o.o., OIB 05048663347 zastupanog po punomoćniku Sanja Lazić</item>
    </derivirana_varijabla>
  </DomainObject.Predmet.ProtuStrankaListFormatedOIB>
  <DomainObject.Predmet.ProtuStrankaListFormatedWithAdress>
    <izvorni_sadrzaj>
      <item>Hortigo-ars d.o.o., Gladovec pokupski 226, 10414 Pokupsko zastupanog po punomoćniku Sanja Lazić</item>
    </izvorni_sadrzaj>
    <derivirana_varijabla naziv="DomainObject.Predmet.ProtuStrankaListFormatedWithAdress_1">
      <item>Hortigo-ars d.o.o., Gladovec pokupski 226, 10414 Pokupsko zastupanog po punomoćniku Sanja Lazić</item>
    </derivirana_varijabla>
  </DomainObject.Predmet.ProtuStrankaListFormatedWithAdress>
  <DomainObject.Predmet.ProtuStrankaListFormatedWithAdressOIB>
    <izvorni_sadrzaj>
      <item>Hortigo-ars d.o.o., OIB 05048663347, Gladovec pokupski 226, 10414 Pokupsko zastupanog po punomoćniku Sanja Lazić</item>
    </izvorni_sadrzaj>
    <derivirana_varijabla naziv="DomainObject.Predmet.ProtuStrankaListFormatedWithAdressOIB_1">
      <item>Hortigo-ars d.o.o., OIB 05048663347, Gladovec pokupski 226, 10414 Pokupsko zastupanog po punomoćniku Sanja Lazić</item>
    </derivirana_varijabla>
  </DomainObject.Predmet.ProtuStrankaListFormatedWithAdressOIB>
  <DomainObject.Predmet.ProtuStrankaListNazivFormated>
    <izvorni_sadrzaj>
      <item>Hortigo-ars d.o.o.</item>
    </izvorni_sadrzaj>
    <derivirana_varijabla naziv="DomainObject.Predmet.ProtuStrankaListNazivFormated_1">
      <item>Hortigo-ars d.o.o.</item>
    </derivirana_varijabla>
  </DomainObject.Predmet.ProtuStrankaListNazivFormated>
  <DomainObject.Predmet.ProtuStrankaListNazivFormatedOIB>
    <izvorni_sadrzaj>
      <item>Hortigo-ars d.o.o., OIB 05048663347</item>
    </izvorni_sadrzaj>
    <derivirana_varijabla naziv="DomainObject.Predmet.ProtuStrankaListNazivFormatedOIB_1">
      <item>Hortigo-ars d.o.o., OIB 05048663347</item>
    </derivirana_varijabla>
  </DomainObject.Predmet.ProtuStrankaListNazivFormatedOIB>
  <DomainObject.Predmet.OstaliListFormated>
    <izvorni_sadrzaj>
      <item>Sanja Lazić punomoćnik sudionika u postupku Hortigo-ars d.o.o.</item>
    </izvorni_sadrzaj>
    <derivirana_varijabla naziv="DomainObject.Predmet.OstaliListFormated_1">
      <item>Sanja Lazić punomoćnik sudionika u postupku Hortigo-ars d.o.o.</item>
    </derivirana_varijabla>
  </DomainObject.Predmet.OstaliListFormated>
  <DomainObject.Predmet.OstaliListFormatedOIB>
    <izvorni_sadrzaj>
      <item>Sanja Lazić, OIB 69943153126 punomoćnik sudionika u postupku Hortigo-ars d.o.o.</item>
    </izvorni_sadrzaj>
    <derivirana_varijabla naziv="DomainObject.Predmet.OstaliListFormatedOIB_1">
      <item>Sanja Lazić, OIB 69943153126 punomoćnik sudionika u postupku Hortigo-ars d.o.o.</item>
    </derivirana_varijabla>
  </DomainObject.Predmet.OstaliListFormatedOIB>
  <DomainObject.Predmet.OstaliListFormatedWithAdress>
    <izvorni_sadrzaj>
      <item>Sanja Lazić, Rudeška cesta 81 B, 10000 Zagreb punomoćnik sudionika u postupku Hortigo-ars d.o.o.</item>
    </izvorni_sadrzaj>
    <derivirana_varijabla naziv="DomainObject.Predmet.OstaliListFormatedWithAdress_1">
      <item>Sanja Lazić, Rudeška cesta 81 B, 10000 Zagreb punomoćnik sudionika u postupku Hortigo-ars d.o.o.</item>
    </derivirana_varijabla>
  </DomainObject.Predmet.OstaliListFormatedWithAdress>
  <DomainObject.Predmet.OstaliListFormatedWithAdressOIB>
    <izvorni_sadrzaj>
      <item>Sanja Lazić, OIB 69943153126, Rudeška cesta 81 B, 10000 Zagreb punomoćnik sudionika u postupku Hortigo-ars d.o.o.</item>
    </izvorni_sadrzaj>
    <derivirana_varijabla naziv="DomainObject.Predmet.OstaliListFormatedWithAdressOIB_1">
      <item>Sanja Lazić, OIB 69943153126, Rudeška cesta 81 B, 10000 Zagreb punomoćnik sudionika u postupku Hortigo-ars d.o.o.</item>
    </derivirana_varijabla>
  </DomainObject.Predmet.OstaliListFormatedWithAdressOIB>
  <DomainObject.Predmet.OstaliListNazivFormated>
    <izvorni_sadrzaj>
      <item>Sanja Lazić</item>
    </izvorni_sadrzaj>
    <derivirana_varijabla naziv="DomainObject.Predmet.OstaliListNazivFormated_1">
      <item>Sanja Lazić</item>
    </derivirana_varijabla>
  </DomainObject.Predmet.OstaliListNazivFormated>
  <DomainObject.Predmet.OstaliListNazivFormatedOIB>
    <izvorni_sadrzaj>
      <item>Sanja Lazić, OIB 69943153126</item>
    </izvorni_sadrzaj>
    <derivirana_varijabla naziv="DomainObject.Predmet.OstaliListNazivFormatedOIB_1">
      <item>Sanja Lazić, OIB 69943153126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St-632/2016-4</izvorni_sadrzaj>
    <derivirana_varijabla naziv="DomainObject.PoslovniBrojDokumenta_1">St-632/2016-4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Hortigo-ars d.o.o.</izvorni_sadrzaj>
    <derivirana_varijabla naziv="DomainObject.Predmet.ProtustrankaIDrugi_1">Hortigo-ars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Hortigo-ars d.o.o., OIB 05048663347, Gladovec pokupski 226, 10414 Pokupsko</izvorni_sadrzaj>
    <derivirana_varijabla naziv="DomainObject.Predmet.ProtustrankaIDrugiAdressOIB_1">Hortigo-ars d.o.o., OIB 05048663347, Gladovec pokupski 226,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Hortigo-ars d.o.o.</item>
      <item>FINA Regionalni centar Zagreb</item>
      <item>Sanja Lazić</item>
    </izvorni_sadrzaj>
    <derivirana_varijabla naziv="DomainObject.Predmet.SudioniciListNaziv_1">
      <item>Hortigo-ars d.o.o.</item>
      <item>FINA Regionalni centar Zagreb</item>
      <item>Sanja Lazić</item>
    </derivirana_varijabla>
  </DomainObject.Predmet.SudioniciListNaziv>
  <DomainObject.Predmet.SudioniciListAdressOIB>
    <izvorni_sadrzaj>
      <item>Hortigo-ars d.o.o., OIB 05048663347, Gladovec pokupski 226,10414 Pokupsko</item>
      <item>FINA Regionalni centar Zagreb, OIB 85821130368, Trg svibanjskih žrtava 1995. br. 1,10000 Zagreb</item>
      <item>Sanja Lazić, OIB 69943153126, Rudeška cesta 81 B,10000 Zagreb</item>
    </izvorni_sadrzaj>
    <derivirana_varijabla naziv="DomainObject.Predmet.SudioniciListAdressOIB_1">
      <item>Hortigo-ars d.o.o., OIB 05048663347, Gladovec pokupski 226,10414 Pokupsko</item>
      <item>FINA Regionalni centar Zagreb, OIB 85821130368, Trg svibanjskih žrtava 1995. br. 1,10000 Zagreb</item>
      <item>Sanja Lazić, OIB 69943153126, Rudeška cesta 81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E6F47-6B97-447F-A483-1D55C9D05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3864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2016-09-08T05:05:00Z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