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7E682E" w:rsidR="005344FD" w:rsidRPr="00E003B6">
            <w:pPr>
              <w:jc w:val="right"/>
              <w:rPr>
                <w:noProof/>
                <w:sz w:val="24"/>
                <w:szCs w:val="24"/>
              </w:rPr>
            </w:pPr>
            <w:r>
              <w:rPr>
                <w:noProof/>
                <w:sz w:val="24"/>
                <w:szCs w:val="24"/>
              </w:rPr>
              <w:t>Poslovni broj: 11.St-</w:t>
            </w:r>
            <w:r w:rsidR="007E682E">
              <w:rPr>
                <w:noProof/>
                <w:sz w:val="24"/>
                <w:szCs w:val="24"/>
              </w:rPr>
              <w:t>199</w:t>
            </w:r>
            <w:r w:rsidR="003D6917">
              <w:rPr>
                <w:noProof/>
                <w:sz w:val="24"/>
                <w:szCs w:val="24"/>
              </w:rPr>
              <w:t>/2018-14</w:t>
            </w:r>
          </w:p>
        </w:tc>
      </w:tr>
    </w:tbl>
    <w:p w14:textId="660daf9" w14:paraId="660daf9" w:rsidRDefault="005344FD" w:rsidP="00A6411C" w:rsidR="005344FD">
      <w:pPr>
        <w:pStyle w:val="Naslov1"/>
        <w:spacing w:after="200" w:before="200"/>
        <w15:collapsed w:val="false"/>
        <w:rPr>
          <w:b w:val="false"/>
        </w:rPr>
      </w:pP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7E682E" w:rsidRPr="007E682E">
        <w:rPr>
          <w:szCs w:val="24"/>
          <w:lang w:val="hr-HR"/>
        </w:rPr>
        <w:t>BIOKOVO ACTIVE HOLIDAYS d.o.o., OIB: 26563490587, Makarska, Starčevićeva 3</w:t>
      </w:r>
      <w:r w:rsidR="003D6917" w:rsidRPr="003D6917">
        <w:rPr>
          <w:szCs w:val="24"/>
          <w:lang w:val="hr-HR"/>
        </w:rPr>
        <w:t xml:space="preserve">,  </w:t>
      </w:r>
      <w:r w:rsidR="00DA1FB6">
        <w:rPr>
          <w:szCs w:val="24"/>
          <w:lang w:val="hr-HR"/>
        </w:rPr>
        <w:t>13. prosinca</w:t>
      </w:r>
      <w:r w:rsidR="003D6917" w:rsidRPr="003D6917">
        <w:rPr>
          <w:szCs w:val="24"/>
          <w:lang w:val="hr-HR"/>
        </w:rPr>
        <w:t xml:space="preserve"> 2018.</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7E682E"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7E682E">
        <w:rPr>
          <w:lang w:val="hr-HR"/>
        </w:rPr>
        <w:t xml:space="preserve">Drago Erceg, OIB: 96395875599, </w:t>
      </w:r>
      <w:r w:rsidR="007E682E" w:rsidRPr="007E682E">
        <w:rPr>
          <w:lang w:val="hr-HR"/>
        </w:rPr>
        <w:t xml:space="preserve">Makarska, Starčevićeva 3 </w:t>
      </w:r>
      <w:r w:rsidR="003D6917" w:rsidRPr="003D6917">
        <w:rPr>
          <w:lang w:val="hr-HR"/>
        </w:rPr>
        <w:t>(</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7E682E">
        <w:rPr>
          <w:lang w:val="hr-HR"/>
        </w:rPr>
        <w:t>199</w:t>
      </w:r>
      <w:r w:rsidR="003D6917">
        <w:rPr>
          <w:lang w:val="hr-HR"/>
        </w:rPr>
        <w:t>-2018</w:t>
      </w:r>
      <w:r w:rsidRPr="001003B7">
        <w:rPr>
          <w:lang w:val="hr-HR"/>
        </w:rPr>
        <w:t>)</w:t>
      </w:r>
      <w:r w:rsidR="00225B17">
        <w:rPr>
          <w:lang w:val="hr-HR"/>
        </w:rPr>
        <w:t>.</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7E682E">
        <w:t>199</w:t>
      </w:r>
      <w:r w:rsidR="003D6917">
        <w:t>-2018</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334794" w:rsidR="00D37671" w:rsidRPr="001003B7">
      <w:pPr>
        <w:spacing w:after="120" w:before="240"/>
        <w:jc w:val="center"/>
        <w:rPr>
          <w:szCs w:val="24"/>
        </w:rPr>
      </w:pPr>
      <w:r w:rsidRPr="001003B7">
        <w:rPr>
          <w:szCs w:val="24"/>
        </w:rPr>
        <w:lastRenderedPageBreak/>
        <w:t>Obrazloženje</w:t>
      </w:r>
    </w:p>
    <w:p w:rsidRDefault="007E682E" w:rsidP="007E682E" w:rsidR="003D6917" w:rsidRPr="003D6917">
      <w:pPr>
        <w:ind w:firstLine="709"/>
        <w:jc w:val="both"/>
        <w:rPr>
          <w:szCs w:val="24"/>
        </w:rPr>
      </w:pPr>
      <w:r w:rsidRPr="007E682E">
        <w:rPr>
          <w:szCs w:val="24"/>
        </w:rPr>
        <w:t>Financijska agencija, Regionalni centar Split podnijela je ovom sudu 6. ožujka 2018. prijedlog za otvaranje stečajnog postupka nad dužnikom BIOKOVO ACTIVE HOLIDAYS d.o.o., OIB: 26563490587, Makarska, Starčevićeva 3, navodeći da dužnik ima četvero zaposlenih, a da na dan 2. ožujka 2018. u Očevidniku redoslijeda osnova za plaćanje, ima evidentirane neizvršene osnove za plaćanje u neprekinutom razdoblju od 120 dana, u ukupnom iznosu od 271.334,80 kn.</w:t>
      </w:r>
    </w:p>
    <w:p w:rsidRDefault="003D6917" w:rsidP="003D6917" w:rsidR="003D6917" w:rsidRPr="003D6917">
      <w:pPr>
        <w:spacing w:before="200"/>
        <w:ind w:firstLine="708"/>
        <w:jc w:val="both"/>
        <w:rPr>
          <w:szCs w:val="24"/>
        </w:rPr>
      </w:pPr>
      <w:r w:rsidRPr="003D6917">
        <w:rPr>
          <w:szCs w:val="24"/>
        </w:rPr>
        <w:t>Rješenjem ovog suda 11.St-</w:t>
      </w:r>
      <w:r w:rsidR="007E682E">
        <w:rPr>
          <w:szCs w:val="24"/>
        </w:rPr>
        <w:t>199</w:t>
      </w:r>
      <w:r w:rsidRPr="003D6917">
        <w:rPr>
          <w:szCs w:val="24"/>
        </w:rPr>
        <w:t xml:space="preserve">/2018 od </w:t>
      </w:r>
      <w:r w:rsidR="007E682E">
        <w:rPr>
          <w:szCs w:val="24"/>
        </w:rPr>
        <w:t>20. studenog</w:t>
      </w:r>
      <w:r w:rsidRPr="003D6917">
        <w:rPr>
          <w:szCs w:val="24"/>
        </w:rPr>
        <w:t xml:space="preserve"> 2018. pokrenut je prethodni postupak radi utvrđivanja pretpostavki za otvaranje stečajnog postupka nad dužnikom i određeno je ročište radi očitovanja o prijedlogu za otvaranje stečajnog postupka.</w:t>
      </w:r>
    </w:p>
    <w:p w:rsidRDefault="003D6917" w:rsidP="003D6917" w:rsidR="003D6917">
      <w:pPr>
        <w:spacing w:before="200"/>
        <w:ind w:firstLine="708"/>
        <w:jc w:val="both"/>
        <w:rPr>
          <w:szCs w:val="24"/>
        </w:rPr>
      </w:pPr>
      <w:r w:rsidRPr="003D6917">
        <w:rPr>
          <w:szCs w:val="24"/>
        </w:rPr>
        <w:t>Na ročište radi</w:t>
      </w:r>
      <w:r w:rsidR="007E682E" w:rsidRPr="007E682E">
        <w:rPr>
          <w:szCs w:val="24"/>
        </w:rPr>
        <w:t xml:space="preserve"> očitovanja o prijedlogu za otvaranje stečajnog postupka </w:t>
      </w:r>
      <w:r w:rsidR="007E682E">
        <w:rPr>
          <w:szCs w:val="24"/>
        </w:rPr>
        <w:t xml:space="preserve">pristupio je </w:t>
      </w:r>
      <w:r w:rsidRPr="003D6917">
        <w:rPr>
          <w:szCs w:val="24"/>
        </w:rPr>
        <w:t>zastupni</w:t>
      </w:r>
      <w:r w:rsidR="007E682E">
        <w:rPr>
          <w:szCs w:val="24"/>
        </w:rPr>
        <w:t>k</w:t>
      </w:r>
      <w:r w:rsidRPr="003D6917">
        <w:rPr>
          <w:szCs w:val="24"/>
        </w:rPr>
        <w:t xml:space="preserve"> po zakonu dužnika </w:t>
      </w:r>
      <w:r w:rsidR="007E682E">
        <w:rPr>
          <w:szCs w:val="24"/>
        </w:rPr>
        <w:t xml:space="preserve">koji je naveo </w:t>
      </w:r>
      <w:r w:rsidR="007E682E">
        <w:t xml:space="preserve">da u cijelosti ostaje kod </w:t>
      </w:r>
      <w:r w:rsidR="007E682E">
        <w:rPr>
          <w:rFonts w:cs="Times New Roman" w:eastAsia="Calibri"/>
        </w:rPr>
        <w:t xml:space="preserve">izvješća o gospodarskom stanju dužnika </w:t>
      </w:r>
      <w:r w:rsidR="00D8173C">
        <w:rPr>
          <w:rFonts w:cs="Times New Roman" w:eastAsia="Calibri"/>
        </w:rPr>
        <w:t>predanog sudu</w:t>
      </w:r>
      <w:r w:rsidR="007E682E">
        <w:rPr>
          <w:rFonts w:cs="Times New Roman" w:eastAsia="Calibri"/>
        </w:rPr>
        <w:t xml:space="preserve"> 1. prosinca 2018. Društvo Biokovo active holidays d.o.o. Makarska da je osnovano 1994. i bavilo se organizacijom turističkih programa. Društvo da je do 2016. poslovalo manje-više uspješno. Te godine sezona da nije bila dobra, podbacila je za oko 30% u odnosu na prethodne. Ta okolnost, zajedno sa njegovim osobnim problemima, da je rezultirala blokadom računa 2017. Društvo da nema nikakve imovine u svom vlasništvu. Upitan vezano za bilješku broj 13 uz poziciju kratkotrajna imovina (na str. 14 u bilješkama uz financijske izvještaje poduzetnika za razdoblje od 1. siječnja 2017. do 31. prosinca 2017.), naveo je da društvo danas nema nikakvih zaliha, potraživanja, kratkotrajne financijske imovine, a niti novca u banci ili blagajni. Upitan vezano za bilješku broj 15b uz poziciju kratkoročna potraživanja od zaposlenika i članova poduzetnika (na str. 14 u bilješkama uz financijske izvještaje poduzetnika za razdoblje od 1. siječnja 2017. do 31. prosinca 2017.), naveo je da je riječ o iznosu koji je ˝nakupljen˝ tijekom preko 20 godina, a koji se odnosi na knjigovodstveno ˝pokriće˝ gotovinskih računa koji se nisu mogli administrativno drugačije evidentirati te da nije riječ o realnom dugu. D</w:t>
      </w:r>
      <w:r w:rsidR="007E682E">
        <w:t>ruštvo da ne vodi niti jedan sudski ili upravni postupak.</w:t>
      </w:r>
    </w:p>
    <w:p w:rsidRDefault="008162BE" w:rsidP="00D821AC" w:rsidR="008162BE" w:rsidRPr="001003B7">
      <w:pPr>
        <w:spacing w:before="200"/>
        <w:ind w:firstLine="708"/>
        <w:jc w:val="both"/>
        <w:rPr>
          <w:b/>
          <w:color w:val="FF0000"/>
          <w:u w:val="single"/>
        </w:rPr>
      </w:pPr>
      <w:r w:rsidRPr="001003B7">
        <w:t>Odredbom čl</w:t>
      </w:r>
      <w:r w:rsidR="0025330A">
        <w:t>anka 114. stavka</w:t>
      </w:r>
      <w:r w:rsidRPr="001003B7">
        <w:t xml:space="preserve"> 1. </w:t>
      </w:r>
      <w:r w:rsidR="007E682E" w:rsidRPr="003526E1">
        <w:t>Stečajnog zakona („Narodne novine</w:t>
      </w:r>
      <w:r w:rsidR="007E682E">
        <w:t>“ 71/15 i 104/17; dalje SZ)</w:t>
      </w:r>
      <w:r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D821AC" w:rsidR="008162BE" w:rsidRPr="001003B7">
      <w:pPr>
        <w:spacing w:before="200"/>
        <w:ind w:firstLine="708"/>
        <w:jc w:val="both"/>
      </w:pPr>
      <w:r w:rsidRPr="001003B7">
        <w:t xml:space="preserve">Nadalje, odredbom </w:t>
      </w:r>
      <w:r w:rsidR="0025330A">
        <w:t>članka</w:t>
      </w:r>
      <w:r w:rsidRPr="001003B7">
        <w:t xml:space="preserve"> 113. </w:t>
      </w:r>
      <w:r w:rsidR="0025330A">
        <w:t>stavka</w:t>
      </w:r>
      <w:r w:rsidRPr="001003B7">
        <w:t xml:space="preserve"> 1. SZ-a propisano je da ako osobe iz članka 110. </w:t>
      </w:r>
      <w:r w:rsidR="0025330A">
        <w:t>stavka</w:t>
      </w:r>
      <w:r w:rsidRPr="001003B7">
        <w:t xml:space="preserve"> 2. tog Zakona ne podnesu prijedlog za otvaranje stečajnog postupka u propisanom roku, sud će im po službenoj dužnosti u slučajevima iz članka 114. </w:t>
      </w:r>
      <w:r w:rsidR="0025330A">
        <w:t>stavka</w:t>
      </w:r>
      <w:r w:rsidRPr="001003B7">
        <w:t xml:space="preserve"> 3. Zakona naložiti plaćanje predujma za namirenje troškova stečajnog postupka u roku od osam dana.</w:t>
      </w:r>
    </w:p>
    <w:p w:rsidRDefault="008162BE" w:rsidP="00D821AC" w:rsidR="008162BE" w:rsidRPr="001003B7">
      <w:pPr>
        <w:spacing w:before="200"/>
        <w:ind w:firstLine="708"/>
        <w:jc w:val="both"/>
      </w:pPr>
      <w:r w:rsidRPr="001003B7">
        <w:t xml:space="preserve">Prema </w:t>
      </w:r>
      <w:r w:rsidR="0025330A">
        <w:t>članka</w:t>
      </w:r>
      <w:r w:rsidRPr="001003B7">
        <w:t xml:space="preserve"> 110. </w:t>
      </w:r>
      <w:r w:rsidR="0025330A">
        <w:t>stavka</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D821AC" w:rsidR="00D8229E" w:rsidRPr="001003B7">
      <w:pPr>
        <w:spacing w:before="200"/>
        <w:ind w:firstLine="709"/>
        <w:jc w:val="both"/>
      </w:pPr>
      <w:r w:rsidRPr="001003B7">
        <w:lastRenderedPageBreak/>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3C22F8"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D8173C">
        <w:t>prema prijedlogu</w:t>
      </w:r>
      <w:r w:rsidR="00E552AD">
        <w:t xml:space="preserve"> </w:t>
      </w:r>
      <w:r w:rsidR="00EA22A2" w:rsidRPr="001003B7">
        <w:t>FIN</w:t>
      </w:r>
      <w:r w:rsidR="008F7717" w:rsidRPr="001003B7">
        <w:t>A</w:t>
      </w:r>
      <w:r w:rsidR="00EA22A2" w:rsidRPr="001003B7">
        <w:t xml:space="preserve">-e za </w:t>
      </w:r>
      <w:r w:rsidR="00D8173C">
        <w:t>otvaranje</w:t>
      </w:r>
      <w:r w:rsidR="00F53790">
        <w:t xml:space="preserve"> </w:t>
      </w:r>
      <w:r w:rsidR="00EA22A2" w:rsidRPr="001003B7">
        <w:t>stečajnog postupka zaprimljen</w:t>
      </w:r>
      <w:r w:rsidR="00F57002" w:rsidRPr="001003B7">
        <w:t>o</w:t>
      </w:r>
      <w:r w:rsidR="00E94CA7">
        <w:t>m</w:t>
      </w:r>
      <w:r w:rsidR="00D8173C">
        <w:t xml:space="preserve"> kod ovoga suda 6. ožujka 2018. u</w:t>
      </w:r>
      <w:r w:rsidR="0025330A" w:rsidRPr="0025330A">
        <w:t xml:space="preserve"> razdoblju dužem od 60 dana ima evidentiran</w:t>
      </w:r>
      <w:r w:rsidR="0025330A">
        <w:t>e neizvršene osnove za plaćanje</w:t>
      </w:r>
    </w:p>
    <w:p w:rsidRDefault="00C74234" w:rsidP="003C22F8" w:rsidR="00D8229E" w:rsidRPr="001003B7">
      <w:pPr>
        <w:spacing w:before="60"/>
        <w:ind w:firstLine="709"/>
        <w:jc w:val="both"/>
      </w:pPr>
      <w:r w:rsidRPr="001003B7">
        <w:t xml:space="preserve">- </w:t>
      </w:r>
      <w:r w:rsidR="00864413" w:rsidRPr="001003B7">
        <w:t xml:space="preserve">da </w:t>
      </w:r>
      <w:r w:rsidR="00D8173C">
        <w:t>Drago Erceg</w:t>
      </w:r>
      <w:r w:rsidR="00F53790" w:rsidRPr="00F53790">
        <w:t>,</w:t>
      </w:r>
      <w:r w:rsidR="00B56F92" w:rsidRPr="001003B7">
        <w:t xml:space="preserve">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w:t>
      </w:r>
      <w:r w:rsidR="0025330A">
        <w:t xml:space="preserve">anka 110. stavka </w:t>
      </w:r>
      <w:r w:rsidR="008162BE" w:rsidRPr="001003B7">
        <w:t>2. SZ-a podni</w:t>
      </w:r>
      <w:r w:rsidR="00AF2305">
        <w:t>jela</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821AC">
        <w:t>prijedlog</w:t>
      </w:r>
      <w:r w:rsidR="00DB0070">
        <w:t xml:space="preserve"> za </w:t>
      </w:r>
      <w:r w:rsidR="00D821AC">
        <w:t>otvaranje</w:t>
      </w:r>
      <w:r w:rsidR="00A2746A" w:rsidRPr="001003B7">
        <w:t xml:space="preserve"> stečajnog postupka, po službenoj dužnosti,</w:t>
      </w:r>
      <w:r w:rsidR="00864413" w:rsidRPr="001003B7">
        <w:t xml:space="preserve"> </w:t>
      </w:r>
      <w:r w:rsidR="0025330A">
        <w:t>na temelju članka</w:t>
      </w:r>
      <w:r w:rsidR="00655821">
        <w:t xml:space="preserve"> </w:t>
      </w:r>
      <w:r w:rsidR="00D821AC">
        <w:t>110</w:t>
      </w:r>
      <w:r w:rsidR="00E552AD">
        <w:t>. st</w:t>
      </w:r>
      <w:r w:rsidR="0025330A">
        <w:t>avka</w:t>
      </w:r>
      <w:r w:rsidR="00E552AD">
        <w:t xml:space="preserve"> 1</w:t>
      </w:r>
      <w:r w:rsidR="00A2746A" w:rsidRPr="001003B7">
        <w:t>. SZ-a podnijela Financijska agencija</w:t>
      </w:r>
      <w:r w:rsidR="00864413" w:rsidRPr="001003B7">
        <w:t>, a</w:t>
      </w:r>
      <w:r w:rsidR="00A2746A" w:rsidRPr="001003B7">
        <w:t xml:space="preserve"> ko</w:t>
      </w:r>
      <w:r w:rsidR="0025330A">
        <w:t>ja je na temelju članka 114. stavka</w:t>
      </w:r>
      <w:r w:rsidR="00A2746A" w:rsidRPr="001003B7">
        <w:t xml:space="preserve"> 3. alineje 2. SZ-a oslobođena plaćanja predujma,</w:t>
      </w:r>
    </w:p>
    <w:p w:rsidRDefault="0013399A" w:rsidP="00750D06" w:rsidR="005F7B8A" w:rsidRPr="001003B7">
      <w:pPr>
        <w:spacing w:before="100"/>
        <w:jc w:val="both"/>
      </w:pPr>
      <w:r>
        <w:t>ovaj sud je</w:t>
      </w:r>
      <w:r w:rsidR="008162BE" w:rsidRPr="001003B7">
        <w:t xml:space="preserve"> pozvao </w:t>
      </w:r>
      <w:r w:rsidR="00D8173C">
        <w:t>Dragu Ercega</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xml:space="preserve">, a sve sukladno odredbama </w:t>
      </w:r>
      <w:r w:rsidR="0025330A">
        <w:t>članka</w:t>
      </w:r>
      <w:r w:rsidR="004B677A" w:rsidRPr="001003B7">
        <w:t xml:space="preserve"> 113. </w:t>
      </w:r>
      <w:r w:rsidR="0025330A">
        <w:t>stavka</w:t>
      </w:r>
      <w:r w:rsidR="004B677A" w:rsidRPr="001003B7">
        <w:t xml:space="preserve"> 1</w:t>
      </w:r>
      <w:r w:rsidR="002F2EA3" w:rsidRPr="001003B7">
        <w:t>. i 3.</w:t>
      </w:r>
      <w:r w:rsidR="004B677A" w:rsidRPr="001003B7">
        <w:t xml:space="preserve"> SZ-a</w:t>
      </w:r>
      <w:r w:rsidR="002F2EA3" w:rsidRPr="001003B7">
        <w:t>.</w:t>
      </w:r>
    </w:p>
    <w:p w:rsidRDefault="001B2797" w:rsidP="001B2797" w:rsidR="001B2797" w:rsidRPr="001003B7">
      <w:pPr>
        <w:ind w:firstLine="708"/>
        <w:jc w:val="both"/>
        <w:rPr>
          <w:u w:val="single"/>
        </w:rPr>
      </w:pPr>
    </w:p>
    <w:p w:rsidRDefault="001B2797" w:rsidP="001B2797" w:rsidR="001B2797" w:rsidRPr="001003B7">
      <w:pPr>
        <w:ind w:firstLine="708"/>
        <w:jc w:val="both"/>
      </w:pPr>
      <w:r w:rsidRPr="001003B7">
        <w:t xml:space="preserve">Slijedom navedenog, a na temelju </w:t>
      </w:r>
      <w:r w:rsidR="0034057E" w:rsidRPr="001003B7">
        <w:t xml:space="preserve">odredbi </w:t>
      </w:r>
      <w:r w:rsidR="0025330A">
        <w:t>članka</w:t>
      </w:r>
      <w:r w:rsidR="0034057E" w:rsidRPr="001003B7">
        <w:t xml:space="preserve"> 112., 113. i 114. SZ-a te </w:t>
      </w:r>
      <w:r w:rsidR="0025330A">
        <w:t>članka</w:t>
      </w:r>
      <w:r w:rsidR="0034057E" w:rsidRPr="001003B7">
        <w:t xml:space="preserve">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DB0070">
        <w:rPr>
          <w:szCs w:val="24"/>
        </w:rPr>
        <w:t xml:space="preserve"> </w:t>
      </w:r>
      <w:r w:rsidR="00D8173C">
        <w:rPr>
          <w:szCs w:val="24"/>
        </w:rPr>
        <w:t>13. prosinca</w:t>
      </w:r>
      <w:r w:rsidR="00E552AD">
        <w:rPr>
          <w:szCs w:val="24"/>
        </w:rPr>
        <w:t xml:space="preserve"> 2018</w:t>
      </w:r>
      <w:r w:rsidR="005344FD">
        <w:rPr>
          <w:szCs w:val="24"/>
        </w:rPr>
        <w:t>.</w:t>
      </w:r>
    </w:p>
    <w:p w:rsidRDefault="00381069" w:rsidP="00381069" w:rsidR="00381069" w:rsidRPr="001003B7">
      <w:pPr>
        <w:ind w:firstLine="708"/>
        <w:jc w:val="both"/>
        <w:rPr>
          <w:szCs w:val="24"/>
        </w:rPr>
      </w:pPr>
    </w:p>
    <w:p w:rsidRDefault="005344FD" w:rsidP="000D5CA4" w:rsidR="000D5CA4" w:rsidRPr="001003B7">
      <w:pPr>
        <w:ind w:left="6372"/>
        <w:jc w:val="center"/>
      </w:pPr>
      <w:r w:rsidRPr="001003B7">
        <w:t>Sutkinja</w:t>
      </w:r>
    </w:p>
    <w:p w:rsidRDefault="005344FD" w:rsidP="00DF0C3B" w:rsidR="00361C5F" w:rsidRPr="00DF0C3B">
      <w:pPr>
        <w:jc w:val="right"/>
        <w:rPr>
          <w:rFonts w:eastAsia="Calibri"/>
          <w:szCs w:val="24"/>
        </w:rPr>
      </w:pPr>
      <w:r w:rsidRPr="001003B7">
        <w:t>Ana Golub Gruić</w:t>
      </w:r>
      <w:r w:rsidR="00361C5F" w:rsidRPr="00DF0C3B">
        <w:rPr>
          <w:rFonts w:eastAsia="Calibri"/>
          <w:szCs w:val="24"/>
        </w:rPr>
        <w:t>, v.r.</w:t>
      </w:r>
    </w:p>
    <w:p w:rsidRDefault="00361C5F" w:rsidP="00DF0C3B" w:rsidR="00361C5F" w:rsidRPr="00DF0C3B">
      <w:pPr>
        <w:jc w:val="right"/>
        <w:rPr>
          <w:rFonts w:eastAsia="Calibri"/>
          <w:szCs w:val="24"/>
        </w:rPr>
      </w:pPr>
      <w:r w:rsidRPr="00DF0C3B">
        <w:rPr>
          <w:rFonts w:eastAsia="Calibri"/>
          <w:szCs w:val="24"/>
        </w:rPr>
        <w:t>za točnost otpravka – ovlašteni službenik</w:t>
      </w:r>
    </w:p>
    <w:p w:rsidRDefault="00361C5F" w:rsidP="00DF0C3B" w:rsidR="00361C5F" w:rsidRPr="00DF0C3B">
      <w:pPr>
        <w:ind w:firstLine="708" w:left="4956"/>
        <w:jc w:val="center"/>
        <w:rPr>
          <w:rFonts w:eastAsia="Calibri"/>
          <w:szCs w:val="24"/>
        </w:rPr>
      </w:pPr>
      <w:r w:rsidRPr="00DF0C3B">
        <w:rPr>
          <w:rFonts w:eastAsia="Calibri"/>
          <w:szCs w:val="24"/>
        </w:rPr>
        <w:t xml:space="preserve">Ana </w:t>
      </w:r>
      <w:r>
        <w:rPr>
          <w:rFonts w:eastAsia="Calibri"/>
          <w:szCs w:val="24"/>
        </w:rPr>
        <w:t>Bosančić</w:t>
      </w:r>
    </w:p>
    <w:p w:rsidRDefault="000D5CA4" w:rsidP="000D5CA4" w:rsidR="000D5CA4" w:rsidRPr="001003B7">
      <w:pPr>
        <w:ind w:left="6372"/>
        <w:jc w:val="center"/>
      </w:pP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sectPr w:rsidSect="000D5CA4" w:rsidR="00381069" w:rsidRPr="001003B7">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1C5F" w:rsidP="0025330A"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3</w:t>
        </w:r>
        <w:r w:rsidR="00EF4412">
          <w:fldChar w:fldCharType="end"/>
        </w:r>
      </w:sdtContent>
    </w:sdt>
    <w:r w:rsidR="0025330A">
      <w:tab/>
    </w:r>
    <w:r w:rsidR="005344FD">
      <w:t xml:space="preserve">Poslovni broj: </w:t>
    </w:r>
    <w:r w:rsidR="00F501C7">
      <w:t>11.St-</w:t>
    </w:r>
    <w:r w:rsidR="007E682E">
      <w:t>199</w:t>
    </w:r>
    <w:r w:rsidR="003D6917">
      <w:t>/2018-14</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50149"/>
    <w:rsid w:val="001577AB"/>
    <w:rsid w:val="001B0B78"/>
    <w:rsid w:val="001B2797"/>
    <w:rsid w:val="001C2471"/>
    <w:rsid w:val="001D7998"/>
    <w:rsid w:val="001F320F"/>
    <w:rsid w:val="002022AD"/>
    <w:rsid w:val="00225B17"/>
    <w:rsid w:val="0024431B"/>
    <w:rsid w:val="002457EF"/>
    <w:rsid w:val="0025330A"/>
    <w:rsid w:val="002554C6"/>
    <w:rsid w:val="002A4AD2"/>
    <w:rsid w:val="002F2EA3"/>
    <w:rsid w:val="002F4D49"/>
    <w:rsid w:val="00302874"/>
    <w:rsid w:val="00315051"/>
    <w:rsid w:val="00326532"/>
    <w:rsid w:val="00334794"/>
    <w:rsid w:val="00335E2C"/>
    <w:rsid w:val="0034057E"/>
    <w:rsid w:val="00361C5F"/>
    <w:rsid w:val="00374A1A"/>
    <w:rsid w:val="00381069"/>
    <w:rsid w:val="003B4B67"/>
    <w:rsid w:val="003C22F8"/>
    <w:rsid w:val="003C2F22"/>
    <w:rsid w:val="003D6917"/>
    <w:rsid w:val="00414F96"/>
    <w:rsid w:val="00417EA6"/>
    <w:rsid w:val="00440194"/>
    <w:rsid w:val="00467720"/>
    <w:rsid w:val="00487D82"/>
    <w:rsid w:val="004A2805"/>
    <w:rsid w:val="004B421F"/>
    <w:rsid w:val="004B5A63"/>
    <w:rsid w:val="004B677A"/>
    <w:rsid w:val="004E6C78"/>
    <w:rsid w:val="005058A9"/>
    <w:rsid w:val="00514E7D"/>
    <w:rsid w:val="0053205D"/>
    <w:rsid w:val="005344F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27F9B"/>
    <w:rsid w:val="006473CE"/>
    <w:rsid w:val="00655821"/>
    <w:rsid w:val="006563AD"/>
    <w:rsid w:val="0067251F"/>
    <w:rsid w:val="00685926"/>
    <w:rsid w:val="006B7A91"/>
    <w:rsid w:val="006F6711"/>
    <w:rsid w:val="007011D1"/>
    <w:rsid w:val="0071519E"/>
    <w:rsid w:val="00734E45"/>
    <w:rsid w:val="00750D06"/>
    <w:rsid w:val="007617B3"/>
    <w:rsid w:val="00794684"/>
    <w:rsid w:val="007A414A"/>
    <w:rsid w:val="007C0F76"/>
    <w:rsid w:val="007E682E"/>
    <w:rsid w:val="007F7A84"/>
    <w:rsid w:val="00814EDB"/>
    <w:rsid w:val="00815142"/>
    <w:rsid w:val="008162BE"/>
    <w:rsid w:val="00853B3E"/>
    <w:rsid w:val="00864413"/>
    <w:rsid w:val="0086618E"/>
    <w:rsid w:val="00871BB8"/>
    <w:rsid w:val="00891C1A"/>
    <w:rsid w:val="008B157B"/>
    <w:rsid w:val="008E6A35"/>
    <w:rsid w:val="008F5C36"/>
    <w:rsid w:val="008F7717"/>
    <w:rsid w:val="00945DA3"/>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81E0C"/>
    <w:rsid w:val="00A92876"/>
    <w:rsid w:val="00AA4D19"/>
    <w:rsid w:val="00AF2305"/>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173C"/>
    <w:rsid w:val="00D821AC"/>
    <w:rsid w:val="00D8229E"/>
    <w:rsid w:val="00DA0FF8"/>
    <w:rsid w:val="00DA1FB6"/>
    <w:rsid w:val="00DA4B4E"/>
    <w:rsid w:val="00DB0070"/>
    <w:rsid w:val="00DC5471"/>
    <w:rsid w:val="00DD0D50"/>
    <w:rsid w:val="00E158F2"/>
    <w:rsid w:val="00E23CCA"/>
    <w:rsid w:val="00E52BEF"/>
    <w:rsid w:val="00E552AD"/>
    <w:rsid w:val="00E570A5"/>
    <w:rsid w:val="00E64D6A"/>
    <w:rsid w:val="00E814C7"/>
    <w:rsid w:val="00E8463F"/>
    <w:rsid w:val="00E94CA7"/>
    <w:rsid w:val="00EA0C54"/>
    <w:rsid w:val="00EA22A2"/>
    <w:rsid w:val="00EB6A52"/>
    <w:rsid w:val="00ED1748"/>
    <w:rsid w:val="00EE3F85"/>
    <w:rsid w:val="00EF4412"/>
    <w:rsid w:val="00F2599E"/>
    <w:rsid w:val="00F34C00"/>
    <w:rsid w:val="00F47A3F"/>
    <w:rsid w:val="00F501C7"/>
    <w:rsid w:val="00F53790"/>
    <w:rsid w:val="00F57002"/>
    <w:rsid w:val="00F60F0C"/>
    <w:rsid w:val="00F6162F"/>
    <w:rsid w:val="00F650F3"/>
    <w:rsid w:val="00F85661"/>
    <w:rsid w:val="00FA50D7"/>
    <w:rsid w:val="00FB0D4F"/>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uiPriority w:val="99"/>
    <w:semiHidden/>
    <w:unhideWhenUsed/>
    <w:rsid w:val="0025330A"/>
    <w:rPr>
      <w:color w:val="0000FF"/>
      <w:u w:val="single"/>
    </w:rPr>
  </w:style>
  <w:style w:styleId="Tekstrezerviranogmjesta" w:type="character">
    <w:name w:val="Placeholder Text"/>
    <w:basedOn w:val="Zadanifontodlomka"/>
    <w:uiPriority w:val="99"/>
    <w:semiHidden/>
    <w:rsid w:val="00361C5F"/>
    <w:rPr>
      <w:color w:val="808080"/>
      <w:bdr w:space="0" w:sz="0" w:color="auto" w:val="none"/>
      <w:shd w:fill="auto" w:color="auto" w:val="clear"/>
    </w:rPr>
  </w:style>
  <w:style w:customStyle="true" w:styleId="eSPISCCParagraphDefaultFont" w:type="character">
    <w:name w:val="eSPIS_CC_Paragraph Default Font"/>
    <w:basedOn w:val="Zadanifontodlomka"/>
    <w:rsid w:val="00361C5F"/>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361C5F"/>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361C5F"/>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361C5F"/>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uiPriority w:val="99"/>
    <w:semiHidden/>
    <w:unhideWhenUsed/>
    <w:rsid w:val="0025330A"/>
    <w:rPr>
      <w:color w:val="0000FF"/>
      <w:u w:val="single"/>
    </w:rPr>
  </w:style>
  <w:style w:styleId="Tekstrezerviranogmjesta" w:type="character">
    <w:name w:val="Placeholder Text"/>
    <w:basedOn w:val="Zadanifontodlomka"/>
    <w:uiPriority w:val="99"/>
    <w:semiHidden/>
    <w:rsid w:val="00361C5F"/>
    <w:rPr>
      <w:color w:val="808080"/>
      <w:bdr w:color="auto" w:space="0" w:sz="0" w:val="none"/>
      <w:shd w:color="auto" w:fill="auto" w:val="clear"/>
    </w:rPr>
  </w:style>
  <w:style w:customStyle="1" w:styleId="eSPISCCParagraphDefaultFont" w:type="character">
    <w:name w:val="eSPIS_CC_Paragraph Default Font"/>
    <w:basedOn w:val="Zadanifontodlomka"/>
    <w:rsid w:val="00361C5F"/>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361C5F"/>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361C5F"/>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361C5F"/>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2018.</izvorni_sadrzaj>
    <derivirana_varijabla naziv="DomainObject.DatumDonosenjaOdluke_1">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199</izvorni_sadrzaj>
    <derivirana_varijabla naziv="DomainObject.Predmet.Broj_1">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2018.</izvorni_sadrzaj>
    <derivirana_varijabla naziv="DomainObject.Predmet.DatumOsnivanja_1">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St-199/2018</izvorni_sadrzaj>
    <derivirana_varijabla naziv="DomainObject.Predmet.OznakaBroj_1">St-199/2018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zaposlena</izvorni_sadrzaj>
    <derivirana_varijabla naziv="DomainObject.Predmet.PrimjedbaSuca_1">4 zaposlena</derivirana_varijabla>
  </DomainObject.Predmet.PrimjedbaSuca>
  <DomainObject.Predmet.ProtustrankaFormated>
    <izvorni_sadrzaj>  BIOKOVO ACTIVE HOLIDAYS, d.o.o. za turizam i usluge</izvorni_sadrzaj>
    <derivirana_varijabla naziv="DomainObject.Predmet.ProtustrankaFormated_1">  BIOKOVO ACTIVE HOLIDAYS, d.o.o. za turizam i usluge</derivirana_varijabla>
  </DomainObject.Predmet.ProtustrankaFormated>
  <DomainObject.Predmet.ProtustrankaFormatedOIB>
    <izvorni_sadrzaj>  BIOKOVO ACTIVE HOLIDAYS, d.o.o. za turizam i usluge, OIB 26563490587</izvorni_sadrzaj>
    <derivirana_varijabla naziv="DomainObject.Predmet.ProtustrankaFormatedOIB_1">  BIOKOVO ACTIVE HOLIDAYS, d.o.o. za turizam i usluge, OIB 26563490587</derivirana_varijabla>
  </DomainObject.Predmet.ProtustrankaFormatedOIB>
  <DomainObject.Predmet.ProtustrankaFormatedWithAdress>
    <izvorni_sadrzaj> BIOKOVO ACTIVE HOLIDAYS, d.o.o. za turizam i usluge, Starčevićeva 3, 21300 Makarska</izvorni_sadrzaj>
    <derivirana_varijabla naziv="DomainObject.Predmet.ProtustrankaFormatedWithAdress_1"> BIOKOVO ACTIVE HOLIDAYS, d.o.o. za turizam i usluge, Starčevićeva 3, 21300 Makarska</derivirana_varijabla>
  </DomainObject.Predmet.ProtustrankaFormatedWithAdress>
  <DomainObject.Predmet.ProtustrankaFormatedWithAdressOIB>
    <izvorni_sadrzaj> BIOKOVO ACTIVE HOLIDAYS, d.o.o. za turizam i usluge, OIB 26563490587, Starčevićeva 3, 21300 Makarska</izvorni_sadrzaj>
    <derivirana_varijabla naziv="DomainObject.Predmet.ProtustrankaFormatedWithAdressOIB_1"> BIOKOVO ACTIVE HOLIDAYS, d.o.o. za turizam i usluge, OIB 26563490587, Starčevićeva 3, 21300 Makarska</derivirana_varijabla>
  </DomainObject.Predmet.ProtustrankaFormatedWithAdressOIB>
  <DomainObject.Predmet.ProtustrankaWithAdress>
    <izvorni_sadrzaj>BIOKOVO ACTIVE HOLIDAYS, d.o.o. za turizam i usluge Starčevićeva 3, 21300 Makarska</izvorni_sadrzaj>
    <derivirana_varijabla naziv="DomainObject.Predmet.ProtustrankaWithAdress_1">BIOKOVO ACTIVE HOLIDAYS, d.o.o. za turizam i usluge Starčevićeva 3, 21300 Makarska</derivirana_varijabla>
  </DomainObject.Predmet.ProtustrankaWithAdress>
  <DomainObject.Predmet.ProtustrankaWithAdressOIB>
    <izvorni_sadrzaj>BIOKOVO ACTIVE HOLIDAYS, d.o.o. za turizam i usluge, OIB 26563490587, Starčevićeva 3, 21300 Makarska</izvorni_sadrzaj>
    <derivirana_varijabla naziv="DomainObject.Predmet.ProtustrankaWithAdressOIB_1">BIOKOVO ACTIVE HOLIDAYS, d.o.o. za turizam i usluge, OIB 26563490587, Starčevićeva 3, 21300 Makarska</derivirana_varijabla>
  </DomainObject.Predmet.ProtustrankaWithAdressOIB>
  <DomainObject.Predmet.ProtustrankaNazivFormated>
    <izvorni_sadrzaj>BIOKOVO ACTIVE HOLIDAYS, d.o.o. za turizam i usluge</izvorni_sadrzaj>
    <derivirana_varijabla naziv="DomainObject.Predmet.ProtustrankaNazivFormated_1">BIOKOVO ACTIVE HOLIDAYS, d.o.o. za turizam i usluge</derivirana_varijabla>
  </DomainObject.Predmet.ProtustrankaNazivFormated>
  <DomainObject.Predmet.ProtustrankaNazivFormatedOIB>
    <izvorni_sadrzaj>BIOKOVO ACTIVE HOLIDAYS, d.o.o. za turizam i usluge, OIB 26563490587</izvorni_sadrzaj>
    <derivirana_varijabla naziv="DomainObject.Predmet.ProtustrankaNazivFormatedOIB_1">BIOKOVO ACTIVE HOLIDAYS, d.o.o. za turizam i usluge, OIB 26563490587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271334.80</izvorni_sadrzaj>
    <derivirana_varijabla naziv="DomainObject.Predmet.TrenutnaVrijednost_1">271334.80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BIOKOVO ACTIVE HOLIDAYS, d.o.o. za turizam i usluge</item>
    </izvorni_sadrzaj>
    <derivirana_varijabla naziv="DomainObject.Predmet.ProtuStrankaListFormated_1">
      <item>BIOKOVO ACTIVE HOLIDAYS, d.o.o. za turizam i usluge</item>
    </derivirana_varijabla>
  </DomainObject.Predmet.ProtuStrankaListFormated>
  <DomainObject.Predmet.ProtuStrankaListFormatedOIB>
    <izvorni_sadrzaj>
      <item>BIOKOVO ACTIVE HOLIDAYS, d.o.o. za turizam i usluge, OIB 26563490587</item>
    </izvorni_sadrzaj>
    <derivirana_varijabla naziv="DomainObject.Predmet.ProtuStrankaListFormatedOIB_1">
      <item>BIOKOVO ACTIVE HOLIDAYS, d.o.o. za turizam i usluge, OIB 26563490587</item>
    </derivirana_varijabla>
  </DomainObject.Predmet.ProtuStrankaListFormatedOIB>
  <DomainObject.Predmet.ProtuStrankaListFormatedWithAdress>
    <izvorni_sadrzaj>
      <item>BIOKOVO ACTIVE HOLIDAYS, d.o.o. za turizam i usluge, Starčevićeva 3, 21300 Makarska</item>
    </izvorni_sadrzaj>
    <derivirana_varijabla naziv="DomainObject.Predmet.ProtuStrankaListFormatedWithAdress_1">
      <item>BIOKOVO ACTIVE HOLIDAYS, d.o.o. za turizam i usluge, Starčevićeva 3, 21300 Makarska</item>
    </derivirana_varijabla>
  </DomainObject.Predmet.ProtuStrankaListFormatedWithAdress>
  <DomainObject.Predmet.ProtuStrankaListFormatedWithAdressOIB>
    <izvorni_sadrzaj>
      <item>BIOKOVO ACTIVE HOLIDAYS, d.o.o. za turizam i usluge, OIB 26563490587, Starčevićeva 3, 21300 Makarska</item>
    </izvorni_sadrzaj>
    <derivirana_varijabla naziv="DomainObject.Predmet.ProtuStrankaListFormatedWithAdressOIB_1">
      <item>BIOKOVO ACTIVE HOLIDAYS, d.o.o. za turizam i usluge, OIB 26563490587, Starčevićeva 3, 21300 Makarska</item>
    </derivirana_varijabla>
  </DomainObject.Predmet.ProtuStrankaListFormatedWithAdressOIB>
  <DomainObject.Predmet.ProtuStrankaListNazivFormated>
    <izvorni_sadrzaj>
      <item>BIOKOVO ACTIVE HOLIDAYS, d.o.o. za turizam i usluge</item>
    </izvorni_sadrzaj>
    <derivirana_varijabla naziv="DomainObject.Predmet.ProtuStrankaListNazivFormated_1">
      <item>BIOKOVO ACTIVE HOLIDAYS, d.o.o. za turizam i usluge</item>
    </derivirana_varijabla>
  </DomainObject.Predmet.ProtuStrankaListNazivFormated>
  <DomainObject.Predmet.ProtuStrankaListNazivFormatedOIB>
    <izvorni_sadrzaj>
      <item>BIOKOVO ACTIVE HOLIDAYS, d.o.o. za turizam i usluge, OIB 26563490587</item>
    </izvorni_sadrzaj>
    <derivirana_varijabla naziv="DomainObject.Predmet.ProtuStrankaListNazivFormatedOIB_1">
      <item>BIOKOVO ACTIVE HOLIDAYS, d.o.o. za turizam i usluge, OIB 26563490587</item>
    </derivirana_varijabla>
  </DomainObject.Predmet.ProtuStrankaListNazivFormatedOIB>
  <DomainObject.Predmet.OstaliListFormated>
    <izvorni_sadrzaj>
      <item>Drago Erceg</item>
    </izvorni_sadrzaj>
    <derivirana_varijabla naziv="DomainObject.Predmet.OstaliListFormated_1">
      <item>Drago Erceg</item>
    </derivirana_varijabla>
  </DomainObject.Predmet.OstaliListFormated>
  <DomainObject.Predmet.OstaliListFormatedOIB>
    <izvorni_sadrzaj>
      <item>Drago Erceg, OIB 96395875599</item>
    </izvorni_sadrzaj>
    <derivirana_varijabla naziv="DomainObject.Predmet.OstaliListFormatedOIB_1">
      <item>Drago Erceg, OIB 96395875599</item>
    </derivirana_varijabla>
  </DomainObject.Predmet.OstaliListFormatedOIB>
  <DomainObject.Predmet.OstaliListFormatedWithAdress>
    <izvorni_sadrzaj>
      <item>Drago Erceg, Ante Starčevića 3, 21300 Makarska</item>
    </izvorni_sadrzaj>
    <derivirana_varijabla naziv="DomainObject.Predmet.OstaliListFormatedWithAdress_1">
      <item>Drago Erceg, Ante Starčevića 3, 21300 Makarska</item>
    </derivirana_varijabla>
  </DomainObject.Predmet.OstaliListFormatedWithAdress>
  <DomainObject.Predmet.OstaliListFormatedWithAdressOIB>
    <izvorni_sadrzaj>
      <item>Drago Erceg, OIB 96395875599, Ante Starčevića 3, 21300 Makarska</item>
    </izvorni_sadrzaj>
    <derivirana_varijabla naziv="DomainObject.Predmet.OstaliListFormatedWithAdressOIB_1">
      <item>Drago Erceg, OIB 96395875599, Ante Starčevića 3, 21300 Makarska</item>
    </derivirana_varijabla>
  </DomainObject.Predmet.OstaliListFormatedWithAdressOIB>
  <DomainObject.Predmet.OstaliListNazivFormated>
    <izvorni_sadrzaj>
      <item>Drago Erceg</item>
    </izvorni_sadrzaj>
    <derivirana_varijabla naziv="DomainObject.Predmet.OstaliListNazivFormated_1">
      <item>Drago Erceg</item>
    </derivirana_varijabla>
  </DomainObject.Predmet.OstaliListNazivFormated>
  <DomainObject.Predmet.OstaliListNazivFormatedOIB>
    <izvorni_sadrzaj>
      <item>Drago Erceg, OIB 96395875599</item>
    </izvorni_sadrzaj>
    <derivirana_varijabla naziv="DomainObject.Predmet.OstaliListNazivFormatedOIB_1">
      <item>Drago Erceg, OIB 96395875599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2018.</izvorni_sadrzaj>
    <derivirana_varijabla naziv="DomainObject.Datum_1">13. prosinca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BIOKOVO ACTIVE HOLIDAYS, d.o.o. za turizam i usluge</izvorni_sadrzaj>
    <derivirana_varijabla naziv="DomainObject.Predmet.ProtustrankaIDrugi_1">BIOKOVO ACTIVE HOLIDAYS, d.o.o. za turizam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BIOKOVO ACTIVE HOLIDAYS, d.o.o. za turizam i usluge, OIB 26563490587, Starčevićeva 3, 21300 Makarska</izvorni_sadrzaj>
    <derivirana_varijabla naziv="DomainObject.Predmet.ProtustrankaIDrugiAdressOIB_1">BIOKOVO ACTIVE HOLIDAYS, d.o.o. za turizam i usluge, OIB 26563490587, Starčevićeva 3,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BIOKOVO ACTIVE HOLIDAYS, d.o.o. za turizam i usluge</item>
      <item>FINANCIJSKA AGENCIJA, RC SPLIT</item>
      <item>Drago Erceg</item>
    </izvorni_sadrzaj>
    <derivirana_varijabla naziv="DomainObject.Predmet.SudioniciListNaziv_1">
      <item>BIOKOVO ACTIVE HOLIDAYS, d.o.o. za turizam i usluge</item>
      <item>FINANCIJSKA AGENCIJA, RC SPLIT</item>
      <item>Drago Erceg</item>
    </derivirana_varijabla>
  </DomainObject.Predmet.SudioniciListNaziv>
  <DomainObject.Predmet.SudioniciListAdressOIB>
    <izvorni_sadrzaj>
      <item>BIOKOVO ACTIVE HOLIDAYS, d.o.o. za turizam i usluge, OIB 26563490587, Starčevićeva 3,21300 Makarska</item>
      <item>FINANCIJSKA AGENCIJA, RC SPLIT, OIB 85821130368, Mažuranićevo šetalište 24 b,21000 Split</item>
      <item>Drago Erceg, OIB 96395875599, Ante Starčevića 3,21300 Makarska</item>
    </izvorni_sadrzaj>
    <derivirana_varijabla naziv="DomainObject.Predmet.SudioniciListAdressOIB_1">
      <item>BIOKOVO ACTIVE HOLIDAYS, d.o.o. za turizam i usluge, OIB 26563490587, Starčevićeva 3,21300 Makarska</item>
      <item>FINANCIJSKA AGENCIJA, RC SPLIT, OIB 85821130368, Mažuranićevo šetalište 24 b,21000 Split</item>
      <item>Drago Erceg, OIB 96395875599, Ante Starčevića 3,21300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26563490587</item>
      <item>, OIB 85821130368</item>
      <item>, OIB 96395875599</item>
    </izvorni_sadrzaj>
    <derivirana_varijabla naziv="DomainObject.Predmet.SudioniciListNazivOIB_1">
      <item>, OIB 26563490587</item>
      <item>, OIB 85821130368</item>
      <item>, OIB 96395875599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prosinca 2018.</izvorni_sadrzaj>
    <derivirana_varijabla naziv="DomainObject.Predmet.DatumZadnjeOdrzaneSudskeRadnje_1">13. prosinca 2018.</derivirana_varijabla>
  </DomainObject.Predmet.DatumZadnjeOdrzaneSudskeRadnje>
  <DomainObject.PredzadnjaOdlukaIzPredmeta.DatumDonosenjaOdluke>
    <izvorni_sadrzaj>12. rujna 2018.</izvorni_sadrzaj>
    <derivirana_varijabla naziv="DomainObject.PredzadnjaOdlukaIzPredmeta.DatumDonosenjaOdluke_1">12. rujna 2018.</derivirana_varijabla>
  </DomainObject.PredzadnjaOdlukaIzPredmeta.DatumDonosenjaOdluke>
  <DomainObject.PredzadnjaOdlukaIzPredmeta.Oznaka>
    <izvorni_sadrzaj>St-199/2018-6</izvorni_sadrzaj>
    <derivirana_varijabla naziv="DomainObject.PredzadnjaOdlukaIzPredmeta.Oznaka_1">St-199/2018-6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2AE245-60EF-4211-B0CC-375189F136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1249</properties:Words>
  <properties:Characters>6907</properties:Characters>
  <properties:Lines>128</properties:Lines>
  <properties:Paragraphs>31</properties:Paragraphs>
  <properties:TotalTime>189</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8136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2018-12-13T11:54:00Z</cp:lastPrinted>
  <dcterms:modified xmlns:xsi="http://www.w3.org/2001/XMLSchema-instance" xsi:type="dcterms:W3CDTF">2018-12-13T11:54:00Z</dcterms:modified>
  <cp:revision>36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(St-199-2018 poziv na predujam zz 1.000.docx)</vt:lpwstr>
  </prop:property>
  <prop:property name="CC_coloring" pid="4" fmtid="{D5CDD505-2E9C-101B-9397-08002B2CF9AE}">
    <vt:bool>false</vt:bool>
  </prop:property>
  <prop:property name="BrojStranica" pid="5" fmtid="{D5CDD505-2E9C-101B-9397-08002B2CF9AE}">
    <vt:i4>3</vt:i4>
  </prop:property>
</prop:Properties>
</file>