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d8cb" w14:paraId="074d8cb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D42C31" w:rsidP="00B44E4C" w:rsidR="00862123" w:rsidRPr="00862123">
      <w:pPr>
        <w:jc w:val="both"/>
        <w:rPr>
          <w:sz w:val="24"/>
          <w:szCs w:val="24"/>
        </w:rPr>
      </w:pPr>
      <w:r w:rsidRPr="00D42C31">
        <w:rPr>
          <w:sz w:val="24"/>
          <w:szCs w:val="24"/>
        </w:rPr>
        <w:t xml:space="preserve">Trgovački sud u Zagrebu, po stečajnom sucu Nikoli Ribarić, u stečajnom predmetu u povodu prijedloga predlagatelja FINANCIJSKA AGENCIJA, za otvaranje stečajnog postupka nad dužnikom PROJEKT ADAPTACIJA d.o.o., Zagreb (Grad Zagreb), Petrovaradinska 1, OIB: 79984700727, </w:t>
      </w:r>
      <w:r w:rsidR="00862123">
        <w:rPr>
          <w:sz w:val="24"/>
          <w:szCs w:val="24"/>
        </w:rPr>
        <w:t>dana 30</w:t>
      </w:r>
      <w:r w:rsidR="00862123" w:rsidRPr="00862123">
        <w:rPr>
          <w:sz w:val="24"/>
          <w:szCs w:val="24"/>
        </w:rPr>
        <w:t>.</w:t>
      </w:r>
      <w:r w:rsidR="00862123">
        <w:rPr>
          <w:sz w:val="24"/>
          <w:szCs w:val="24"/>
        </w:rPr>
        <w:t xml:space="preserve"> listopada</w:t>
      </w:r>
      <w:r w:rsidR="00862123" w:rsidRPr="00862123">
        <w:rPr>
          <w:sz w:val="24"/>
          <w:szCs w:val="24"/>
        </w:rPr>
        <w:t xml:space="preserve"> 2017. godine, </w:t>
      </w: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42C31" w:rsidRPr="00D42C31">
        <w:rPr>
          <w:sz w:val="24"/>
          <w:szCs w:val="24"/>
        </w:rPr>
        <w:t>PROJEKT ADAPTACIJA d.o.o., Zagreb (Grad Zagreb), Petrovaradinska 1, OIB: 79984700727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62123">
        <w:rPr>
          <w:sz w:val="24"/>
          <w:szCs w:val="24"/>
        </w:rPr>
        <w:t>30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B44E4C" w:rsidRPr="00B44E4C">
        <w:rPr>
          <w:sz w:val="24"/>
          <w:szCs w:val="24"/>
        </w:rPr>
        <w:t>BISERKA ŠMIT-SABOLIĆ, CRKVENA 26, KUTINA, OIB: 63081779137.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42C31" w:rsidRPr="00D42C31">
        <w:rPr>
          <w:sz w:val="24"/>
          <w:szCs w:val="24"/>
        </w:rPr>
        <w:t>PROJEKT ADAPTACIJA d.o.o., Zagreb (Grad Zagreb), Petrovaradinska 1, OIB: 79984700727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Financijska agencija, Regionalni centar Zagreb, podnijela je ovom sudu dana 18. siječnja 2016. prijedlog za otvaranje stečajnog postupka nad dužnikom.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7. siječnja 2016. poslovni broj ur. br. 04-06-16-8807-5,  nagodbeno vijeće odbacilo prijedlog za sklapanjem predstečajne nagodbe.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 xml:space="preserve">Financijska agencija je uz prijedlog za otvaranje stečajnog postupka nad dužnikom dostavila: potvrdu od 7. siječnja 2016., rješenje o odbačaju od 7. siječnja 2016. te spis predstečajne nagodbe. 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Na ročište radi očitovanja o prijedlogu za otvaranjem stečajnog postupka dana 25. travnja 2017. godine pristupio je punomoćnik dužnika. Isti se nije protivio prijedlogu za otvaranje stečajnog postupka. Predlagatelj je ustrajao kod prijedloga.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 xml:space="preserve">Ročište radi rasprave o pretpostavkama za otvaranje stečajnog postupka održano je 25. travnja 2017. godine. Na ročištu je punomoćnik dužnika u spis predao Izvješće o gospodarsko financijskom stanju dužnika na dan 24.4.2017. zajedno sa izjavom i popisom imovine i obaveza koji su pročitani, a iz kojih je vidljivo kako predloženi stečajni dužnik nema imovine iz koje se mogu namiriti troškovi stečajnog postupka. 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42C31" w:rsidP="00D42C31" w:rsidR="00D42C31" w:rsidRPr="00D42C31">
      <w:pPr>
        <w:ind w:firstLine="709"/>
        <w:jc w:val="both"/>
        <w:rPr>
          <w:sz w:val="24"/>
          <w:szCs w:val="24"/>
        </w:rPr>
      </w:pPr>
    </w:p>
    <w:p w:rsidRDefault="00D42C31" w:rsidP="00D42C31" w:rsidR="00B44E4C">
      <w:pPr>
        <w:ind w:firstLine="709"/>
        <w:jc w:val="both"/>
        <w:rPr>
          <w:sz w:val="24"/>
          <w:szCs w:val="24"/>
        </w:rPr>
      </w:pPr>
      <w:r w:rsidRPr="00D42C31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D42C31" w:rsidP="00D42C31" w:rsidR="00D42C31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E25C67">
        <w:t>30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9839C0" w:rsidP="00E91121" w:rsidR="009839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839C0" w:rsidP="00E91121" w:rsidR="009839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839C0" w:rsidP="00E91121" w:rsidR="009839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839C0" w:rsidP="00E91121" w:rsidR="009839C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839C0" w:rsidP="00E91121" w:rsidR="009839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9839C0" w:rsidP="006D0780" w:rsidR="009839C0">
      <w:pPr>
        <w:jc w:val="both"/>
        <w:rPr>
          <w:sz w:val="24"/>
          <w:szCs w:val="24"/>
        </w:rPr>
      </w:pPr>
    </w:p>
    <w:p w:rsidRDefault="009839C0" w:rsidP="006D0780" w:rsidR="009839C0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p w:rsidRDefault="009839C0" w:rsidP="00743790" w:rsidR="009839C0">
      <w:pPr>
        <w:jc w:val="both"/>
        <w:rPr>
          <w:sz w:val="24"/>
          <w:szCs w:val="24"/>
        </w:rPr>
      </w:pPr>
    </w:p>
    <w:sectPr w:rsidSect="00706655" w:rsidR="009839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47F9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D42C31">
      <w:rPr>
        <w:sz w:val="24"/>
        <w:szCs w:val="24"/>
      </w:rPr>
      <w:t>548</w:t>
    </w:r>
    <w:r w:rsidR="00417911">
      <w:rPr>
        <w:sz w:val="24"/>
        <w:szCs w:val="24"/>
      </w:rPr>
      <w:t>/2016</w:t>
    </w:r>
    <w:r w:rsidR="009839C0">
      <w:rPr>
        <w:sz w:val="24"/>
        <w:szCs w:val="24"/>
      </w:rPr>
      <w:t>-12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17911"/>
    <w:rsid w:val="00426C1B"/>
    <w:rsid w:val="00470664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47F97"/>
    <w:rsid w:val="0075306B"/>
    <w:rsid w:val="00782A57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839C0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44E4C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30A36"/>
    <w:rsid w:val="00D42C31"/>
    <w:rsid w:val="00D60A37"/>
    <w:rsid w:val="00D84076"/>
    <w:rsid w:val="00D93BD2"/>
    <w:rsid w:val="00DE0C54"/>
    <w:rsid w:val="00E14C9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F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F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ADAPTACIJA  d.o.o.</izvorni_sadrzaj>
    <derivirana_varijabla naziv="DomainObject.Predmet.ProtustrankaFormated_1">  PROJEKT ADAPTACIJA  d.o.o.</derivirana_varijabla>
  </DomainObject.Predmet.ProtustrankaFormated>
  <DomainObject.Predmet.ProtustrankaFormatedOIB>
    <izvorni_sadrzaj>  PROJEKT ADAPTACIJA  d.o.o., OIB 79984700727</izvorni_sadrzaj>
    <derivirana_varijabla naziv="DomainObject.Predmet.ProtustrankaFormatedOIB_1">  PROJEKT ADAPTACIJA  d.o.o., OIB 79984700727</derivirana_varijabla>
  </DomainObject.Predmet.ProtustrankaFormatedOIB>
  <DomainObject.Predmet.ProtustrankaFormatedWithAdress>
    <izvorni_sadrzaj> PROJEKT ADAPTACIJA  d.o.o., Petrovaradinska 1, 10000 Zagreb</izvorni_sadrzaj>
    <derivirana_varijabla naziv="DomainObject.Predmet.ProtustrankaFormatedWithAdress_1"> PROJEKT ADAPTACIJA  d.o.o., Petrovaradinska 1, 10000 Zagreb</derivirana_varijabla>
  </DomainObject.Predmet.ProtustrankaFormatedWithAdress>
  <DomainObject.Predmet.ProtustrankaFormatedWithAdressOIB>
    <izvorni_sadrzaj> PROJEKT ADAPTACIJA  d.o.o., OIB 79984700727, Petrovaradinska 1, 10000 Zagreb</izvorni_sadrzaj>
    <derivirana_varijabla naziv="DomainObject.Predmet.ProtustrankaFormatedWithAdressOIB_1"> PROJEKT ADAPTACIJA  d.o.o., OIB 79984700727, Petrovaradinska 1, 10000 Zagreb</derivirana_varijabla>
  </DomainObject.Predmet.ProtustrankaFormatedWithAdressOIB>
  <DomainObject.Predmet.ProtustrankaWithAdress>
    <izvorni_sadrzaj>PROJEKT ADAPTACIJA  d.o.o. Petrovaradinska 1, 10000 Zagreb</izvorni_sadrzaj>
    <derivirana_varijabla naziv="DomainObject.Predmet.ProtustrankaWithAdress_1">PROJEKT ADAPTACIJA  d.o.o. Petrovaradinska 1, 10000 Zagreb</derivirana_varijabla>
  </DomainObject.Predmet.ProtustrankaWithAdress>
  <DomainObject.Predmet.ProtustrankaWithAdressOIB>
    <izvorni_sadrzaj>PROJEKT ADAPTACIJA  d.o.o., OIB 79984700727, Petrovaradinska 1, 10000 Zagreb</izvorni_sadrzaj>
    <derivirana_varijabla naziv="DomainObject.Predmet.ProtustrankaWithAdressOIB_1">PROJEKT ADAPTACIJA  d.o.o., OIB 79984700727, Petrovaradinska 1, 10000 Zagreb</derivirana_varijabla>
  </DomainObject.Predmet.ProtustrankaWithAdressOIB>
  <DomainObject.Predmet.ProtustrankaNazivFormated>
    <izvorni_sadrzaj>PROJEKT ADAPTACIJA  d.o.o.</izvorni_sadrzaj>
    <derivirana_varijabla naziv="DomainObject.Predmet.ProtustrankaNazivFormated_1">PROJEKT ADAPTACIJA  d.o.o.</derivirana_varijabla>
  </DomainObject.Predmet.ProtustrankaNazivFormated>
  <DomainObject.Predmet.ProtustrankaNazivFormatedOIB>
    <izvorni_sadrzaj>PROJEKT ADAPTACIJA  d.o.o., OIB 79984700727</izvorni_sadrzaj>
    <derivirana_varijabla naziv="DomainObject.Predmet.ProtustrankaNazivFormatedOIB_1">PROJEKT ADAPTACIJA  d.o.o., OIB 79984700727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ADAPTACIJA  d.o.o.</item>
    </izvorni_sadrzaj>
    <derivirana_varijabla naziv="DomainObject.Predmet.ProtuStrankaListFormated_1">
      <item>PROJEKT ADAPTACIJA  d.o.o.</item>
    </derivirana_varijabla>
  </DomainObject.Predmet.ProtuStrankaListFormated>
  <DomainObject.Predmet.ProtuStrankaListFormatedOIB>
    <izvorni_sadrzaj>
      <item>PROJEKT ADAPTACIJA  d.o.o., OIB 79984700727</item>
    </izvorni_sadrzaj>
    <derivirana_varijabla naziv="DomainObject.Predmet.ProtuStrankaListFormatedOIB_1">
      <item>PROJEKT ADAPTACIJA  d.o.o., OIB 79984700727</item>
    </derivirana_varijabla>
  </DomainObject.Predmet.ProtuStrankaListFormatedOIB>
  <DomainObject.Predmet.ProtuStrankaListFormatedWithAdress>
    <izvorni_sadrzaj>
      <item>PROJEKT ADAPTACIJA  d.o.o., Petrovaradinska 1, 10000 Zagreb</item>
    </izvorni_sadrzaj>
    <derivirana_varijabla naziv="DomainObject.Predmet.ProtuStrankaListFormatedWithAdress_1">
      <item>PROJEKT ADAPTACIJA  d.o.o., Petrovaradinska 1, 10000 Zagreb</item>
    </derivirana_varijabla>
  </DomainObject.Predmet.ProtuStrankaListFormatedWithAdress>
  <DomainObject.Predmet.ProtuStrankaListFormatedWithAdressOIB>
    <izvorni_sadrzaj>
      <item>PROJEKT ADAPTACIJA  d.o.o., OIB 79984700727, Petrovaradinska 1, 10000 Zagreb</item>
    </izvorni_sadrzaj>
    <derivirana_varijabla naziv="DomainObject.Predmet.ProtuStrankaListFormatedWithAdressOIB_1">
      <item>PROJEKT ADAPTACIJA  d.o.o., OIB 79984700727, Petrovaradinska 1, 10000 Zagreb</item>
    </derivirana_varijabla>
  </DomainObject.Predmet.ProtuStrankaListFormatedWithAdressOIB>
  <DomainObject.Predmet.ProtuStrankaListNazivFormated>
    <izvorni_sadrzaj>
      <item>PROJEKT ADAPTACIJA  d.o.o.</item>
    </izvorni_sadrzaj>
    <derivirana_varijabla naziv="DomainObject.Predmet.ProtuStrankaListNazivFormated_1">
      <item>PROJEKT ADAPTACIJA  d.o.o.</item>
    </derivirana_varijabla>
  </DomainObject.Predmet.ProtuStrankaListNazivFormated>
  <DomainObject.Predmet.ProtuStrankaListNazivFormatedOIB>
    <izvorni_sadrzaj>
      <item>PROJEKT ADAPTACIJA  d.o.o., OIB 79984700727</item>
    </izvorni_sadrzaj>
    <derivirana_varijabla naziv="DomainObject.Predmet.ProtuStrankaListNazivFormatedOIB_1">
      <item>PROJEKT ADAPTACIJA  d.o.o., OIB 79984700727</item>
    </derivirana_varijabla>
  </DomainObject.Predmet.ProtuStrankaListNazivFormatedOIB>
  <DomainObject.Predmet.OstaliListFormated>
    <izvorni_sadrzaj>
      <item>Dubravko Polundak</item>
    </izvorni_sadrzaj>
    <derivirana_varijabla naziv="DomainObject.Predmet.OstaliListFormated_1">
      <item>Dubravko Polundak</item>
    </derivirana_varijabla>
  </DomainObject.Predmet.OstaliListFormated>
  <DomainObject.Predmet.OstaliListFormatedOIB>
    <izvorni_sadrzaj>
      <item>Dubravko Polundak, OIB 22993632879</item>
    </izvorni_sadrzaj>
    <derivirana_varijabla naziv="DomainObject.Predmet.OstaliListFormatedOIB_1">
      <item>Dubravko Polundak, OIB 22993632879</item>
    </derivirana_varijabla>
  </DomainObject.Predmet.OstaliListFormatedOIB>
  <DomainObject.Predmet.OstaliListFormatedWithAdress>
    <izvorni_sadrzaj>
      <item>Dubravko Polundak, Voćnjak 44, 10000 Zagreb</item>
    </izvorni_sadrzaj>
    <derivirana_varijabla naziv="DomainObject.Predmet.OstaliListFormatedWithAdress_1">
      <item>Dubravko Polundak, Voćnjak 44, 10000 Zagreb</item>
    </derivirana_varijabla>
  </DomainObject.Predmet.OstaliListFormatedWithAdress>
  <DomainObject.Predmet.OstaliListFormatedWithAdressOIB>
    <izvorni_sadrzaj>
      <item>Dubravko Polundak, OIB 22993632879, Voćnjak 44, 10000 Zagreb</item>
    </izvorni_sadrzaj>
    <derivirana_varijabla naziv="DomainObject.Predmet.OstaliListFormatedWithAdressOIB_1">
      <item>Dubravko Polundak, OIB 22993632879, Voćnjak 44, 10000 Zagreb</item>
    </derivirana_varijabla>
  </DomainObject.Predmet.OstaliListFormatedWithAdressOIB>
  <DomainObject.Predmet.OstaliListNazivFormated>
    <izvorni_sadrzaj>
      <item>Dubravko Polundak</item>
    </izvorni_sadrzaj>
    <derivirana_varijabla naziv="DomainObject.Predmet.OstaliListNazivFormated_1">
      <item>Dubravko Polundak</item>
    </derivirana_varijabla>
  </DomainObject.Predmet.OstaliListNazivFormated>
  <DomainObject.Predmet.OstaliListNazivFormatedOIB>
    <izvorni_sadrzaj>
      <item>Dubravko Polundak, OIB 22993632879</item>
    </izvorni_sadrzaj>
    <derivirana_varijabla naziv="DomainObject.Predmet.OstaliListNazivFormatedOIB_1">
      <item>Dubravko Polundak, OIB 22993632879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ADAPTACIJA  d.o.o.</izvorni_sadrzaj>
    <derivirana_varijabla naziv="DomainObject.Predmet.ProtustrankaIDrugi_1">PROJEKT ADAPTACIJA 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PROJEKT ADAPTACIJA  d.o.o., OIB 79984700727, Petrovaradinska 1, 10000 Zagreb</izvorni_sadrzaj>
    <derivirana_varijabla naziv="DomainObject.Predmet.ProtustrankaIDrugiAdressOIB_1">PROJEKT ADAPTACIJA  d.o.o., OIB 79984700727,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ADAPTACIJA  d.o.o.</item>
      <item>Dubravko Polundak</item>
    </izvorni_sadrzaj>
    <derivirana_varijabla naziv="DomainObject.Predmet.SudioniciListNaziv_1">
      <item>FINA Regionalni centar Zagreb</item>
      <item>PROJEKT ADAPTACIJA  d.o.o.</item>
      <item>Dubravko Polundak</item>
    </derivirana_varijabla>
  </DomainObject.Predmet.SudioniciListNaziv>
  <DomainObject.Predmet.SudioniciListAdressOIB>
    <izvorni_sadrzaj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</izvorni_sadrzaj>
    <derivirana_varijabla naziv="DomainObject.Predmet.SudioniciListAdressOIB_1"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79984700727</item>
      <item>, OIB 22993632879</item>
    </izvorni_sadrzaj>
    <derivirana_varijabla naziv="DomainObject.Predmet.SudioniciListNazivOIB_1">
      <item>, OIB 85821130368</item>
      <item>, OIB 79984700727</item>
      <item>, OIB 22993632879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758</properties:Words>
  <properties:Characters>4299</properties:Characters>
  <properties:Lines>153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2017-10-30T12:01:00Z</dcterms:created>
  <dc:creator>nribaric</dc:creator>
  <cp:lastModifiedBy>Jadranka Zelić</cp:lastModifiedBy>
  <cp:lastPrinted>2017-10-30T13:38:00Z</cp:lastPrinted>
  <dcterms:modified xmlns:xsi="http://www.w3.org/2001/XMLSchema-instance" xsi:type="dcterms:W3CDTF">2017-10-30T13:40:00Z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