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b145" w14:paraId="bdab145"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CE559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CE387A">
        <w:rPr>
          <w:rStyle w:val="Naglaeno"/>
          <w:b w:val="false"/>
        </w:rPr>
        <w:t>63</w:t>
      </w:r>
      <w:r w:rsidRPr="00EA5AA8">
        <w:rPr>
          <w:rStyle w:val="Naglaeno"/>
          <w:b w:val="false"/>
        </w:rPr>
        <w:t>/1</w:t>
      </w:r>
      <w:r w:rsidR="002636B9">
        <w:rPr>
          <w:rStyle w:val="Naglaeno"/>
          <w:b w:val="false"/>
        </w:rPr>
        <w:t>7</w:t>
      </w:r>
      <w:r w:rsidRPr="00EA5AA8">
        <w:rPr>
          <w:rStyle w:val="Naglaeno"/>
          <w:b w:val="false"/>
        </w:rPr>
        <w:t>-</w:t>
      </w:r>
      <w:r w:rsidR="002636B9">
        <w:rPr>
          <w:rStyle w:val="Naglaeno"/>
          <w:b w:val="false"/>
        </w:rPr>
        <w:t>4</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Pr>
        <w:ind w:left="1485"/>
        <w:jc w:val="both"/>
      </w:pPr>
    </w:p>
    <w:p w:rsidRDefault="00606622" w:rsidP="00606622" w:rsidR="00606622"/>
    <w:p w:rsidRDefault="00467E14" w:rsidP="00606622" w:rsidR="00606622">
      <w:pPr>
        <w:jc w:val="both"/>
      </w:pPr>
      <w:r>
        <w:tab/>
      </w:r>
      <w:r w:rsidRPr="00467E14">
        <w:t>Trgovački sud u Osijeku, po sucu mr. sc. Tihomir Kovačević, u stečajnom predmetu povodom zahtjeva Financijske agencije, Regionalni centar Osijek, Podružnica Osijek, L. Jagera 3, OIB 85821130368 za provedbu skraćenog stečajnog postupka nad dužnikom UDRUGA LJUBITELJA MALOG NOGOMETA "ESSEKER", Osijek, Hrvatske Republike 5, Reg.broj: 14004057, OIB: 12365259098</w:t>
      </w:r>
      <w:r w:rsidR="0033522A">
        <w:t>,</w:t>
      </w:r>
      <w:r w:rsidR="00606622">
        <w:t xml:space="preserve"> dana </w:t>
      </w:r>
      <w:r w:rsidR="00CF0F88">
        <w:t>13</w:t>
      </w:r>
      <w:r w:rsidR="00606622">
        <w:t xml:space="preserve">. </w:t>
      </w:r>
      <w:r>
        <w:t>travnj</w:t>
      </w:r>
      <w:r w:rsidR="00DB095C">
        <w:t>a</w:t>
      </w:r>
      <w:r w:rsidR="00606622">
        <w:t xml:space="preserve"> 201</w:t>
      </w:r>
      <w:r w:rsidR="00CF0F88">
        <w:t>7</w:t>
      </w:r>
      <w:r w:rsidR="00606622">
        <w:t xml:space="preserve">. </w:t>
      </w:r>
    </w:p>
    <w:p w:rsidRDefault="00606622" w:rsidP="00606622" w:rsidR="00606622"/>
    <w:p w:rsidRDefault="00606622" w:rsidP="00606622" w:rsidR="00606622"/>
    <w:p w:rsidRDefault="00606622" w:rsidP="00606622" w:rsidR="00606622" w:rsidRPr="00D23544">
      <w:pPr>
        <w:jc w:val="center"/>
        <w:rPr>
          <w:bCs/>
        </w:rPr>
      </w:pPr>
      <w:r w:rsidRPr="00D23544">
        <w:rPr>
          <w:bCs/>
        </w:rPr>
        <w:t>r i j e š i o    j e</w:t>
      </w:r>
    </w:p>
    <w:p w:rsidRDefault="00606622" w:rsidP="00606622" w:rsidR="00606622">
      <w:pPr>
        <w:ind w:left="360"/>
        <w:jc w:val="both"/>
      </w:pPr>
      <w:r>
        <w:t xml:space="preserve">                                                </w:t>
      </w:r>
    </w:p>
    <w:p w:rsidRDefault="00606622" w:rsidP="00606622" w:rsidR="00606622">
      <w:pPr>
        <w:ind w:left="360"/>
        <w:jc w:val="both"/>
      </w:pPr>
    </w:p>
    <w:p w:rsidRDefault="00606622" w:rsidP="00467E14" w:rsidR="00606622">
      <w:pPr>
        <w:pStyle w:val="Odlomakpopisa"/>
        <w:numPr>
          <w:ilvl w:val="0"/>
          <w:numId w:val="9"/>
        </w:numPr>
        <w:contextualSpacing/>
        <w:jc w:val="both"/>
      </w:pPr>
      <w:r w:rsidRPr="00364026">
        <w:rPr>
          <w:bCs/>
        </w:rPr>
        <w:t xml:space="preserve">OTVARA SE </w:t>
      </w:r>
      <w:r w:rsidR="00467E14">
        <w:rPr>
          <w:bCs/>
        </w:rPr>
        <w:t xml:space="preserve">skraćeni </w:t>
      </w:r>
      <w:r w:rsidRPr="00364026">
        <w:rPr>
          <w:bCs/>
        </w:rPr>
        <w:t>stečajni postupak nad dužnikom</w:t>
      </w:r>
      <w:r>
        <w:t xml:space="preserve"> </w:t>
      </w:r>
      <w:r w:rsidR="00467E14" w:rsidRPr="00467E14">
        <w:t>UDRUGA LJUBITELJA MALOG NOGOMETA "ESSEKER", Osijek, Hrvatske Republike 5, Reg.broj: 14004057, OIB: 12365259098</w:t>
      </w:r>
      <w:r>
        <w:t>.</w:t>
      </w:r>
    </w:p>
    <w:p w:rsidRDefault="00606622" w:rsidP="00606622" w:rsidR="00606622">
      <w:pPr>
        <w:pStyle w:val="Odlomakpopisa"/>
        <w:ind w:left="1800"/>
        <w:contextualSpacing/>
        <w:jc w:val="both"/>
      </w:pPr>
    </w:p>
    <w:p w:rsidRDefault="00606622" w:rsidP="00C13047" w:rsidR="00606622">
      <w:pPr>
        <w:pStyle w:val="Odlomakpopisa"/>
        <w:numPr>
          <w:ilvl w:val="0"/>
          <w:numId w:val="9"/>
        </w:numPr>
        <w:contextualSpacing/>
        <w:jc w:val="both"/>
      </w:pPr>
      <w:r>
        <w:t xml:space="preserve">Za stečajnog upravitelja imenuje se </w:t>
      </w:r>
      <w:r w:rsidR="00930797">
        <w:t xml:space="preserve">Ana-Maria Bogović, Slavonski Brod, </w:t>
      </w:r>
      <w:r w:rsidR="00B06746">
        <w:t>Naselje Lutvinka ulaz 2/9</w:t>
      </w:r>
      <w:r w:rsidR="00C13047" w:rsidRPr="00C13047">
        <w:t xml:space="preserve">, OIB </w:t>
      </w:r>
      <w:r w:rsidR="00905253">
        <w:t>3</w:t>
      </w:r>
      <w:r w:rsidR="00B06746">
        <w:t>6495483478</w:t>
      </w:r>
      <w:r w:rsidR="00C13047">
        <w:t xml:space="preserve"> </w:t>
      </w:r>
      <w:r w:rsidRPr="005A50B3">
        <w:t>automatskom dodjelom</w:t>
      </w:r>
      <w:r>
        <w:t>.</w:t>
      </w:r>
    </w:p>
    <w:p w:rsidRDefault="00606622" w:rsidP="00606622" w:rsidR="00606622">
      <w:pPr>
        <w:ind w:left="971"/>
        <w:jc w:val="both"/>
      </w:pPr>
    </w:p>
    <w:p w:rsidRDefault="00606622" w:rsidP="00467E14" w:rsidR="00606622">
      <w:pPr>
        <w:pStyle w:val="Odlomakpopisa"/>
        <w:numPr>
          <w:ilvl w:val="0"/>
          <w:numId w:val="9"/>
        </w:numPr>
        <w:contextualSpacing/>
        <w:jc w:val="both"/>
        <w:rPr>
          <w:bCs/>
        </w:rPr>
      </w:pPr>
      <w:r w:rsidRPr="00DC51C2">
        <w:rPr>
          <w:bCs/>
        </w:rPr>
        <w:t xml:space="preserve">ZAKLJUČUJE SE </w:t>
      </w:r>
      <w:r w:rsidR="00F54EE3">
        <w:rPr>
          <w:bCs/>
        </w:rPr>
        <w:t xml:space="preserve">skraćeni </w:t>
      </w:r>
      <w:r w:rsidRPr="00DC51C2">
        <w:rPr>
          <w:bCs/>
        </w:rPr>
        <w:t xml:space="preserve">stečajni postupak nad dužnikom </w:t>
      </w:r>
      <w:r w:rsidR="00467E14" w:rsidRPr="00467E14">
        <w:t>UDRUGA LJUBITELJA MALOG NOGOMETA "ESSEKER", Osijek, Hrvatske Republike 5, Reg.broj: 14004057, OIB: 12365259098</w:t>
      </w:r>
      <w:r>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a i dostaviti  registru nadležnom za dužnika.</w:t>
      </w:r>
    </w:p>
    <w:p w:rsidRDefault="00606622" w:rsidP="00606622" w:rsidR="00606622">
      <w:pPr>
        <w:pStyle w:val="Tijeloteksta"/>
        <w:rPr>
          <w:b/>
          <w:bCs/>
        </w:rPr>
      </w:pPr>
    </w:p>
    <w:p w:rsidRDefault="00606622" w:rsidP="00606622" w:rsidR="00606622">
      <w:pPr>
        <w:pStyle w:val="Tijeloteksta"/>
        <w:rPr>
          <w:b/>
          <w:bCs/>
        </w:rPr>
      </w:pPr>
    </w:p>
    <w:p w:rsidRDefault="00606622" w:rsidP="00606622" w:rsidR="00606622">
      <w:pPr>
        <w:pStyle w:val="Tijeloteksta"/>
        <w:jc w:val="center"/>
        <w:rPr>
          <w:bCs/>
        </w:rPr>
      </w:pPr>
      <w:r w:rsidRPr="00D23544">
        <w:rPr>
          <w:bCs/>
        </w:rPr>
        <w:t>Obrazloženje</w:t>
      </w:r>
    </w:p>
    <w:p w:rsidRDefault="00606622" w:rsidP="00606622" w:rsidR="00606622" w:rsidRPr="00D23544">
      <w:pPr>
        <w:pStyle w:val="Tijeloteksta"/>
        <w:jc w:val="center"/>
        <w:rPr>
          <w:bCs/>
        </w:rPr>
      </w:pPr>
    </w:p>
    <w:p w:rsidRDefault="00606622" w:rsidP="00606622" w:rsidR="00606622">
      <w:pPr>
        <w:pStyle w:val="Tijeloteksta"/>
        <w:jc w:val="center"/>
        <w:rPr>
          <w:b/>
          <w:bCs/>
        </w:rPr>
      </w:pPr>
    </w:p>
    <w:p w:rsidRDefault="00606622" w:rsidP="00606622" w:rsidR="00606622">
      <w:pPr>
        <w:jc w:val="both"/>
      </w:pPr>
      <w:r>
        <w:t xml:space="preserve">            Financijska agencija Regionalni centar Osijek, Podružnica Osijek podnijela je dana </w:t>
      </w:r>
      <w:r w:rsidR="00B06746">
        <w:t>26</w:t>
      </w:r>
      <w:r>
        <w:t>.</w:t>
      </w:r>
      <w:r w:rsidR="0071699D">
        <w:t>01</w:t>
      </w:r>
      <w:r>
        <w:t>.201</w:t>
      </w:r>
      <w:r w:rsidR="0071699D">
        <w:t>7</w:t>
      </w:r>
      <w:r>
        <w:t xml:space="preserve">. zahtjev ovom sudu za provedbu skraćenog stečajnog postupka nad dužnikom  </w:t>
      </w:r>
      <w:r w:rsidR="00B06746" w:rsidRPr="00B06746">
        <w:t>UDRUGA LJUBITELJA MALOG NOGOMETA "ESSEKER", Osijek, Hrvatske Republike 5, Reg.broj: 14004057, OIB: 12365259098</w:t>
      </w:r>
      <w:r>
        <w:t>.</w:t>
      </w:r>
    </w:p>
    <w:p w:rsidRDefault="00606622" w:rsidP="00606622" w:rsidR="00606622" w:rsidRPr="00DC51C2">
      <w:pPr>
        <w:jc w:val="both"/>
        <w:rPr>
          <w:b/>
          <w:bCs/>
        </w:rPr>
      </w:pPr>
    </w:p>
    <w:p w:rsidRDefault="00606622" w:rsidP="00606622" w:rsidR="00606622">
      <w:pPr>
        <w:pStyle w:val="Tijeloteksta"/>
        <w:ind w:firstLine="708"/>
      </w:pPr>
      <w:r>
        <w:t xml:space="preserve">Trgovački sud u Osijeku je dana </w:t>
      </w:r>
      <w:r w:rsidR="003E6B7B">
        <w:t>27</w:t>
      </w:r>
      <w:r>
        <w:t>.</w:t>
      </w:r>
      <w:r w:rsidR="009A2AC3">
        <w:t>0</w:t>
      </w:r>
      <w:r w:rsidR="0071699D">
        <w:t>1</w:t>
      </w:r>
      <w:r>
        <w:t>.201</w:t>
      </w:r>
      <w:r w:rsidR="0071699D">
        <w:t>7</w:t>
      </w:r>
      <w:r>
        <w:t>. objavio oglas na mrežnoj stranici e-Oglasna ploča sudova pod poslovnim brojem St-</w:t>
      </w:r>
      <w:r w:rsidR="003E6B7B">
        <w:t>63</w:t>
      </w:r>
      <w:r w:rsidR="0076373C">
        <w:t>/</w:t>
      </w:r>
      <w:r>
        <w:t>1</w:t>
      </w:r>
      <w:r w:rsidR="00C77B8B">
        <w:t>7</w:t>
      </w:r>
      <w:r>
        <w:t>-</w:t>
      </w:r>
      <w:r w:rsidR="00C77B8B">
        <w:t>3</w:t>
      </w:r>
      <w:r>
        <w:t xml:space="preserve"> sukladno čl. 430. Stečajnog zakona (NN 71/15) 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07BB4" w:rsidP="00606622" w:rsidR="00007BB4">
      <w:pPr>
        <w:pStyle w:val="Tijeloteksta"/>
        <w:ind w:firstLine="708"/>
        <w:jc w:val="center"/>
      </w:pPr>
    </w:p>
    <w:p w:rsidRDefault="00601465" w:rsidP="00606622" w:rsidR="00601465">
      <w:pPr>
        <w:pStyle w:val="Tijeloteksta"/>
        <w:ind w:firstLine="708"/>
        <w:jc w:val="center"/>
      </w:pPr>
    </w:p>
    <w:p w:rsidRDefault="00606622" w:rsidP="00606622" w:rsidR="00606622" w:rsidRPr="00152D22">
      <w:pPr>
        <w:pStyle w:val="Tijeloteksta"/>
        <w:ind w:firstLine="708"/>
      </w:pPr>
      <w:r>
        <w:lastRenderedPageBreak/>
        <w:t>Budući da protekom roka od 45 dana vjerovnici a niti osobe ovlaštene za zastupanje dužnika nisu postupili po pozivu suda, a kod dužnika je utvrđen stečajni razlog iz čl. 5. st. 2. Stečajnog zakona- nesposobnost za plaćanje, te je sukladno čl. 431. st. 1. i 2. Stečajnog zakona  po službenoj dužnosti riješeno kao u izreci.</w:t>
      </w:r>
    </w:p>
    <w:p w:rsidRDefault="00606622" w:rsidP="00606622" w:rsidR="00606622">
      <w:pPr>
        <w:pStyle w:val="Tijeloteksta"/>
      </w:pPr>
    </w:p>
    <w:p w:rsidRDefault="00606622" w:rsidP="00606622" w:rsidR="00606622">
      <w:pPr>
        <w:pStyle w:val="Tijeloteksta"/>
        <w:ind w:firstLine="71"/>
      </w:pPr>
    </w:p>
    <w:p w:rsidRDefault="00606622" w:rsidP="00606622" w:rsidR="00606622">
      <w:pPr>
        <w:pStyle w:val="Tijeloteksta"/>
        <w:jc w:val="center"/>
      </w:pPr>
      <w:r>
        <w:t xml:space="preserve">U Osijeku </w:t>
      </w:r>
      <w:r w:rsidR="00C77B8B">
        <w:t>13</w:t>
      </w:r>
      <w:r>
        <w:t xml:space="preserve">. </w:t>
      </w:r>
      <w:r w:rsidR="003E6B7B">
        <w:t>travnj</w:t>
      </w:r>
      <w:r w:rsidR="009A2AC3">
        <w:t>a</w:t>
      </w:r>
      <w:r>
        <w:t xml:space="preserve"> 201</w:t>
      </w:r>
      <w:r w:rsidR="00C77B8B">
        <w:t>7</w:t>
      </w:r>
      <w:r>
        <w:t xml:space="preserve">.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606622" w:rsidP="00606622" w:rsidR="00606622" w:rsidRPr="00D23544">
      <w:pPr>
        <w:pStyle w:val="Tijeloteksta"/>
        <w:jc w:val="left"/>
      </w:pPr>
      <w:r>
        <w:t xml:space="preserve">Elizabeta Đeke                                                                          </w:t>
      </w:r>
      <w:r>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DNA</w:t>
      </w:r>
    </w:p>
    <w:p w:rsidRDefault="00606622" w:rsidP="00606622" w:rsidR="00606622">
      <w:pPr>
        <w:pStyle w:val="Tijeloteksta"/>
        <w:numPr>
          <w:ilvl w:val="0"/>
          <w:numId w:val="3"/>
        </w:numPr>
        <w:jc w:val="left"/>
      </w:pPr>
      <w:r>
        <w:t>Predlagatelj na posl. br.</w:t>
      </w:r>
    </w:p>
    <w:p w:rsidRDefault="00606622" w:rsidP="00606622" w:rsidR="00606622">
      <w:pPr>
        <w:pStyle w:val="Tijeloteksta"/>
        <w:numPr>
          <w:ilvl w:val="0"/>
          <w:numId w:val="3"/>
        </w:numPr>
        <w:jc w:val="left"/>
      </w:pPr>
      <w:r>
        <w:t>Dužnik</w:t>
      </w:r>
    </w:p>
    <w:p w:rsidRDefault="00606622" w:rsidP="003E6B7B" w:rsidR="00606622">
      <w:pPr>
        <w:pStyle w:val="Tijeloteksta"/>
        <w:numPr>
          <w:ilvl w:val="0"/>
          <w:numId w:val="3"/>
        </w:numPr>
      </w:pPr>
      <w:r>
        <w:t xml:space="preserve">Zakonski zastupnik </w:t>
      </w:r>
      <w:r w:rsidR="00860AF1">
        <w:t xml:space="preserve">dužnika </w:t>
      </w:r>
      <w:r w:rsidR="003E6B7B" w:rsidRPr="003E6B7B">
        <w:t>Ante Kurtović, Osijek, Ilirska 43</w:t>
      </w:r>
    </w:p>
    <w:p w:rsidRDefault="00606622" w:rsidP="00606622" w:rsidR="00C85C21">
      <w:pPr>
        <w:pStyle w:val="Tijeloteksta"/>
        <w:numPr>
          <w:ilvl w:val="0"/>
          <w:numId w:val="3"/>
        </w:numPr>
        <w:jc w:val="left"/>
      </w:pPr>
      <w:r>
        <w:t>Stečajni upravitelj</w:t>
      </w:r>
    </w:p>
    <w:p w:rsidRDefault="00C85C21" w:rsidP="00606622" w:rsidR="00606622">
      <w:pPr>
        <w:pStyle w:val="Tijeloteksta"/>
        <w:numPr>
          <w:ilvl w:val="0"/>
          <w:numId w:val="3"/>
        </w:numPr>
        <w:jc w:val="left"/>
      </w:pPr>
      <w:r>
        <w:t>FINI Osijek</w:t>
      </w:r>
      <w:r w:rsidR="0047716A">
        <w:t xml:space="preserve"> </w:t>
      </w:r>
    </w:p>
    <w:p w:rsidRDefault="00606622" w:rsidP="00606622" w:rsidR="00606622">
      <w:pPr>
        <w:pStyle w:val="Tijeloteksta"/>
        <w:numPr>
          <w:ilvl w:val="0"/>
          <w:numId w:val="3"/>
        </w:numPr>
        <w:jc w:val="left"/>
      </w:pPr>
      <w:r>
        <w:t xml:space="preserve">ŽDO GUO </w:t>
      </w:r>
      <w:r w:rsidR="002F237D">
        <w:t>Osijek</w:t>
      </w:r>
    </w:p>
    <w:p w:rsidRDefault="003A683D" w:rsidP="00606622" w:rsidR="003A683D">
      <w:pPr>
        <w:pStyle w:val="Tijeloteksta"/>
        <w:numPr>
          <w:ilvl w:val="0"/>
          <w:numId w:val="3"/>
        </w:numPr>
        <w:jc w:val="left"/>
      </w:pPr>
      <w:r w:rsidRPr="003A683D">
        <w:t xml:space="preserve">mrežna stranica e-Oglasna ploča sudova </w:t>
      </w:r>
    </w:p>
    <w:p w:rsidRDefault="00606622" w:rsidP="00606622" w:rsidR="00606622">
      <w:pPr>
        <w:pStyle w:val="Tijeloteksta"/>
        <w:numPr>
          <w:ilvl w:val="0"/>
          <w:numId w:val="3"/>
        </w:numPr>
        <w:jc w:val="left"/>
      </w:pPr>
      <w:r>
        <w:t>Registar – nakon pravomoćnosti</w:t>
      </w:r>
    </w:p>
    <w:p w:rsidRDefault="009B4635" w:rsidP="009B4635" w:rsidR="009B4635">
      <w:pPr>
        <w:numPr>
          <w:ilvl w:val="0"/>
          <w:numId w:val="3"/>
        </w:numPr>
        <w:jc w:val="both"/>
      </w:pPr>
      <w:r>
        <w:t xml:space="preserve">Ministarstvu pravosuđa RH, Zagreb, </w:t>
      </w:r>
      <w:r w:rsidRPr="00346188">
        <w:rPr>
          <w:bCs/>
        </w:rPr>
        <w:t>Ulica grada Vukovara 49</w:t>
      </w:r>
      <w:r>
        <w:rPr>
          <w:bCs/>
        </w:rPr>
        <w:t xml:space="preserve"> </w:t>
      </w:r>
      <w:r>
        <w:t>– nakon pravomoćnosti</w:t>
      </w:r>
      <w:r w:rsidR="00801AF0">
        <w:t xml:space="preserve"> elektroničkom  poštom</w:t>
      </w:r>
    </w:p>
    <w:p w:rsidRDefault="00606622" w:rsidP="00606622" w:rsidR="00606622">
      <w:pPr>
        <w:pStyle w:val="Tijeloteksta"/>
        <w:numPr>
          <w:ilvl w:val="0"/>
          <w:numId w:val="3"/>
        </w:numPr>
        <w:jc w:val="left"/>
      </w:pPr>
      <w:r>
        <w:t>Riješeno istodobno otvaranjem i zaključenjem</w:t>
      </w:r>
    </w:p>
    <w:p w:rsidRDefault="00606622" w:rsidP="00606622" w:rsidR="00606622">
      <w:pPr>
        <w:pStyle w:val="Tijeloteksta"/>
        <w:numPr>
          <w:ilvl w:val="0"/>
          <w:numId w:val="3"/>
        </w:numPr>
        <w:jc w:val="left"/>
      </w:pPr>
      <w:r>
        <w:t>K.</w:t>
      </w:r>
      <w:r w:rsidR="00801AF0">
        <w:t xml:space="preserve"> </w:t>
      </w:r>
      <w:r w:rsidR="003E4CEE">
        <w:t>18</w:t>
      </w:r>
      <w:r>
        <w:t>.</w:t>
      </w:r>
      <w:r w:rsidR="00B20BFF">
        <w:t>5</w:t>
      </w:r>
      <w:r>
        <w:t>.</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112" w:rsidR="00AE0112">
      <w:r>
        <w:separator/>
      </w:r>
    </w:p>
  </w:endnote>
  <w:endnote w:id="0" w:type="continuationSeparator">
    <w:p w:rsidRDefault="00AE0112" w:rsidR="00AE0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112" w:rsidR="00AE0112">
      <w:r>
        <w:separator/>
      </w:r>
    </w:p>
  </w:footnote>
  <w:footnote w:id="0" w:type="continuationSeparator">
    <w:p w:rsidRDefault="00AE0112" w:rsidR="00AE0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A241EC">
      <w:rPr>
        <w:noProof/>
      </w:rPr>
      <w:t>2</w:t>
    </w:r>
    <w:r>
      <w:fldChar w:fldCharType="end"/>
    </w:r>
  </w:p>
  <w:p w:rsidRDefault="001B3BA0" w:rsidR="00AA0461">
    <w:pPr>
      <w:pStyle w:val="Zaglavlje"/>
      <w:rPr>
        <w:rStyle w:val="Naglaeno"/>
        <w:b w:val="false"/>
      </w:rPr>
    </w:pPr>
    <w:r>
      <w:tab/>
    </w:r>
    <w:r>
      <w:tab/>
    </w:r>
    <w:r w:rsidR="002636B9" w:rsidRPr="002636B9">
      <w:rPr>
        <w:rStyle w:val="Naglaeno"/>
        <w:b w:val="false"/>
      </w:rPr>
      <w:t>14 St-</w:t>
    </w:r>
    <w:r w:rsidR="00467E14">
      <w:rPr>
        <w:rStyle w:val="Naglaeno"/>
        <w:b w:val="false"/>
      </w:rPr>
      <w:t>63</w:t>
    </w:r>
    <w:r w:rsidR="002636B9" w:rsidRPr="002636B9">
      <w:rPr>
        <w:rStyle w:val="Naglaeno"/>
        <w:b w:val="false"/>
      </w:rPr>
      <w:t>/17-4</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7BB4"/>
    <w:rsid w:val="00011C68"/>
    <w:rsid w:val="0001245A"/>
    <w:rsid w:val="00012BB2"/>
    <w:rsid w:val="00014887"/>
    <w:rsid w:val="00014EFC"/>
    <w:rsid w:val="00016B25"/>
    <w:rsid w:val="0002038A"/>
    <w:rsid w:val="00020DB7"/>
    <w:rsid w:val="00027E84"/>
    <w:rsid w:val="00035864"/>
    <w:rsid w:val="00036441"/>
    <w:rsid w:val="0004343D"/>
    <w:rsid w:val="000477CD"/>
    <w:rsid w:val="00047A8F"/>
    <w:rsid w:val="00050860"/>
    <w:rsid w:val="000535EA"/>
    <w:rsid w:val="00064DD6"/>
    <w:rsid w:val="000656E6"/>
    <w:rsid w:val="00077C9D"/>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4B1D"/>
    <w:rsid w:val="00126992"/>
    <w:rsid w:val="00134D28"/>
    <w:rsid w:val="001437B2"/>
    <w:rsid w:val="0016335A"/>
    <w:rsid w:val="00173F18"/>
    <w:rsid w:val="00174CAD"/>
    <w:rsid w:val="00177EC7"/>
    <w:rsid w:val="001802CC"/>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06850"/>
    <w:rsid w:val="00221669"/>
    <w:rsid w:val="00224AFF"/>
    <w:rsid w:val="002358E7"/>
    <w:rsid w:val="00240374"/>
    <w:rsid w:val="0025000D"/>
    <w:rsid w:val="002517D8"/>
    <w:rsid w:val="00260EA1"/>
    <w:rsid w:val="002636B9"/>
    <w:rsid w:val="00263D87"/>
    <w:rsid w:val="00267D26"/>
    <w:rsid w:val="00277975"/>
    <w:rsid w:val="0028507D"/>
    <w:rsid w:val="00286B45"/>
    <w:rsid w:val="002922CE"/>
    <w:rsid w:val="00295993"/>
    <w:rsid w:val="0029659B"/>
    <w:rsid w:val="002A0B89"/>
    <w:rsid w:val="002A2AF5"/>
    <w:rsid w:val="002A33B8"/>
    <w:rsid w:val="002A3608"/>
    <w:rsid w:val="002A36D6"/>
    <w:rsid w:val="002A3BEF"/>
    <w:rsid w:val="002B3E2E"/>
    <w:rsid w:val="002B4236"/>
    <w:rsid w:val="002C3D49"/>
    <w:rsid w:val="002D2610"/>
    <w:rsid w:val="002D7681"/>
    <w:rsid w:val="002F237D"/>
    <w:rsid w:val="002F31B4"/>
    <w:rsid w:val="002F4AAF"/>
    <w:rsid w:val="002F66FE"/>
    <w:rsid w:val="002F74B4"/>
    <w:rsid w:val="00302092"/>
    <w:rsid w:val="0031279D"/>
    <w:rsid w:val="00314E5E"/>
    <w:rsid w:val="00317905"/>
    <w:rsid w:val="00320C64"/>
    <w:rsid w:val="003276D7"/>
    <w:rsid w:val="00331D2D"/>
    <w:rsid w:val="003337A6"/>
    <w:rsid w:val="0033522A"/>
    <w:rsid w:val="00342079"/>
    <w:rsid w:val="003438EC"/>
    <w:rsid w:val="003445D8"/>
    <w:rsid w:val="0036115C"/>
    <w:rsid w:val="003612A7"/>
    <w:rsid w:val="00375650"/>
    <w:rsid w:val="00375C7E"/>
    <w:rsid w:val="00376712"/>
    <w:rsid w:val="0038265B"/>
    <w:rsid w:val="003832CA"/>
    <w:rsid w:val="00383AE3"/>
    <w:rsid w:val="003879D1"/>
    <w:rsid w:val="003924AF"/>
    <w:rsid w:val="003A4B38"/>
    <w:rsid w:val="003A56C0"/>
    <w:rsid w:val="003A610E"/>
    <w:rsid w:val="003A662E"/>
    <w:rsid w:val="003A683D"/>
    <w:rsid w:val="003C01DF"/>
    <w:rsid w:val="003D02B1"/>
    <w:rsid w:val="003D033C"/>
    <w:rsid w:val="003D2E09"/>
    <w:rsid w:val="003D5142"/>
    <w:rsid w:val="003E4659"/>
    <w:rsid w:val="003E4CEE"/>
    <w:rsid w:val="003E4DD9"/>
    <w:rsid w:val="003E6B7B"/>
    <w:rsid w:val="003E6D4F"/>
    <w:rsid w:val="003E7C98"/>
    <w:rsid w:val="003F22E7"/>
    <w:rsid w:val="00413C80"/>
    <w:rsid w:val="00415280"/>
    <w:rsid w:val="00415293"/>
    <w:rsid w:val="0041638D"/>
    <w:rsid w:val="00420562"/>
    <w:rsid w:val="00421D71"/>
    <w:rsid w:val="00423F56"/>
    <w:rsid w:val="004315D7"/>
    <w:rsid w:val="004351D0"/>
    <w:rsid w:val="00436570"/>
    <w:rsid w:val="00443F69"/>
    <w:rsid w:val="00447431"/>
    <w:rsid w:val="004545C4"/>
    <w:rsid w:val="00454672"/>
    <w:rsid w:val="004638F5"/>
    <w:rsid w:val="004646E6"/>
    <w:rsid w:val="0046632E"/>
    <w:rsid w:val="00467E14"/>
    <w:rsid w:val="00476EB4"/>
    <w:rsid w:val="0047716A"/>
    <w:rsid w:val="00482F57"/>
    <w:rsid w:val="00484B20"/>
    <w:rsid w:val="00484F0C"/>
    <w:rsid w:val="00485178"/>
    <w:rsid w:val="0048747B"/>
    <w:rsid w:val="004A06D7"/>
    <w:rsid w:val="004A0D7B"/>
    <w:rsid w:val="004A335F"/>
    <w:rsid w:val="004A6F2C"/>
    <w:rsid w:val="004B490A"/>
    <w:rsid w:val="004B675F"/>
    <w:rsid w:val="004C3969"/>
    <w:rsid w:val="004C3AC1"/>
    <w:rsid w:val="004C44F2"/>
    <w:rsid w:val="004D0F56"/>
    <w:rsid w:val="004D3C2C"/>
    <w:rsid w:val="004D5127"/>
    <w:rsid w:val="004D5A26"/>
    <w:rsid w:val="004E1973"/>
    <w:rsid w:val="004E466C"/>
    <w:rsid w:val="004F0DB0"/>
    <w:rsid w:val="004F5FE8"/>
    <w:rsid w:val="00501B91"/>
    <w:rsid w:val="005126B5"/>
    <w:rsid w:val="005159C5"/>
    <w:rsid w:val="00516286"/>
    <w:rsid w:val="00517170"/>
    <w:rsid w:val="00517F54"/>
    <w:rsid w:val="00520965"/>
    <w:rsid w:val="00531C92"/>
    <w:rsid w:val="00532E0A"/>
    <w:rsid w:val="005330C0"/>
    <w:rsid w:val="0053356B"/>
    <w:rsid w:val="00534964"/>
    <w:rsid w:val="0053531C"/>
    <w:rsid w:val="0053545A"/>
    <w:rsid w:val="00536FAD"/>
    <w:rsid w:val="00540160"/>
    <w:rsid w:val="0054259D"/>
    <w:rsid w:val="005427C2"/>
    <w:rsid w:val="005437AE"/>
    <w:rsid w:val="005500DE"/>
    <w:rsid w:val="00550133"/>
    <w:rsid w:val="00554CD6"/>
    <w:rsid w:val="00556098"/>
    <w:rsid w:val="00556700"/>
    <w:rsid w:val="00567F63"/>
    <w:rsid w:val="005868D0"/>
    <w:rsid w:val="00590971"/>
    <w:rsid w:val="00590BE9"/>
    <w:rsid w:val="005931E7"/>
    <w:rsid w:val="00597723"/>
    <w:rsid w:val="005B1166"/>
    <w:rsid w:val="005B59B6"/>
    <w:rsid w:val="005C01B9"/>
    <w:rsid w:val="005C2A6A"/>
    <w:rsid w:val="005D2A79"/>
    <w:rsid w:val="005D7EC1"/>
    <w:rsid w:val="005E0CFB"/>
    <w:rsid w:val="005E55B1"/>
    <w:rsid w:val="005F3144"/>
    <w:rsid w:val="005F5360"/>
    <w:rsid w:val="005F669D"/>
    <w:rsid w:val="00601465"/>
    <w:rsid w:val="006056DE"/>
    <w:rsid w:val="00606622"/>
    <w:rsid w:val="0060738F"/>
    <w:rsid w:val="00613D0A"/>
    <w:rsid w:val="00616681"/>
    <w:rsid w:val="006207DD"/>
    <w:rsid w:val="00626604"/>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18D6"/>
    <w:rsid w:val="00675BE5"/>
    <w:rsid w:val="006859F5"/>
    <w:rsid w:val="0068612D"/>
    <w:rsid w:val="006906BB"/>
    <w:rsid w:val="0069656A"/>
    <w:rsid w:val="006A11E9"/>
    <w:rsid w:val="006A6EBE"/>
    <w:rsid w:val="006A7B8C"/>
    <w:rsid w:val="006B1AE0"/>
    <w:rsid w:val="006B29B9"/>
    <w:rsid w:val="006B5168"/>
    <w:rsid w:val="006C36CE"/>
    <w:rsid w:val="006C39BE"/>
    <w:rsid w:val="006C4FDF"/>
    <w:rsid w:val="006E17C9"/>
    <w:rsid w:val="006E4707"/>
    <w:rsid w:val="0070464E"/>
    <w:rsid w:val="0071019B"/>
    <w:rsid w:val="00711561"/>
    <w:rsid w:val="0071654A"/>
    <w:rsid w:val="0071699D"/>
    <w:rsid w:val="007176B1"/>
    <w:rsid w:val="007237EB"/>
    <w:rsid w:val="00724724"/>
    <w:rsid w:val="007272CF"/>
    <w:rsid w:val="0073010A"/>
    <w:rsid w:val="00734726"/>
    <w:rsid w:val="00737CAE"/>
    <w:rsid w:val="0074241A"/>
    <w:rsid w:val="00752181"/>
    <w:rsid w:val="0076373C"/>
    <w:rsid w:val="007657AA"/>
    <w:rsid w:val="00766D29"/>
    <w:rsid w:val="007723ED"/>
    <w:rsid w:val="0077329E"/>
    <w:rsid w:val="00774E6D"/>
    <w:rsid w:val="00775DD2"/>
    <w:rsid w:val="007762B3"/>
    <w:rsid w:val="0078009A"/>
    <w:rsid w:val="00790AA4"/>
    <w:rsid w:val="00796AED"/>
    <w:rsid w:val="007A4540"/>
    <w:rsid w:val="007A5699"/>
    <w:rsid w:val="007C3B06"/>
    <w:rsid w:val="007C5CCC"/>
    <w:rsid w:val="007D0899"/>
    <w:rsid w:val="007E0E2F"/>
    <w:rsid w:val="007E318D"/>
    <w:rsid w:val="007E7376"/>
    <w:rsid w:val="007F1C41"/>
    <w:rsid w:val="00801AF0"/>
    <w:rsid w:val="008023F7"/>
    <w:rsid w:val="0080326C"/>
    <w:rsid w:val="0080462F"/>
    <w:rsid w:val="00806F9C"/>
    <w:rsid w:val="008179BC"/>
    <w:rsid w:val="00817C66"/>
    <w:rsid w:val="00820B39"/>
    <w:rsid w:val="0082198B"/>
    <w:rsid w:val="00823809"/>
    <w:rsid w:val="00833332"/>
    <w:rsid w:val="00833973"/>
    <w:rsid w:val="00836CE2"/>
    <w:rsid w:val="0084035F"/>
    <w:rsid w:val="0084069A"/>
    <w:rsid w:val="00850F6C"/>
    <w:rsid w:val="008527B2"/>
    <w:rsid w:val="00854B57"/>
    <w:rsid w:val="00855A65"/>
    <w:rsid w:val="008561B8"/>
    <w:rsid w:val="00860129"/>
    <w:rsid w:val="00860AF1"/>
    <w:rsid w:val="00875548"/>
    <w:rsid w:val="00880ADC"/>
    <w:rsid w:val="0088148F"/>
    <w:rsid w:val="008852E9"/>
    <w:rsid w:val="008A224F"/>
    <w:rsid w:val="008A2B1F"/>
    <w:rsid w:val="008A3CF7"/>
    <w:rsid w:val="008A40C2"/>
    <w:rsid w:val="008A6156"/>
    <w:rsid w:val="008A6395"/>
    <w:rsid w:val="008A66B9"/>
    <w:rsid w:val="008A786C"/>
    <w:rsid w:val="008B0E56"/>
    <w:rsid w:val="008B1B1A"/>
    <w:rsid w:val="008B45DA"/>
    <w:rsid w:val="008C2403"/>
    <w:rsid w:val="008C5FB9"/>
    <w:rsid w:val="008C7029"/>
    <w:rsid w:val="008D360D"/>
    <w:rsid w:val="008E7487"/>
    <w:rsid w:val="00901EF5"/>
    <w:rsid w:val="00905253"/>
    <w:rsid w:val="0090718E"/>
    <w:rsid w:val="00912CF5"/>
    <w:rsid w:val="00915CFC"/>
    <w:rsid w:val="00915DFD"/>
    <w:rsid w:val="00930797"/>
    <w:rsid w:val="00930B0A"/>
    <w:rsid w:val="009324BF"/>
    <w:rsid w:val="00936874"/>
    <w:rsid w:val="00937840"/>
    <w:rsid w:val="00940916"/>
    <w:rsid w:val="009516D4"/>
    <w:rsid w:val="00951B4E"/>
    <w:rsid w:val="009525D4"/>
    <w:rsid w:val="00956F61"/>
    <w:rsid w:val="00960C61"/>
    <w:rsid w:val="00964D81"/>
    <w:rsid w:val="00972780"/>
    <w:rsid w:val="009748D3"/>
    <w:rsid w:val="00975860"/>
    <w:rsid w:val="00980E4D"/>
    <w:rsid w:val="00982BC2"/>
    <w:rsid w:val="00994685"/>
    <w:rsid w:val="009A2AC3"/>
    <w:rsid w:val="009A2AF1"/>
    <w:rsid w:val="009A412B"/>
    <w:rsid w:val="009B40D7"/>
    <w:rsid w:val="009B4635"/>
    <w:rsid w:val="009B46D8"/>
    <w:rsid w:val="009C1900"/>
    <w:rsid w:val="009C3B13"/>
    <w:rsid w:val="009C670C"/>
    <w:rsid w:val="009E082C"/>
    <w:rsid w:val="009E0C35"/>
    <w:rsid w:val="009E2025"/>
    <w:rsid w:val="009E3AF3"/>
    <w:rsid w:val="009E3D26"/>
    <w:rsid w:val="009E5D6D"/>
    <w:rsid w:val="00A00FD7"/>
    <w:rsid w:val="00A07CA2"/>
    <w:rsid w:val="00A15444"/>
    <w:rsid w:val="00A15CB8"/>
    <w:rsid w:val="00A203FF"/>
    <w:rsid w:val="00A214C9"/>
    <w:rsid w:val="00A241EC"/>
    <w:rsid w:val="00A405B5"/>
    <w:rsid w:val="00A46436"/>
    <w:rsid w:val="00A50A4F"/>
    <w:rsid w:val="00A57AB7"/>
    <w:rsid w:val="00A60A4D"/>
    <w:rsid w:val="00A63F24"/>
    <w:rsid w:val="00A64CB9"/>
    <w:rsid w:val="00A70D0B"/>
    <w:rsid w:val="00A71331"/>
    <w:rsid w:val="00A86369"/>
    <w:rsid w:val="00A8702F"/>
    <w:rsid w:val="00A9010A"/>
    <w:rsid w:val="00AA0461"/>
    <w:rsid w:val="00AA6B6E"/>
    <w:rsid w:val="00AB0901"/>
    <w:rsid w:val="00AB5E8C"/>
    <w:rsid w:val="00AB7B53"/>
    <w:rsid w:val="00AC7B2B"/>
    <w:rsid w:val="00AD251E"/>
    <w:rsid w:val="00AE0112"/>
    <w:rsid w:val="00AF1AA8"/>
    <w:rsid w:val="00AF249E"/>
    <w:rsid w:val="00B00E40"/>
    <w:rsid w:val="00B02C8D"/>
    <w:rsid w:val="00B06746"/>
    <w:rsid w:val="00B20BFF"/>
    <w:rsid w:val="00B24B41"/>
    <w:rsid w:val="00B27593"/>
    <w:rsid w:val="00B32948"/>
    <w:rsid w:val="00B36539"/>
    <w:rsid w:val="00B41500"/>
    <w:rsid w:val="00B5184C"/>
    <w:rsid w:val="00B53975"/>
    <w:rsid w:val="00B614F0"/>
    <w:rsid w:val="00B66C0E"/>
    <w:rsid w:val="00B67389"/>
    <w:rsid w:val="00B71F58"/>
    <w:rsid w:val="00B75650"/>
    <w:rsid w:val="00B816A1"/>
    <w:rsid w:val="00B82540"/>
    <w:rsid w:val="00B95A80"/>
    <w:rsid w:val="00B95B20"/>
    <w:rsid w:val="00BE33FF"/>
    <w:rsid w:val="00BE34CC"/>
    <w:rsid w:val="00BE6750"/>
    <w:rsid w:val="00BF28AA"/>
    <w:rsid w:val="00BF32DE"/>
    <w:rsid w:val="00C04A19"/>
    <w:rsid w:val="00C13047"/>
    <w:rsid w:val="00C2016D"/>
    <w:rsid w:val="00C3110C"/>
    <w:rsid w:val="00C34639"/>
    <w:rsid w:val="00C36A5B"/>
    <w:rsid w:val="00C43CDA"/>
    <w:rsid w:val="00C46713"/>
    <w:rsid w:val="00C53FD9"/>
    <w:rsid w:val="00C542AE"/>
    <w:rsid w:val="00C56925"/>
    <w:rsid w:val="00C63965"/>
    <w:rsid w:val="00C65F07"/>
    <w:rsid w:val="00C66216"/>
    <w:rsid w:val="00C71F27"/>
    <w:rsid w:val="00C73790"/>
    <w:rsid w:val="00C77B8B"/>
    <w:rsid w:val="00C81346"/>
    <w:rsid w:val="00C8590C"/>
    <w:rsid w:val="00C85C21"/>
    <w:rsid w:val="00CA01EF"/>
    <w:rsid w:val="00CA3325"/>
    <w:rsid w:val="00CD157F"/>
    <w:rsid w:val="00CD481B"/>
    <w:rsid w:val="00CE0EE4"/>
    <w:rsid w:val="00CE387A"/>
    <w:rsid w:val="00CE5593"/>
    <w:rsid w:val="00CF0F88"/>
    <w:rsid w:val="00CF429C"/>
    <w:rsid w:val="00CF63EE"/>
    <w:rsid w:val="00D051E7"/>
    <w:rsid w:val="00D06FED"/>
    <w:rsid w:val="00D212DB"/>
    <w:rsid w:val="00D22877"/>
    <w:rsid w:val="00D23251"/>
    <w:rsid w:val="00D23544"/>
    <w:rsid w:val="00D24D2F"/>
    <w:rsid w:val="00D2698A"/>
    <w:rsid w:val="00D41F18"/>
    <w:rsid w:val="00D42504"/>
    <w:rsid w:val="00D448BA"/>
    <w:rsid w:val="00D4557E"/>
    <w:rsid w:val="00D472A5"/>
    <w:rsid w:val="00D47A29"/>
    <w:rsid w:val="00D505FE"/>
    <w:rsid w:val="00D510F4"/>
    <w:rsid w:val="00D519AC"/>
    <w:rsid w:val="00D63144"/>
    <w:rsid w:val="00D63BE6"/>
    <w:rsid w:val="00D64021"/>
    <w:rsid w:val="00D74258"/>
    <w:rsid w:val="00D745AC"/>
    <w:rsid w:val="00D77EA4"/>
    <w:rsid w:val="00D83601"/>
    <w:rsid w:val="00D903AF"/>
    <w:rsid w:val="00D97782"/>
    <w:rsid w:val="00DA146A"/>
    <w:rsid w:val="00DA4636"/>
    <w:rsid w:val="00DB095C"/>
    <w:rsid w:val="00DB4D59"/>
    <w:rsid w:val="00DC3234"/>
    <w:rsid w:val="00DC624F"/>
    <w:rsid w:val="00DD6682"/>
    <w:rsid w:val="00DE1523"/>
    <w:rsid w:val="00DE5F69"/>
    <w:rsid w:val="00DF1811"/>
    <w:rsid w:val="00DF432A"/>
    <w:rsid w:val="00DF73E4"/>
    <w:rsid w:val="00E0224A"/>
    <w:rsid w:val="00E055D4"/>
    <w:rsid w:val="00E11F06"/>
    <w:rsid w:val="00E23AF8"/>
    <w:rsid w:val="00E32E80"/>
    <w:rsid w:val="00E431F4"/>
    <w:rsid w:val="00E60C19"/>
    <w:rsid w:val="00E6124A"/>
    <w:rsid w:val="00E911F3"/>
    <w:rsid w:val="00E96356"/>
    <w:rsid w:val="00E972BD"/>
    <w:rsid w:val="00EA028A"/>
    <w:rsid w:val="00EA286B"/>
    <w:rsid w:val="00EA5AA8"/>
    <w:rsid w:val="00EA6FC6"/>
    <w:rsid w:val="00EB5136"/>
    <w:rsid w:val="00EB6D07"/>
    <w:rsid w:val="00EB6E97"/>
    <w:rsid w:val="00EC0019"/>
    <w:rsid w:val="00EC7D03"/>
    <w:rsid w:val="00ED4C16"/>
    <w:rsid w:val="00ED5815"/>
    <w:rsid w:val="00EF5DDB"/>
    <w:rsid w:val="00F00CBB"/>
    <w:rsid w:val="00F02A50"/>
    <w:rsid w:val="00F040DB"/>
    <w:rsid w:val="00F2165F"/>
    <w:rsid w:val="00F40F1F"/>
    <w:rsid w:val="00F44FDD"/>
    <w:rsid w:val="00F46E60"/>
    <w:rsid w:val="00F53C4A"/>
    <w:rsid w:val="00F54EE3"/>
    <w:rsid w:val="00F55631"/>
    <w:rsid w:val="00F5566E"/>
    <w:rsid w:val="00F564E3"/>
    <w:rsid w:val="00F5749A"/>
    <w:rsid w:val="00F6215D"/>
    <w:rsid w:val="00F658FE"/>
    <w:rsid w:val="00F67E5B"/>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333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A241EC"/>
    <w:rPr>
      <w:color w:val="808080"/>
      <w:bdr w:space="0" w:sz="0" w:color="auto" w:val="none"/>
      <w:shd w:fill="auto" w:color="auto" w:val="clear"/>
    </w:rPr>
  </w:style>
  <w:style w:customStyle="true" w:styleId="eSPISCCParagraphDefaultFont" w:type="character">
    <w:name w:val="eSPIS_CC_Paragraph Default Font"/>
    <w:basedOn w:val="Naglaeno"/>
    <w:rsid w:val="00A241E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241EC"/>
    <w:rPr>
      <w:b/>
      <w:bCs/>
      <w:bdr w:space="0" w:sz="0" w:color="auto" w:val="none"/>
      <w:shd w:fill="FFFFCC" w:color="auto" w:val="clear"/>
      <w:lang w:val="hr-HR"/>
    </w:rPr>
  </w:style>
  <w:style w:customStyle="true" w:styleId="PozadinaSvijetloCrvena" w:type="character">
    <w:name w:val="Pozadina_SvijetloCrvena"/>
    <w:basedOn w:val="eSPISCCParagraphDefaultFont"/>
    <w:rsid w:val="00A241E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241E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A241EC"/>
    <w:rPr>
      <w:color w:val="808080"/>
      <w:bdr w:color="auto" w:space="0" w:sz="0" w:val="none"/>
      <w:shd w:color="auto" w:fill="auto" w:val="clear"/>
    </w:rPr>
  </w:style>
  <w:style w:customStyle="1" w:styleId="eSPISCCParagraphDefaultFont" w:type="character">
    <w:name w:val="eSPIS_CC_Paragraph Default Font"/>
    <w:basedOn w:val="Naglaeno"/>
    <w:rsid w:val="00A241E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241EC"/>
    <w:rPr>
      <w:b/>
      <w:bCs/>
      <w:bdr w:color="auto" w:space="0" w:sz="0" w:val="none"/>
      <w:shd w:color="auto" w:fill="FFFFCC" w:val="clear"/>
      <w:lang w:val="hr-HR"/>
    </w:rPr>
  </w:style>
  <w:style w:customStyle="1" w:styleId="PozadinaSvijetloCrvena" w:type="character">
    <w:name w:val="Pozadina_SvijetloCrvena"/>
    <w:basedOn w:val="eSPISCCParagraphDefaultFont"/>
    <w:rsid w:val="00A241E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241E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LJUBITELJA MALOG NOGOMETA "ESSEKER"</izvorni_sadrzaj>
    <derivirana_varijabla naziv="DomainObject.Predmet.ProtustrankaFormated_1">  UDRUGA LJUBITELJA MALOG NOGOMETA "ESSEKER"</derivirana_varijabla>
  </DomainObject.Predmet.ProtustrankaFormated>
  <DomainObject.Predmet.ProtustrankaFormatedOIB>
    <izvorni_sadrzaj>  UDRUGA LJUBITELJA MALOG NOGOMETA "ESSEKER", OIB 12365259098</izvorni_sadrzaj>
    <derivirana_varijabla naziv="DomainObject.Predmet.ProtustrankaFormatedOIB_1">  UDRUGA LJUBITELJA MALOG NOGOMETA "ESSEKER", OIB 12365259098</derivirana_varijabla>
  </DomainObject.Predmet.ProtustrankaFormatedOIB>
  <DomainObject.Predmet.ProtustrankaFormatedWithAdress>
    <izvorni_sadrzaj> UDRUGA LJUBITELJA MALOG NOGOMETA "ESSEKER", Hrvatske Republike 5, 31000 Osijek</izvorni_sadrzaj>
    <derivirana_varijabla naziv="DomainObject.Predmet.ProtustrankaFormatedWithAdress_1"> UDRUGA LJUBITELJA MALOG NOGOMETA "ESSEKER", Hrvatske Republike 5, 31000 Osijek</derivirana_varijabla>
  </DomainObject.Predmet.ProtustrankaFormatedWithAdress>
  <DomainObject.Predmet.ProtustrankaFormatedWithAdressOIB>
    <izvorni_sadrzaj> UDRUGA LJUBITELJA MALOG NOGOMETA "ESSEKER", OIB 12365259098, Hrvatske Republike 5, 31000 Osijek</izvorni_sadrzaj>
    <derivirana_varijabla naziv="DomainObject.Predmet.ProtustrankaFormatedWithAdressOIB_1"> UDRUGA LJUBITELJA MALOG NOGOMETA "ESSEKER", OIB 12365259098, Hrvatske Republike 5, 31000 Osijek</derivirana_varijabla>
  </DomainObject.Predmet.ProtustrankaFormatedWithAdressOIB>
  <DomainObject.Predmet.ProtustrankaWithAdress>
    <izvorni_sadrzaj>UDRUGA LJUBITELJA MALOG NOGOMETA "ESSEKER" Hrvatske Republike 5, 31000 Osijek</izvorni_sadrzaj>
    <derivirana_varijabla naziv="DomainObject.Predmet.ProtustrankaWithAdress_1">UDRUGA LJUBITELJA MALOG NOGOMETA "ESSEKER" Hrvatske Republike 5, 31000 Osijek</derivirana_varijabla>
  </DomainObject.Predmet.ProtustrankaWithAdress>
  <DomainObject.Predmet.ProtustrankaWithAdressOIB>
    <izvorni_sadrzaj>UDRUGA LJUBITELJA MALOG NOGOMETA "ESSEKER", OIB 12365259098, Hrvatske Republike 5, 31000 Osijek</izvorni_sadrzaj>
    <derivirana_varijabla naziv="DomainObject.Predmet.ProtustrankaWithAdressOIB_1">UDRUGA LJUBITELJA MALOG NOGOMETA "ESSEKER", OIB 12365259098, Hrvatske Republike 5, 31000 Osijek</derivirana_varijabla>
  </DomainObject.Predmet.ProtustrankaWithAdressOIB>
  <DomainObject.Predmet.ProtustrankaNazivFormated>
    <izvorni_sadrzaj>UDRUGA LJUBITELJA MALOG NOGOMETA "ESSEKER"</izvorni_sadrzaj>
    <derivirana_varijabla naziv="DomainObject.Predmet.ProtustrankaNazivFormated_1">UDRUGA LJUBITELJA MALOG NOGOMETA "ESSEKER"</derivirana_varijabla>
  </DomainObject.Predmet.ProtustrankaNazivFormated>
  <DomainObject.Predmet.ProtustrankaNazivFormatedOIB>
    <izvorni_sadrzaj>UDRUGA LJUBITELJA MALOG NOGOMETA "ESSEKER", OIB 12365259098</izvorni_sadrzaj>
    <derivirana_varijabla naziv="DomainObject.Predmet.ProtustrankaNazivFormatedOIB_1">UDRUGA LJUBITELJA MALOG NOGOMETA "ESSEKER", OIB 12365259098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RCOSIJEK</izvorni_sadrzaj>
    <derivirana_varijabla naziv="DomainObject.Predmet.StrankaFormated_1">  FINA RCOSIJEK</derivirana_varijabla>
  </DomainObject.Predmet.StrankaFormated>
  <DomainObject.Predmet.StrankaFormatedOIB>
    <izvorni_sadrzaj>  FINA RCOSIJEK, OIB 85821130368</izvorni_sadrzaj>
    <derivirana_varijabla naziv="DomainObject.Predmet.StrankaFormatedOIB_1">  FINA RCOSIJEK, OIB 85821130368</derivirana_varijabla>
  </DomainObject.Predmet.StrankaFormatedOIB>
  <DomainObject.Predmet.StrankaFormatedWithAdress>
    <izvorni_sadrzaj> FINA RCOSIJEK</izvorni_sadrzaj>
    <derivirana_varijabla naziv="DomainObject.Predmet.StrankaFormatedWithAdress_1"> FINA RCOSIJEK</derivirana_varijabla>
  </DomainObject.Predmet.StrankaFormatedWithAdress>
  <DomainObject.Predmet.StrankaFormatedWithAdressOIB>
    <izvorni_sadrzaj> FINA RCOSIJEK, OIB 85821130368</izvorni_sadrzaj>
    <derivirana_varijabla naziv="DomainObject.Predmet.StrankaFormatedWithAdressOIB_1"> FINA RCOSIJEK, OIB 85821130368</derivirana_varijabla>
  </DomainObject.Predmet.StrankaFormatedWithAdressOIB>
  <DomainObject.Predmet.StrankaWithAdress>
    <izvorni_sadrzaj>FINA RCOSIJEK </izvorni_sadrzaj>
    <derivirana_varijabla naziv="DomainObject.Predmet.StrankaWithAdress_1">FINA RCOSIJEK </derivirana_varijabla>
  </DomainObject.Predmet.StrankaWithAdress>
  <DomainObject.Predmet.StrankaWithAdressOIB>
    <izvorni_sadrzaj>FINA RCOSIJEK, OIB 85821130368</izvorni_sadrzaj>
    <derivirana_varijabla naziv="DomainObject.Predmet.StrankaWithAdressOIB_1">FINA RCOSIJEK, OIB 85821130368</derivirana_varijabla>
  </DomainObject.Predmet.StrankaWithAdressOIB>
  <DomainObject.Predmet.StrankaNazivFormated>
    <izvorni_sadrzaj>FINA RCOSIJEK</izvorni_sadrzaj>
    <derivirana_varijabla naziv="DomainObject.Predmet.StrankaNazivFormated_1">FINA RCOSIJEK</derivirana_varijabla>
  </DomainObject.Predmet.StrankaNazivFormated>
  <DomainObject.Predmet.StrankaNazivFormatedOIB>
    <izvorni_sadrzaj>FINA RCOSIJEK, OIB 85821130368</izvorni_sadrzaj>
    <derivirana_varijabla naziv="DomainObject.Predmet.StrankaNazivFormatedOIB_1">FINA RCOSIJEK,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RCOSIJEK</item>
    </izvorni_sadrzaj>
    <derivirana_varijabla naziv="DomainObject.Predmet.StrankaListFormated_1">
      <item>FINA RCOSIJEK</item>
    </derivirana_varijabla>
  </DomainObject.Predmet.StrankaListFormated>
  <DomainObject.Predmet.StrankaListFormatedOIB>
    <izvorni_sadrzaj>
      <item>FINA RCOSIJEK, OIB 85821130368</item>
    </izvorni_sadrzaj>
    <derivirana_varijabla naziv="DomainObject.Predmet.StrankaListFormatedOIB_1">
      <item>FINA RCOSIJEK, OIB 85821130368</item>
    </derivirana_varijabla>
  </DomainObject.Predmet.StrankaListFormatedOIB>
  <DomainObject.Predmet.StrankaListFormatedWithAdress>
    <izvorni_sadrzaj>
      <item>FINA RCOSIJEK</item>
    </izvorni_sadrzaj>
    <derivirana_varijabla naziv="DomainObject.Predmet.StrankaListFormatedWithAdress_1">
      <item>FINA RCOSIJEK</item>
    </derivirana_varijabla>
  </DomainObject.Predmet.StrankaListFormatedWithAdress>
  <DomainObject.Predmet.StrankaListFormatedWithAdressOIB>
    <izvorni_sadrzaj>
      <item>FINA RCOSIJEK, OIB 85821130368</item>
    </izvorni_sadrzaj>
    <derivirana_varijabla naziv="DomainObject.Predmet.StrankaListFormatedWithAdressOIB_1">
      <item>FINA RCOSIJEK, OIB 85821130368</item>
    </derivirana_varijabla>
  </DomainObject.Predmet.StrankaListFormatedWithAdressOIB>
  <DomainObject.Predmet.StrankaListNazivFormated>
    <izvorni_sadrzaj>
      <item>FINA RCOSIJEK</item>
    </izvorni_sadrzaj>
    <derivirana_varijabla naziv="DomainObject.Predmet.StrankaListNazivFormated_1">
      <item>FINA RCOSIJEK</item>
    </derivirana_varijabla>
  </DomainObject.Predmet.StrankaListNazivFormated>
  <DomainObject.Predmet.StrankaListNazivFormatedOIB>
    <izvorni_sadrzaj>
      <item>FINA RCOSIJEK, OIB 85821130368</item>
    </izvorni_sadrzaj>
    <derivirana_varijabla naziv="DomainObject.Predmet.StrankaListNazivFormatedOIB_1">
      <item>FINA RCOSIJEK, OIB 85821130368</item>
    </derivirana_varijabla>
  </DomainObject.Predmet.StrankaListNazivFormatedOIB>
  <DomainObject.Predmet.ProtuStrankaListFormated>
    <izvorni_sadrzaj>
      <item>UDRUGA LJUBITELJA MALOG NOGOMETA "ESSEKER"</item>
    </izvorni_sadrzaj>
    <derivirana_varijabla naziv="DomainObject.Predmet.ProtuStrankaListFormated_1">
      <item>UDRUGA LJUBITELJA MALOG NOGOMETA "ESSEKER"</item>
    </derivirana_varijabla>
  </DomainObject.Predmet.ProtuStrankaListFormated>
  <DomainObject.Predmet.ProtuStrankaListFormatedOIB>
    <izvorni_sadrzaj>
      <item>UDRUGA LJUBITELJA MALOG NOGOMETA "ESSEKER", OIB 12365259098</item>
    </izvorni_sadrzaj>
    <derivirana_varijabla naziv="DomainObject.Predmet.ProtuStrankaListFormatedOIB_1">
      <item>UDRUGA LJUBITELJA MALOG NOGOMETA "ESSEKER", OIB 12365259098</item>
    </derivirana_varijabla>
  </DomainObject.Predmet.ProtuStrankaListFormatedOIB>
  <DomainObject.Predmet.ProtuStrankaListFormatedWithAdress>
    <izvorni_sadrzaj>
      <item>UDRUGA LJUBITELJA MALOG NOGOMETA "ESSEKER", Hrvatske Republike 5, 31000 Osijek</item>
    </izvorni_sadrzaj>
    <derivirana_varijabla naziv="DomainObject.Predmet.ProtuStrankaListFormatedWithAdress_1">
      <item>UDRUGA LJUBITELJA MALOG NOGOMETA "ESSEKER", Hrvatske Republike 5, 31000 Osijek</item>
    </derivirana_varijabla>
  </DomainObject.Predmet.ProtuStrankaListFormatedWithAdress>
  <DomainObject.Predmet.ProtuStrankaListFormatedWithAdressOIB>
    <izvorni_sadrzaj>
      <item>UDRUGA LJUBITELJA MALOG NOGOMETA "ESSEKER", OIB 12365259098, Hrvatske Republike 5, 31000 Osijek</item>
    </izvorni_sadrzaj>
    <derivirana_varijabla naziv="DomainObject.Predmet.ProtuStrankaListFormatedWithAdressOIB_1">
      <item>UDRUGA LJUBITELJA MALOG NOGOMETA "ESSEKER", OIB 12365259098, Hrvatske Republike 5, 31000 Osijek</item>
    </derivirana_varijabla>
  </DomainObject.Predmet.ProtuStrankaListFormatedWithAdressOIB>
  <DomainObject.Predmet.ProtuStrankaListNazivFormated>
    <izvorni_sadrzaj>
      <item>UDRUGA LJUBITELJA MALOG NOGOMETA "ESSEKER"</item>
    </izvorni_sadrzaj>
    <derivirana_varijabla naziv="DomainObject.Predmet.ProtuStrankaListNazivFormated_1">
      <item>UDRUGA LJUBITELJA MALOG NOGOMETA "ESSEKER"</item>
    </derivirana_varijabla>
  </DomainObject.Predmet.ProtuStrankaListNazivFormated>
  <DomainObject.Predmet.ProtuStrankaListNazivFormatedOIB>
    <izvorni_sadrzaj>
      <item>UDRUGA LJUBITELJA MALOG NOGOMETA "ESSEKER", OIB 12365259098</item>
    </izvorni_sadrzaj>
    <derivirana_varijabla naziv="DomainObject.Predmet.ProtuStrankaListNazivFormatedOIB_1">
      <item>UDRUGA LJUBITELJA MALOG NOGOMETA "ESSEKER", OIB 12365259098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RCOSIJEK</izvorni_sadrzaj>
    <derivirana_varijabla naziv="DomainObject.Predmet.StrankaIDrugi_1">FINA RCOSIJEK</derivirana_varijabla>
  </DomainObject.Predmet.StrankaIDrugi>
  <DomainObject.Predmet.ProtustrankaIDrugi>
    <izvorni_sadrzaj>UDRUGA LJUBITELJA MALOG NOGOMETA "ESSEKER"</izvorni_sadrzaj>
    <derivirana_varijabla naziv="DomainObject.Predmet.ProtustrankaIDrugi_1">UDRUGA LJUBITELJA MALOG NOGOMETA "ESSEKER"</derivirana_varijabla>
  </DomainObject.Predmet.ProtustrankaIDrugi>
  <DomainObject.Predmet.StrankaIDrugiAdressOIB>
    <izvorni_sadrzaj>FINA RCOSIJEK, OIB 85821130368</izvorni_sadrzaj>
    <derivirana_varijabla naziv="DomainObject.Predmet.StrankaIDrugiAdressOIB_1">FINA RCOSIJEK, OIB 85821130368</derivirana_varijabla>
  </DomainObject.Predmet.StrankaIDrugiAdressOIB>
  <DomainObject.Predmet.ProtustrankaIDrugiAdressOIB>
    <izvorni_sadrzaj>UDRUGA LJUBITELJA MALOG NOGOMETA "ESSEKER", OIB 12365259098, Hrvatske Republike 5, 31000 Osijek</izvorni_sadrzaj>
    <derivirana_varijabla naziv="DomainObject.Predmet.ProtustrankaIDrugiAdressOIB_1">UDRUGA LJUBITELJA MALOG NOGOMETA "ESSEKER", OIB 12365259098, Hrvatske Republike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RCOSIJEK</item>
      <item>UDRUGA LJUBITELJA MALOG NOGOMETA "ESSEKER"</item>
    </izvorni_sadrzaj>
    <derivirana_varijabla naziv="DomainObject.Predmet.SudioniciListNaziv_1">
      <item>FINA RCOSIJEK</item>
      <item>UDRUGA LJUBITELJA MALOG NOGOMETA "ESSEKER"</item>
    </derivirana_varijabla>
  </DomainObject.Predmet.SudioniciListNaziv>
  <DomainObject.Predmet.SudioniciListAdressOIB>
    <izvorni_sadrzaj>
      <item>FINA RCOSIJEK, OIB 85821130368</item>
      <item>UDRUGA LJUBITELJA MALOG NOGOMETA "ESSEKER", OIB 12365259098, Hrvatske Republike 5,31000 Osijek</item>
    </izvorni_sadrzaj>
    <derivirana_varijabla naziv="DomainObject.Predmet.SudioniciListAdressOIB_1">
      <item>FINA RCOSIJEK, OIB 85821130368</item>
      <item>UDRUGA LJUBITELJA MALOG NOGOMETA "ESSEKER", OIB 12365259098, Hrvatske Republike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12365259098</item>
    </izvorni_sadrzaj>
    <derivirana_varijabla naziv="DomainObject.Predmet.SudioniciListNazivOIB_1">
      <item>, OIB 85821130368</item>
      <item>, OIB 12365259098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Bogović, OIB 36495483478, Naselje Lutvinka ulaz 2/9 , 10000 Slavonski Brod</item>
    </izvorni_sadrzaj>
    <derivirana_varijabla naziv="DomainObject.Predmet.StecajniUpraviteljiListAddressOIB_1">
      <item>Ana-Maria Bogović, OIB 36495483478, Naselje Lutvinka ulaz 2/9 , 10000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3232E-8A59-4813-8EFC-4F7A7C0BB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2543</properties:Characters>
  <properties:Lines>88</properties:Lines>
  <properties:Paragraphs>32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3314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2016-07-06T09:25:00Z</dcterms:created>
  <dc:creator>Korisnik</dc:creator>
  <cp:lastModifiedBy>Elizabeta Đeke</cp:lastModifiedBy>
  <cp:lastPrinted>2017-04-13T09:30:00Z</cp:lastPrinted>
  <dcterms:modified xmlns:xsi="http://www.w3.org/2001/XMLSchema-instance" xsi:type="dcterms:W3CDTF">2017-04-13T10:09:00Z</dcterms:modified>
  <cp:revision>7</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