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f884" w14:paraId="546f884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FC2F6A">
        <w:rPr>
          <w:sz w:val="24"/>
          <w:szCs w:val="24"/>
        </w:rPr>
        <w:t>5307</w:t>
      </w:r>
      <w:r w:rsidR="00761452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FC2F6A" w:rsidRPr="00FC2F6A">
        <w:rPr>
          <w:sz w:val="24"/>
          <w:szCs w:val="24"/>
        </w:rPr>
        <w:t xml:space="preserve">AGRAR NATUR d.o.o. za proizvodnju, trgovinu i usluge u stečaju, Zagreb (Grad Zagreb), </w:t>
      </w:r>
      <w:proofErr w:type="spellStart"/>
      <w:r w:rsidR="00FC2F6A" w:rsidRPr="00FC2F6A">
        <w:rPr>
          <w:sz w:val="24"/>
          <w:szCs w:val="24"/>
        </w:rPr>
        <w:t>Zumbulska</w:t>
      </w:r>
      <w:proofErr w:type="spellEnd"/>
      <w:r w:rsidR="00FC2F6A" w:rsidRPr="00FC2F6A">
        <w:rPr>
          <w:sz w:val="24"/>
          <w:szCs w:val="24"/>
        </w:rPr>
        <w:t xml:space="preserve"> ulica 11/b, OIB 35362747306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FC2F6A">
        <w:rPr>
          <w:sz w:val="24"/>
          <w:szCs w:val="24"/>
        </w:rPr>
        <w:t>a 21</w:t>
      </w:r>
      <w:r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C2F6A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21</w:t>
      </w:r>
      <w:r w:rsidR="00127496"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6492E">
        <w:rPr>
          <w:sz w:val="24"/>
          <w:szCs w:val="24"/>
        </w:rPr>
        <w:t xml:space="preserve">    </w:t>
      </w:r>
      <w:r>
        <w:rPr>
          <w:sz w:val="24"/>
          <w:szCs w:val="24"/>
        </w:rPr>
        <w:t>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A504EC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A504EC" w:rsidP="00692346" w:rsidR="00A504EC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A504EC" w:rsidP="00C662EE" w:rsidR="00A504EC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54C60"/>
    <w:rsid w:val="000C06B4"/>
    <w:rsid w:val="000E2EDC"/>
    <w:rsid w:val="000E6651"/>
    <w:rsid w:val="00127496"/>
    <w:rsid w:val="001E6981"/>
    <w:rsid w:val="00291088"/>
    <w:rsid w:val="00296494"/>
    <w:rsid w:val="002B4A0D"/>
    <w:rsid w:val="00326E17"/>
    <w:rsid w:val="00345D91"/>
    <w:rsid w:val="0037645D"/>
    <w:rsid w:val="003D117E"/>
    <w:rsid w:val="003F37CC"/>
    <w:rsid w:val="004532A0"/>
    <w:rsid w:val="00583114"/>
    <w:rsid w:val="006234B5"/>
    <w:rsid w:val="006A10A3"/>
    <w:rsid w:val="006B553C"/>
    <w:rsid w:val="0073274C"/>
    <w:rsid w:val="00744441"/>
    <w:rsid w:val="00761452"/>
    <w:rsid w:val="00841847"/>
    <w:rsid w:val="008E244E"/>
    <w:rsid w:val="009B3DA4"/>
    <w:rsid w:val="009B44FB"/>
    <w:rsid w:val="00A504EC"/>
    <w:rsid w:val="00B455DF"/>
    <w:rsid w:val="00BB58F4"/>
    <w:rsid w:val="00BF0BD6"/>
    <w:rsid w:val="00BF5A53"/>
    <w:rsid w:val="00C26A67"/>
    <w:rsid w:val="00C26D03"/>
    <w:rsid w:val="00C63519"/>
    <w:rsid w:val="00C6492E"/>
    <w:rsid w:val="00C83B17"/>
    <w:rsid w:val="00C865AE"/>
    <w:rsid w:val="00CE3817"/>
    <w:rsid w:val="00D15646"/>
    <w:rsid w:val="00DC5DB1"/>
    <w:rsid w:val="00DD36B1"/>
    <w:rsid w:val="00E505BE"/>
    <w:rsid w:val="00E52B84"/>
    <w:rsid w:val="00FC2F6A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0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4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4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4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4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0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4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4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4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4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5307</izvorni_sadrzaj>
    <derivirana_varijabla naziv="DomainObject.Predmet.Broj_1">5307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St-5307/2016</izvorni_sadrzaj>
    <derivirana_varijabla naziv="DomainObject.Predmet.OznakaBroj_1">St-5307/2016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AGRAR NATUR d.o.o. zastupanog po punomoćniku Zoran Vuk</izvorni_sadrzaj>
    <derivirana_varijabla naziv="DomainObject.Predmet.ProtustrankaFormated_1">  AGRAR NATUR d.o.o. zastupanog po punomoćniku Zoran Vuk</derivirana_varijabla>
  </DomainObject.Predmet.ProtustrankaFormated>
  <DomainObject.Predmet.ProtustrankaFormatedOIB>
    <izvorni_sadrzaj>  AGRAR NATUR d.o.o., OIB 35362747306 zastupanog po punomoćniku Zoran Vuk</izvorni_sadrzaj>
    <derivirana_varijabla naziv="DomainObject.Predmet.ProtustrankaFormatedOIB_1">  AGRAR NATUR d.o.o., OIB 35362747306 zastupanog po punomoćniku Zoran Vuk</derivirana_varijabla>
  </DomainObject.Predmet.ProtustrankaFormatedOIB>
  <DomainObject.Predmet.ProtustrankaFormatedWithAdress>
    <izvorni_sadrzaj> AGRAR NATUR d.o.o., Zumbulska ulica 11/b, 10000 Zagreb zastupanog po punomoćniku Zoran Vuk</izvorni_sadrzaj>
    <derivirana_varijabla naziv="DomainObject.Predmet.ProtustrankaFormatedWithAdress_1"> AGRAR NATUR d.o.o., Zumbulska ulica 11/b, 10000 Zagreb zastupanog po punomoćniku Zoran Vuk</derivirana_varijabla>
  </DomainObject.Predmet.ProtustrankaFormatedWithAdress>
  <DomainObject.Predmet.ProtustrankaFormatedWithAdressOIB>
    <izvorni_sadrzaj> AGRAR NATUR d.o.o., OIB 35362747306, Zumbulska ulica 11/b, 10000 Zagreb zastupanog po punomoćniku Zoran Vuk</izvorni_sadrzaj>
    <derivirana_varijabla naziv="DomainObject.Predmet.ProtustrankaFormatedWithAdressOIB_1"> AGRAR NATUR d.o.o., OIB 35362747306, Zumbulska ulica 11/b, 10000 Zagreb zastupanog po punomoćniku Zoran Vuk</derivirana_varijabla>
  </DomainObject.Predmet.ProtustrankaFormatedWithAdressOIB>
  <DomainObject.Predmet.ProtustrankaWithAdress>
    <izvorni_sadrzaj>AGRAR NATUR d.o.o. Zumbulska ulica 11/b, 10000 Zagreb</izvorni_sadrzaj>
    <derivirana_varijabla naziv="DomainObject.Predmet.ProtustrankaWithAdress_1">AGRAR NATUR d.o.o. Zumbulska ulica 11/b, 10000 Zagreb</derivirana_varijabla>
  </DomainObject.Predmet.ProtustrankaWithAdress>
  <DomainObject.Predmet.ProtustrankaWithAdressOIB>
    <izvorni_sadrzaj>AGRAR NATUR d.o.o., OIB 35362747306, Zumbulska ulica 11/b, 10000 Zagreb</izvorni_sadrzaj>
    <derivirana_varijabla naziv="DomainObject.Predmet.ProtustrankaWithAdressOIB_1">AGRAR NATUR d.o.o., OIB 35362747306, Zumbulska ulica 11/b, 10000 Zagreb</derivirana_varijabla>
  </DomainObject.Predmet.ProtustrankaWithAdressOIB>
  <DomainObject.Predmet.ProtustrankaNazivFormated>
    <izvorni_sadrzaj>AGRAR NATUR d.o.o.</izvorni_sadrzaj>
    <derivirana_varijabla naziv="DomainObject.Predmet.ProtustrankaNazivFormated_1">AGRAR NATUR d.o.o.</derivirana_varijabla>
  </DomainObject.Predmet.ProtustrankaNazivFormated>
  <DomainObject.Predmet.ProtustrankaNazivFormatedOIB>
    <izvorni_sadrzaj>AGRAR NATUR d.o.o., OIB 35362747306</izvorni_sadrzaj>
    <derivirana_varijabla naziv="DomainObject.Predmet.ProtustrankaNazivFormatedOIB_1">AGRAR NATUR d.o.o., OIB 35362747306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AGRAR NATUR d.o.o.; Zoran Vuk</izvorni_sadrzaj>
    <derivirana_varijabla naziv="DomainObject.Predmet.StrankaFormated_1">  AGRAR NATUR d.o.o.; Zoran Vuk</derivirana_varijabla>
  </DomainObject.Predmet.StrankaFormated>
  <DomainObject.Predmet.StrankaFormatedOIB>
    <izvorni_sadrzaj>  AGRAR NATUR d.o.o., OIB 35362747306; Zoran Vuk, OIB 41614343927</izvorni_sadrzaj>
    <derivirana_varijabla naziv="DomainObject.Predmet.StrankaFormatedOIB_1">  AGRAR NATUR d.o.o., OIB 35362747306; Zoran Vuk, OIB 41614343927</derivirana_varijabla>
  </DomainObject.Predmet.StrankaFormatedOIB>
  <DomainObject.Predmet.StrankaFormatedWithAdress>
    <izvorni_sadrzaj> AGRAR NATUR d.o.o., Zumbulska ulica 11/b, 10000 Zagreb; Zoran Vuk, Ulica Grada Gualdo Tadino 16, 10000 Zagreb</izvorni_sadrzaj>
    <derivirana_varijabla naziv="DomainObject.Predmet.StrankaFormatedWithAdress_1"> AGRAR NATUR d.o.o., Zumbulska ulica 11/b, 10000 Zagreb; Zoran Vuk, Ulica Grada Gualdo Tadino 16, 10000 Zagreb</derivirana_varijabla>
  </DomainObject.Predmet.StrankaFormatedWithAdress>
  <DomainObject.Predmet.StrankaFormatedWithAdressOIB>
    <izvorni_sadrzaj> AGRAR NATUR d.o.o., OIB 35362747306, Zumbulska ulica 11/b, 10000 Zagreb; Zoran Vuk, OIB 41614343927, Ulica Grada Gualdo Tadino 16, 10000 Zagreb</izvorni_sadrzaj>
    <derivirana_varijabla naziv="DomainObject.Predmet.StrankaFormatedWithAdressOIB_1"> AGRAR NATUR d.o.o., OIB 35362747306, Zumbulska ulica 11/b, 10000 Zagreb; Zoran Vuk, OIB 41614343927, Ulica Grada Gualdo Tadino 16, 10000 Zagreb</derivirana_varijabla>
  </DomainObject.Predmet.StrankaFormatedWithAdressOIB>
  <DomainObject.Predmet.StrankaWithAdress>
    <izvorni_sadrzaj>AGRAR NATUR d.o.o. Zumbulska ulica 11/b,10000 Zagreb,Zoran Vuk Ulica Grada Gualdo Tadino 16,10000 Zagreb</izvorni_sadrzaj>
    <derivirana_varijabla naziv="DomainObject.Predmet.StrankaWithAdress_1">AGRAR NATUR d.o.o. Zumbulska ulica 11/b,10000 Zagreb,Zoran Vuk Ulica Grada Gualdo Tadino 16,10000 Zagreb</derivirana_varijabla>
  </DomainObject.Predmet.StrankaWithAdress>
  <DomainObject.Predmet.StrankaWithAdressOIB>
    <izvorni_sadrzaj>AGRAR NATUR d.o.o., OIB 35362747306, Zumbulska ulica 11/b,10000 Zagreb,Zoran Vuk, OIB 41614343927, Ulica Grada Gualdo Tadino 16,10000 Zagreb</izvorni_sadrzaj>
    <derivirana_varijabla naziv="DomainObject.Predmet.StrankaWithAdressOIB_1">AGRAR NATUR d.o.o., OIB 35362747306, Zumbulska ulica 11/b,10000 Zagreb,Zoran Vuk, OIB 41614343927, Ulica Grada Gualdo Tadino 16,10000 Zagreb</derivirana_varijabla>
  </DomainObject.Predmet.StrankaWithAdressOIB>
  <DomainObject.Predmet.StrankaNazivFormated>
    <izvorni_sadrzaj>AGRAR NATUR d.o.o.,Zoran Vuk</izvorni_sadrzaj>
    <derivirana_varijabla naziv="DomainObject.Predmet.StrankaNazivFormated_1">AGRAR NATUR d.o.o.,Zoran Vuk</derivirana_varijabla>
  </DomainObject.Predmet.StrankaNazivFormated>
  <DomainObject.Predmet.StrankaNazivFormatedOIB>
    <izvorni_sadrzaj>AGRAR NATUR d.o.o., OIB 35362747306,Zoran Vuk, OIB 41614343927</izvorni_sadrzaj>
    <derivirana_varijabla naziv="DomainObject.Predmet.StrankaNazivFormatedOIB_1">AGRAR NATUR d.o.o., OIB 35362747306,Zoran Vuk, OIB 41614343927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AGRAR NATUR d.o.o.</item>
      <item>Zoran Vuk</item>
    </izvorni_sadrzaj>
    <derivirana_varijabla naziv="DomainObject.Predmet.StrankaListFormated_1">
      <item>AGRAR NATUR d.o.o.</item>
      <item>Zoran Vuk</item>
    </derivirana_varijabla>
  </DomainObject.Predmet.StrankaListFormated>
  <DomainObject.Predmet.StrankaListFormatedOIB>
    <izvorni_sadrzaj>
      <item>AGRAR NATUR d.o.o., OIB 35362747306</item>
      <item>Zoran Vuk, OIB 41614343927</item>
    </izvorni_sadrzaj>
    <derivirana_varijabla naziv="DomainObject.Predmet.StrankaListFormatedOIB_1">
      <item>AGRAR NATUR d.o.o., OIB 35362747306</item>
      <item>Zoran Vuk, OIB 41614343927</item>
    </derivirana_varijabla>
  </DomainObject.Predmet.StrankaListFormatedOIB>
  <DomainObject.Predmet.StrankaListFormatedWithAdress>
    <izvorni_sadrzaj>
      <item>AGRAR NATUR d.o.o., Zumbulska ulica 11/b, 10000 Zagreb</item>
      <item>Zoran Vuk, Ulica Grada Gualdo Tadino 16, 10000 Zagreb</item>
    </izvorni_sadrzaj>
    <derivirana_varijabla naziv="DomainObject.Predmet.StrankaListFormatedWithAdress_1">
      <item>AGRAR NATUR d.o.o., Zumbulska ulica 11/b, 10000 Zagreb</item>
      <item>Zoran Vuk, Ulica Grada Gualdo Tadino 16, 10000 Zagreb</item>
    </derivirana_varijabla>
  </DomainObject.Predmet.StrankaListFormatedWithAdress>
  <DomainObject.Predmet.StrankaListFormatedWithAdressOIB>
    <izvorni_sadrzaj>
      <item>AGRAR NATUR d.o.o., OIB 35362747306, Zumbulska ulica 11/b, 10000 Zagreb</item>
      <item>Zoran Vuk, OIB 41614343927, Ulica Grada Gualdo Tadino 16, 10000 Zagreb</item>
    </izvorni_sadrzaj>
    <derivirana_varijabla naziv="DomainObject.Predmet.StrankaListFormatedWithAdressOIB_1">
      <item>AGRAR NATUR d.o.o., OIB 35362747306, Zumbulska ulica 11/b, 10000 Zagreb</item>
      <item>Zoran Vuk, OIB 41614343927, Ulica Grada Gualdo Tadino 16, 10000 Zagreb</item>
    </derivirana_varijabla>
  </DomainObject.Predmet.StrankaListFormatedWithAdressOIB>
  <DomainObject.Predmet.StrankaListNazivFormated>
    <izvorni_sadrzaj>
      <item>AGRAR NATUR d.o.o.</item>
      <item>Zoran Vuk</item>
    </izvorni_sadrzaj>
    <derivirana_varijabla naziv="DomainObject.Predmet.StrankaListNazivFormated_1">
      <item>AGRAR NATUR d.o.o.</item>
      <item>Zoran Vuk</item>
    </derivirana_varijabla>
  </DomainObject.Predmet.StrankaListNazivFormated>
  <DomainObject.Predmet.StrankaListNazivFormatedOIB>
    <izvorni_sadrzaj>
      <item>AGRAR NATUR d.o.o., OIB 35362747306</item>
      <item>Zoran Vuk, OIB 41614343927</item>
    </izvorni_sadrzaj>
    <derivirana_varijabla naziv="DomainObject.Predmet.StrankaListNazivFormatedOIB_1">
      <item>AGRAR NATUR d.o.o., OIB 35362747306</item>
      <item>Zoran Vuk, OIB 41614343927</item>
    </derivirana_varijabla>
  </DomainObject.Predmet.StrankaListNazivFormatedOIB>
  <DomainObject.Predmet.ProtuStrankaListFormated>
    <izvorni_sadrzaj>
      <item>AGRAR NATUR d.o.o. zastupanog po punomoćniku Zoran Vuk</item>
    </izvorni_sadrzaj>
    <derivirana_varijabla naziv="DomainObject.Predmet.ProtuStrankaListFormated_1">
      <item>AGRAR NATUR d.o.o. zastupanog po punomoćniku Zoran Vuk</item>
    </derivirana_varijabla>
  </DomainObject.Predmet.ProtuStrankaListFormated>
  <DomainObject.Predmet.ProtuStrankaListFormatedOIB>
    <izvorni_sadrzaj>
      <item>AGRAR NATUR d.o.o., OIB 35362747306 zastupanog po punomoćniku Zoran Vuk</item>
    </izvorni_sadrzaj>
    <derivirana_varijabla naziv="DomainObject.Predmet.ProtuStrankaListFormatedOIB_1">
      <item>AGRAR NATUR d.o.o., OIB 35362747306 zastupanog po punomoćniku Zoran Vuk</item>
    </derivirana_varijabla>
  </DomainObject.Predmet.ProtuStrankaListFormatedOIB>
  <DomainObject.Predmet.ProtuStrankaListFormatedWithAdress>
    <izvorni_sadrzaj>
      <item>AGRAR NATUR d.o.o., Zumbulska ulica 11/b, 10000 Zagreb zastupanog po punomoćniku Zoran Vuk</item>
    </izvorni_sadrzaj>
    <derivirana_varijabla naziv="DomainObject.Predmet.ProtuStrankaListFormatedWithAdress_1">
      <item>AGRAR NATUR d.o.o., Zumbulska ulica 11/b, 10000 Zagreb zastupanog po punomoćniku Zoran Vuk</item>
    </derivirana_varijabla>
  </DomainObject.Predmet.ProtuStrankaListFormatedWithAdress>
  <DomainObject.Predmet.ProtuStrankaListFormatedWithAdressOIB>
    <izvorni_sadrzaj>
      <item>AGRAR NATUR d.o.o., OIB 35362747306, Zumbulska ulica 11/b, 10000 Zagreb zastupanog po punomoćniku Zoran Vuk</item>
    </izvorni_sadrzaj>
    <derivirana_varijabla naziv="DomainObject.Predmet.ProtuStrankaListFormatedWithAdressOIB_1">
      <item>AGRAR NATUR d.o.o., OIB 35362747306, Zumbulska ulica 11/b, 10000 Zagreb zastupanog po punomoćniku Zoran Vuk</item>
    </derivirana_varijabla>
  </DomainObject.Predmet.ProtuStrankaListFormatedWithAdressOIB>
  <DomainObject.Predmet.ProtuStrankaListNazivFormated>
    <izvorni_sadrzaj>
      <item>AGRAR NATUR d.o.o.</item>
    </izvorni_sadrzaj>
    <derivirana_varijabla naziv="DomainObject.Predmet.ProtuStrankaListNazivFormated_1">
      <item>AGRAR NATUR d.o.o.</item>
    </derivirana_varijabla>
  </DomainObject.Predmet.ProtuStrankaListNazivFormated>
  <DomainObject.Predmet.ProtuStrankaListNazivFormatedOIB>
    <izvorni_sadrzaj>
      <item>AGRAR NATUR d.o.o., OIB 35362747306</item>
    </izvorni_sadrzaj>
    <derivirana_varijabla naziv="DomainObject.Predmet.ProtuStrankaListNazivFormatedOIB_1">
      <item>AGRAR NATUR d.o.o., OIB 35362747306</item>
    </derivirana_varijabla>
  </DomainObject.Predmet.ProtuStrankaListNazivFormatedOIB>
  <DomainObject.Predmet.OstaliListFormated>
    <izvorni_sadrzaj>
      <item>Zoran Vuk punomoćnik sudionika u postupku AGRAR NATUR d.o.o.</item>
      <item>Općinski sud u Sisku, zk odjel Sisak</item>
    </izvorni_sadrzaj>
    <derivirana_varijabla naziv="DomainObject.Predmet.OstaliListFormated_1">
      <item>Zoran Vuk punomoćnik sudionika u postupku AGRAR NATUR d.o.o.</item>
      <item>Općinski sud u Sisku, zk odjel Sisak</item>
    </derivirana_varijabla>
  </DomainObject.Predmet.OstaliListFormated>
  <DomainObject.Predmet.OstaliListFormatedOIB>
    <izvorni_sadrzaj>
      <item>Zoran Vuk, OIB 41614343927 punomoćnik sudionika u postupku AGRAR NATUR d.o.o.</item>
      <item>Općinski sud u Sisku, zk odjel Sisak</item>
    </izvorni_sadrzaj>
    <derivirana_varijabla naziv="DomainObject.Predmet.OstaliListFormatedOIB_1">
      <item>Zoran Vuk, OIB 41614343927 punomoćnik sudionika u postupku AGRAR NATUR d.o.o.</item>
      <item>Općinski sud u Sisku, zk odjel Sisak</item>
    </derivirana_varijabla>
  </DomainObject.Predmet.OstaliListFormatedOIB>
  <DomainObject.Predmet.OstaliListFormatedWithAdress>
    <izvorni_sadrzaj>
      <item>Zoran Vuk, Ulica Grada Gualdo Tadino 16, 10000 Zagreb punomoćnik sudionika u postupku AGRAR NATUR d.o.o.</item>
      <item>Općinski sud u Sisku, zk odjel Sisak, Trg Ljudevita Posavskog 5, 44000 Sisak</item>
    </izvorni_sadrzaj>
    <derivirana_varijabla naziv="DomainObject.Predmet.OstaliListFormatedWithAdress_1">
      <item>Zoran Vuk, Ulica Grada Gualdo Tadino 16, 10000 Zagreb punomoćnik sudionika u postupku AGRAR NATUR d.o.o.</item>
      <item>Općinski sud u Sisku, zk odjel Sisak, Trg Ljudevita Posavskog 5, 44000 Sisak</item>
    </derivirana_varijabla>
  </DomainObject.Predmet.OstaliListFormatedWithAdress>
  <DomainObject.Predmet.OstaliListFormatedWithAdressOIB>
    <izvorni_sadrzaj>
      <item>Zoran Vuk, OIB 41614343927, Ulica Grada Gualdo Tadino 16, 10000 Zagreb punomoćnik sudionika u postupku AGRAR NATUR d.o.o.</item>
      <item>Općinski sud u Sisku, zk odjel Sisak, Trg Ljudevita Posavskog 5, 44000 Sisak</item>
    </izvorni_sadrzaj>
    <derivirana_varijabla naziv="DomainObject.Predmet.OstaliListFormatedWithAdressOIB_1">
      <item>Zoran Vuk, OIB 41614343927, Ulica Grada Gualdo Tadino 16, 10000 Zagreb punomoćnik sudionika u postupku AGRAR NATUR d.o.o.</item>
      <item>Općinski sud u Sisku, zk odjel Sisak, Trg Ljudevita Posavskog 5, 44000 Sisak</item>
    </derivirana_varijabla>
  </DomainObject.Predmet.OstaliListFormatedWithAdressOIB>
  <DomainObject.Predmet.OstaliListNazivFormated>
    <izvorni_sadrzaj>
      <item>Zoran Vuk</item>
      <item>Općinski sud u Sisku, zk odjel Sisak</item>
    </izvorni_sadrzaj>
    <derivirana_varijabla naziv="DomainObject.Predmet.OstaliListNazivFormated_1">
      <item>Zoran Vuk</item>
      <item>Općinski sud u Sisku, zk odjel Sisak</item>
    </derivirana_varijabla>
  </DomainObject.Predmet.OstaliListNazivFormated>
  <DomainObject.Predmet.OstaliListNazivFormatedOIB>
    <izvorni_sadrzaj>
      <item>Zoran Vuk, OIB 41614343927</item>
      <item>Općinski sud u Sisku, zk odjel Sisak</item>
    </izvorni_sadrzaj>
    <derivirana_varijabla naziv="DomainObject.Predmet.OstaliListNazivFormatedOIB_1">
      <item>Zoran Vuk, OIB 41614343927</item>
      <item>Općinski sud u Sisku, zk odjel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AGRAR NATUR d.o.o. i dr.</izvorni_sadrzaj>
    <derivirana_varijabla naziv="DomainObject.Predmet.StrankaIDrugi_1">AGRAR NATUR d.o.o. i dr.</derivirana_varijabla>
  </DomainObject.Predmet.StrankaIDrugi>
  <DomainObject.Predmet.ProtustrankaIDrugi>
    <izvorni_sadrzaj>AGRAR NATUR d.o.o.</izvorni_sadrzaj>
    <derivirana_varijabla naziv="DomainObject.Predmet.ProtustrankaIDrugi_1">AGRAR NATUR d.o.o.</derivirana_varijabla>
  </DomainObject.Predmet.ProtustrankaIDrugi>
  <DomainObject.Predmet.StrankaIDrugiAdressOIB>
    <izvorni_sadrzaj>AGRAR NATUR d.o.o., OIB 35362747306, Zumbulska ulica 11/b, 10000 Zagreb i dr.</izvorni_sadrzaj>
    <derivirana_varijabla naziv="DomainObject.Predmet.StrankaIDrugiAdressOIB_1">AGRAR NATUR d.o.o., OIB 35362747306, Zumbulska ulica 11/b, 10000 Zagreb i dr.</derivirana_varijabla>
  </DomainObject.Predmet.StrankaIDrugiAdressOIB>
  <DomainObject.Predmet.ProtustrankaIDrugiAdressOIB>
    <izvorni_sadrzaj>AGRAR NATUR d.o.o., OIB 35362747306, Zumbulska ulica 11/b, 10000 Zagreb</izvorni_sadrzaj>
    <derivirana_varijabla naziv="DomainObject.Predmet.ProtustrankaIDrugiAdressOIB_1">AGRAR NATUR d.o.o., OIB 35362747306, Zumbulska ulica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AGRAR NATUR d.o.o.</item>
      <item>AGRAR NATUR d.o.o.</item>
      <item>Zoran Vuk</item>
      <item>Zoran Vuk</item>
      <item>Općinski sud u Sisku, zk odjel Sisak</item>
    </izvorni_sadrzaj>
    <derivirana_varijabla naziv="DomainObject.Predmet.SudioniciListNaziv_1">
      <item>AGRAR NATUR d.o.o.</item>
      <item>AGRAR NATUR d.o.o.</item>
      <item>Zoran Vuk</item>
      <item>Zoran Vuk</item>
      <item>Općinski sud u Sisku, zk odjel Sisak</item>
    </derivirana_varijabla>
  </DomainObject.Predmet.SudioniciListNaziv>
  <DomainObject.Predmet.SudioniciListAdressOIB>
    <izvorni_sadrzaj>
      <item>AGRAR NATUR d.o.o., OIB 35362747306, Zumbulska ulica 11/b,10000 Zagreb</item>
      <item>AGRAR NATUR d.o.o., OIB 35362747306, Zumbulska ulica 11/b,10000 Zagreb</item>
      <item>Zoran Vuk, OIB 41614343927, Ulica Grada Gualdo Tadino 16,10000 Zagreb</item>
      <item>Zoran Vuk, OIB 41614343927, Ulica Grada Gualdo Tadino 16,10000 Zagreb</item>
      <item>Općinski sud u Sisku, zk odjel Sisak, Trg Ljudevita Posavskog 5,44000 Sisak</item>
    </izvorni_sadrzaj>
    <derivirana_varijabla naziv="DomainObject.Predmet.SudioniciListAdressOIB_1">
      <item>AGRAR NATUR d.o.o., OIB 35362747306, Zumbulska ulica 11/b,10000 Zagreb</item>
      <item>AGRAR NATUR d.o.o., OIB 35362747306, Zumbulska ulica 11/b,10000 Zagreb</item>
      <item>Zoran Vuk, OIB 41614343927, Ulica Grada Gualdo Tadino 16,10000 Zagreb</item>
      <item>Zoran Vuk, OIB 41614343927, Ulica Grada Gualdo Tadino 16,10000 Zagreb</item>
      <item>Općinski sud u Sisku, zk odjel Sisak,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35362747306</item>
      <item>, OIB 35362747306</item>
      <item>, OIB 41614343927</item>
      <item>, OIB 41614343927</item>
      <item>, OIB null</item>
    </izvorni_sadrzaj>
    <derivirana_varijabla naziv="DomainObject.Predmet.SudioniciListNazivOIB_1">
      <item>, OIB 35362747306</item>
      <item>, OIB 35362747306</item>
      <item>, OIB 41614343927</item>
      <item>, OIB 41614343927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St-5307/2016-21</izvorni_sadrzaj>
    <derivirana_varijabla naziv="DomainObject.PredzadnjaOdlukaIzPredmeta.Oznaka_1">St-5307/2016-21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653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2019-01-21T08:43:00Z</dcterms:created>
  <dc:creator>Monika Grbac</dc:creator>
  <cp:lastModifiedBy>Monika Grbac</cp:lastModifiedBy>
  <cp:lastPrinted>2019-01-21T08:43:00Z</cp:lastPrinted>
  <dcterms:modified xmlns:xsi="http://www.w3.org/2001/XMLSchema-instance" xsi:type="dcterms:W3CDTF">2019-01-21T08:44:00Z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(st-5307-16.docx)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