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e412" w14:paraId="bc7e412" w:rsidRDefault="00321BE7" w:rsidP="000E2D4A" w:rsidR="00321BE7" w:rsidRPr="005A40ED">
      <w:pPr>
        <w:jc w:val="both"/>
        <w15:collapsed w:val="false"/>
      </w:pPr>
      <w:bookmarkStart w:name="_GoBack" w:id="0"/>
      <w:bookmarkEnd w:id="0"/>
    </w:p>
    <w:p w:rsidRDefault="009C17B0" w:rsidP="00A569F4" w:rsidR="00A569F4" w:rsidRPr="005A40ED">
      <w:pPr>
        <w:jc w:val="both"/>
      </w:pPr>
      <w:r>
        <w:t xml:space="preserve">     </w:t>
      </w:r>
      <w:r w:rsidR="00A569F4" w:rsidRPr="005A40ED">
        <w:t>REPUBLIKA HRVATSKA</w:t>
      </w:r>
    </w:p>
    <w:p w:rsidRDefault="00A569F4" w:rsidP="00A569F4" w:rsidR="00A569F4" w:rsidRPr="005A40ED">
      <w:pPr>
        <w:jc w:val="both"/>
      </w:pPr>
      <w:r w:rsidRPr="005A40ED">
        <w:t xml:space="preserve">TRGOVAČKI SUD U ZAGREBU                                       </w:t>
      </w:r>
      <w:r w:rsidR="00643DBE">
        <w:t xml:space="preserve">                     </w:t>
      </w:r>
      <w:r w:rsidR="005A40ED">
        <w:t xml:space="preserve"> </w:t>
      </w:r>
      <w:r w:rsidR="009C17B0">
        <w:t xml:space="preserve">     </w:t>
      </w:r>
      <w:r w:rsidR="00643DBE">
        <w:t>89</w:t>
      </w:r>
      <w:r w:rsidR="009C17B0">
        <w:t xml:space="preserve">. </w:t>
      </w:r>
      <w:r w:rsidRPr="005A40ED">
        <w:t>St</w:t>
      </w:r>
      <w:r w:rsidR="005A40ED">
        <w:t>-</w:t>
      </w:r>
      <w:r w:rsidR="00643DBE">
        <w:t>4666/16-</w:t>
      </w:r>
      <w:r w:rsidR="009C17B0">
        <w:t>6</w:t>
      </w:r>
    </w:p>
    <w:p w:rsidRDefault="009C17B0" w:rsidP="00A569F4" w:rsidR="00A569F4" w:rsidRPr="005A40ED">
      <w:pPr>
        <w:jc w:val="both"/>
      </w:pPr>
      <w:r>
        <w:t xml:space="preserve">          Zagreb, </w:t>
      </w:r>
      <w:proofErr w:type="spellStart"/>
      <w:r w:rsidR="00A569F4" w:rsidRPr="005A40ED">
        <w:t>Amruševa</w:t>
      </w:r>
      <w:proofErr w:type="spellEnd"/>
      <w:r w:rsidR="00A569F4" w:rsidRPr="005A40ED">
        <w:t xml:space="preserve"> 2/II</w:t>
      </w:r>
    </w:p>
    <w:p w:rsidRDefault="005A40ED" w:rsidP="00A569F4" w:rsidR="005A40ED" w:rsidRPr="005A40ED">
      <w:pPr>
        <w:jc w:val="both"/>
      </w:pPr>
    </w:p>
    <w:p w:rsidRDefault="005A40ED" w:rsidP="00A569F4" w:rsidR="005A40ED">
      <w:pPr>
        <w:jc w:val="center"/>
      </w:pPr>
      <w:r>
        <w:t xml:space="preserve">U  I M E  R E P U B L I K E H R V A T S K E </w:t>
      </w:r>
    </w:p>
    <w:p w:rsidRDefault="005A40ED" w:rsidP="00A569F4" w:rsidR="005A40ED">
      <w:pPr>
        <w:jc w:val="center"/>
      </w:pPr>
    </w:p>
    <w:p w:rsidRDefault="00A569F4" w:rsidP="00A569F4" w:rsidR="00A569F4" w:rsidRPr="005A40ED">
      <w:pPr>
        <w:jc w:val="center"/>
      </w:pPr>
      <w:r w:rsidRPr="005A40ED">
        <w:t>R J E Š E NJ E</w:t>
      </w:r>
    </w:p>
    <w:p w:rsidRDefault="00A569F4" w:rsidP="00A569F4" w:rsidR="00A569F4" w:rsidRPr="005A40ED">
      <w:pPr>
        <w:jc w:val="both"/>
        <w:rPr>
          <w:b/>
        </w:rPr>
      </w:pPr>
    </w:p>
    <w:p w:rsidRDefault="00643DBE" w:rsidP="00A569F4" w:rsidR="00E41EB3" w:rsidRPr="005A40ED">
      <w:pPr>
        <w:ind w:firstLine="720"/>
        <w:jc w:val="both"/>
      </w:pPr>
      <w:r w:rsidRPr="00643DBE">
        <w:t xml:space="preserve">Trgovački sud u Zagrebu, po sucu Nikolini Dorić Hadžisejdić, u stečajnom postupku u povodu prijedloga </w:t>
      </w:r>
      <w:proofErr w:type="spellStart"/>
      <w:r w:rsidRPr="00643DBE">
        <w:t>predlagateljice</w:t>
      </w:r>
      <w:proofErr w:type="spellEnd"/>
      <w:r w:rsidRPr="00643DBE">
        <w:t xml:space="preserve"> Sandre </w:t>
      </w:r>
      <w:proofErr w:type="spellStart"/>
      <w:r w:rsidRPr="00643DBE">
        <w:t>Goršić</w:t>
      </w:r>
      <w:proofErr w:type="spellEnd"/>
      <w:r w:rsidRPr="00643DBE">
        <w:t xml:space="preserve"> iz Karlovca, </w:t>
      </w:r>
      <w:proofErr w:type="spellStart"/>
      <w:r w:rsidRPr="00643DBE">
        <w:t>Mostanje</w:t>
      </w:r>
      <w:proofErr w:type="spellEnd"/>
      <w:r w:rsidRPr="00643DBE">
        <w:t xml:space="preserve"> 96, OIB: 32670234514, za otvaranje stečajnog postupka nad dužnikom KARDO d.o.o., Duga Resa, Gornje Mrzlo</w:t>
      </w:r>
      <w:r>
        <w:t xml:space="preserve"> Polje 154, OIB: 94821269556, 21</w:t>
      </w:r>
      <w:r w:rsidRPr="00643DBE">
        <w:t xml:space="preserve">. </w:t>
      </w:r>
      <w:r>
        <w:t>ožujka</w:t>
      </w:r>
      <w:r w:rsidRPr="00643DBE">
        <w:t xml:space="preserve"> 2018.,</w:t>
      </w:r>
    </w:p>
    <w:p w:rsidRDefault="004F04A0" w:rsidP="000E2D4A" w:rsidR="004F04A0">
      <w:pPr>
        <w:jc w:val="center"/>
        <w:rPr>
          <w:b/>
        </w:rPr>
      </w:pPr>
    </w:p>
    <w:p w:rsidRDefault="005A40ED" w:rsidP="000E2D4A" w:rsidR="005A40ED" w:rsidRPr="005A40ED">
      <w:pPr>
        <w:jc w:val="center"/>
        <w:rPr>
          <w:b/>
        </w:rPr>
      </w:pPr>
    </w:p>
    <w:p w:rsidRDefault="00DA2130" w:rsidP="000E2D4A" w:rsidR="00900561" w:rsidRPr="005A40ED">
      <w:pPr>
        <w:jc w:val="center"/>
      </w:pPr>
      <w:r w:rsidRPr="005A40ED">
        <w:t>r i je š</w:t>
      </w:r>
      <w:r w:rsidR="00900561" w:rsidRPr="005A40ED">
        <w:t xml:space="preserve"> i o   j e</w:t>
      </w:r>
    </w:p>
    <w:p w:rsidRDefault="00900561" w:rsidP="000E2D4A" w:rsidR="00900561" w:rsidRPr="005A40ED">
      <w:pPr>
        <w:jc w:val="both"/>
        <w:rPr>
          <w:b/>
        </w:rPr>
      </w:pPr>
    </w:p>
    <w:p w:rsidRDefault="00DA2130" w:rsidP="00DA2130" w:rsidR="00900561" w:rsidRPr="005A40ED">
      <w:pPr>
        <w:pStyle w:val="Tijeloteksta"/>
        <w:ind w:firstLine="720"/>
      </w:pPr>
      <w:r w:rsidRPr="005A40ED">
        <w:t xml:space="preserve">Odbacuje se prijedlog za otvaranje stečajnog postupka </w:t>
      </w:r>
      <w:r w:rsidR="00CD0640" w:rsidRPr="005A40ED">
        <w:t xml:space="preserve">nad dužnikom </w:t>
      </w:r>
      <w:r w:rsidR="007B73AB" w:rsidRPr="005A40ED">
        <w:br/>
      </w:r>
      <w:r w:rsidR="00643DBE" w:rsidRPr="00643DBE">
        <w:t>KARDO d.o.o., Duga Resa, Gornje Mrzlo Polje 154, OIB: 94821269556</w:t>
      </w:r>
      <w:r w:rsidR="002806E4" w:rsidRPr="005A40ED">
        <w:rPr>
          <w:lang w:val="pt-BR"/>
        </w:rPr>
        <w:t>.</w:t>
      </w:r>
    </w:p>
    <w:p w:rsidRDefault="006D0B9D" w:rsidP="000E2D4A" w:rsidR="006D0B9D" w:rsidRPr="005A40ED">
      <w:pPr>
        <w:pStyle w:val="Tijeloteksta"/>
      </w:pPr>
    </w:p>
    <w:p w:rsidRDefault="00321BE7" w:rsidP="000E2D4A" w:rsidR="00321BE7" w:rsidRPr="005A40ED">
      <w:pPr>
        <w:pStyle w:val="Tijeloteksta"/>
      </w:pPr>
    </w:p>
    <w:p w:rsidRDefault="00900561" w:rsidP="000E2D4A" w:rsidR="00900561" w:rsidRPr="005A40ED">
      <w:pPr>
        <w:pStyle w:val="Tijeloteksta"/>
        <w:jc w:val="center"/>
      </w:pPr>
      <w:r w:rsidRPr="005A40ED">
        <w:t>Obrazloženje</w:t>
      </w:r>
    </w:p>
    <w:p w:rsidRDefault="00900561" w:rsidP="000E2D4A" w:rsidR="00900561" w:rsidRPr="005A40ED">
      <w:pPr>
        <w:pStyle w:val="Tijeloteksta"/>
      </w:pPr>
    </w:p>
    <w:p w:rsidRDefault="00E41EB3" w:rsidP="00A569F4" w:rsidR="00A569F4" w:rsidRPr="005A40ED">
      <w:pPr>
        <w:jc w:val="both"/>
      </w:pPr>
      <w:r w:rsidRPr="005A40ED">
        <w:tab/>
      </w:r>
      <w:proofErr w:type="spellStart"/>
      <w:r w:rsidR="005A40ED" w:rsidRPr="005A40ED">
        <w:t>Predlagatelj</w:t>
      </w:r>
      <w:r w:rsidR="00643DBE">
        <w:t>ica</w:t>
      </w:r>
      <w:proofErr w:type="spellEnd"/>
      <w:r w:rsidR="005A40ED" w:rsidRPr="005A40ED">
        <w:t xml:space="preserve"> </w:t>
      </w:r>
      <w:r w:rsidR="00643DBE">
        <w:t>Sandra</w:t>
      </w:r>
      <w:r w:rsidR="00643DBE" w:rsidRPr="00643DBE">
        <w:t xml:space="preserve"> </w:t>
      </w:r>
      <w:proofErr w:type="spellStart"/>
      <w:r w:rsidR="00643DBE" w:rsidRPr="00643DBE">
        <w:t>Goršić</w:t>
      </w:r>
      <w:proofErr w:type="spellEnd"/>
      <w:r w:rsidR="00643DBE" w:rsidRPr="00643DBE">
        <w:t xml:space="preserve"> iz Karlovca, </w:t>
      </w:r>
      <w:proofErr w:type="spellStart"/>
      <w:r w:rsidR="00643DBE" w:rsidRPr="00643DBE">
        <w:t>Mostanje</w:t>
      </w:r>
      <w:proofErr w:type="spellEnd"/>
      <w:r w:rsidR="00643DBE" w:rsidRPr="00643DBE">
        <w:t xml:space="preserve"> 96, OIB: 32670234514</w:t>
      </w:r>
      <w:r w:rsidR="00643DBE">
        <w:t>, podnijela</w:t>
      </w:r>
      <w:r w:rsidR="005A40ED" w:rsidRPr="005A40ED">
        <w:t xml:space="preserve"> je prijedlog da se nad dužnikom </w:t>
      </w:r>
      <w:r w:rsidR="00643DBE" w:rsidRPr="00643DBE">
        <w:t>KARDO d.o.o., Duga Resa, Gornje Mrzlo Polje 154, OIB: 94821269556</w:t>
      </w:r>
      <w:r w:rsidR="005A40ED" w:rsidRPr="005A40ED">
        <w:t>, otvori stečaj</w:t>
      </w:r>
    </w:p>
    <w:p w:rsidRDefault="009235FF" w:rsidP="000E2D4A" w:rsidR="009235FF" w:rsidRPr="005A40ED">
      <w:pPr>
        <w:pStyle w:val="Tijeloteksta"/>
      </w:pPr>
    </w:p>
    <w:p w:rsidRDefault="005A40ED" w:rsidP="002806E4" w:rsidR="00EE4D82" w:rsidRPr="005A40ED">
      <w:pPr>
        <w:pStyle w:val="Tijeloteksta"/>
        <w:ind w:firstLine="720"/>
      </w:pPr>
      <w:r w:rsidRPr="005A40ED">
        <w:rPr>
          <w:lang w:val="pt-BR"/>
        </w:rPr>
        <w:t>Prema odredbi čl. 109. st. 1. Stečajnog zakona</w:t>
      </w:r>
      <w:r w:rsidRPr="005A40ED">
        <w:t xml:space="preserve"> („Narodne novine“ broj 71/15,</w:t>
      </w:r>
      <w:r w:rsidR="00643DBE">
        <w:t>104/17</w:t>
      </w:r>
      <w:r w:rsidRPr="005A40ED">
        <w:t xml:space="preserve"> dalje: SZ) prijedlog za otvaranje stečajnoga postupka ovlašten je podnijeti vjerovnik ili dužnik, ako zakonom nije drukčije određeno, a stavkom 2. navedenog članka propisano je kako je vjerovnik ovlašten podnijeti prijedlog za otvaranje stečajnoga postupka ako učini vjerojatnim postojanje svoje tražbine i stečajnoga razloga</w:t>
      </w:r>
      <w:r w:rsidR="00EE4D82" w:rsidRPr="005A40ED">
        <w:t>.</w:t>
      </w:r>
    </w:p>
    <w:p w:rsidRDefault="00EE4D82" w:rsidP="002806E4" w:rsidR="00EE4D82" w:rsidRPr="005A40ED">
      <w:pPr>
        <w:pStyle w:val="Tijeloteksta"/>
        <w:ind w:firstLine="720"/>
      </w:pPr>
    </w:p>
    <w:p w:rsidRDefault="00EE4D82" w:rsidP="002806E4" w:rsidR="002806E4" w:rsidRPr="005A40ED">
      <w:pPr>
        <w:pStyle w:val="Tijeloteksta"/>
        <w:ind w:firstLine="720"/>
      </w:pPr>
      <w:r w:rsidRPr="005A40ED">
        <w:t>Prema tome vjerojatnost postojanja predlagateljeve tražbine prema dužniku i  vjerojatnost postojanja stečajnog razloga jesu kumulativno određene pretpostavke procesne legitimacije vjerovnika, kao predlagatelja</w:t>
      </w:r>
      <w:r w:rsidR="005A40ED">
        <w:t>.</w:t>
      </w:r>
      <w:r w:rsidRPr="005A40ED">
        <w:t xml:space="preserve"> za podnošenje prijedloga za otvaranje stečajnog postupka nad dužnikom.</w:t>
      </w:r>
    </w:p>
    <w:p w:rsidRDefault="00EE4D82" w:rsidP="002806E4" w:rsidR="00EE4D82" w:rsidRPr="005A40ED">
      <w:pPr>
        <w:pStyle w:val="Tijeloteksta"/>
        <w:ind w:firstLine="720"/>
      </w:pPr>
    </w:p>
    <w:p w:rsidRDefault="00EE4D82" w:rsidP="002806E4" w:rsidR="00A569F4" w:rsidRPr="005A40ED">
      <w:pPr>
        <w:pStyle w:val="Tijeloteksta"/>
        <w:ind w:firstLine="720"/>
      </w:pPr>
      <w:r w:rsidRPr="005A40ED">
        <w:t xml:space="preserve">U ovom stečajnom predmetu, </w:t>
      </w:r>
      <w:r w:rsidR="00643DBE">
        <w:t xml:space="preserve">dužnik je dostavio podnesak </w:t>
      </w:r>
      <w:r w:rsidR="00643DBE" w:rsidRPr="00643DBE">
        <w:t xml:space="preserve">od 9. ožujka 2018. u prilogu kojeg je </w:t>
      </w:r>
      <w:r w:rsidR="00643DBE">
        <w:t xml:space="preserve">dostavljena izjava </w:t>
      </w:r>
      <w:proofErr w:type="spellStart"/>
      <w:r w:rsidR="00643DBE">
        <w:t>predlagateljice</w:t>
      </w:r>
      <w:proofErr w:type="spellEnd"/>
      <w:r w:rsidR="00643DBE" w:rsidRPr="00643DBE">
        <w:t xml:space="preserve"> Sandre </w:t>
      </w:r>
      <w:proofErr w:type="spellStart"/>
      <w:r w:rsidR="00643DBE" w:rsidRPr="00643DBE">
        <w:t>Goršić</w:t>
      </w:r>
      <w:proofErr w:type="spellEnd"/>
      <w:r w:rsidR="00643DBE" w:rsidRPr="00643DBE">
        <w:t xml:space="preserve"> ovjerena od strane javnog bilježnika</w:t>
      </w:r>
      <w:r w:rsidR="00643DBE">
        <w:t xml:space="preserve"> Marine Augustinović-Željke </w:t>
      </w:r>
      <w:proofErr w:type="spellStart"/>
      <w:r w:rsidR="00643DBE">
        <w:t>Tranfić</w:t>
      </w:r>
      <w:proofErr w:type="spellEnd"/>
      <w:r w:rsidR="00643DBE">
        <w:t xml:space="preserve"> broj OV-2078/2018 od 6. ožujka 2018.,</w:t>
      </w:r>
      <w:r w:rsidR="00643DBE" w:rsidRPr="00643DBE">
        <w:t xml:space="preserve"> iz koje proizlazi da je dužnik u cijelosti namirio predlagateljevu tražbinu te da prema dužniku nema nikakvih potraživanja niti pravnog interesa za vođenje stečajnog postupka (list 23-24 spisa).</w:t>
      </w:r>
      <w:r w:rsidR="00A569F4" w:rsidRPr="005A40ED">
        <w:t xml:space="preserve"> </w:t>
      </w:r>
    </w:p>
    <w:p w:rsidRDefault="00A569F4" w:rsidP="002806E4" w:rsidR="00A569F4" w:rsidRPr="005A40ED">
      <w:pPr>
        <w:pStyle w:val="Tijeloteksta"/>
        <w:ind w:firstLine="720"/>
      </w:pPr>
    </w:p>
    <w:p w:rsidRDefault="00321BE7" w:rsidP="00A569F4" w:rsidR="00A569F4" w:rsidRPr="005A40ED">
      <w:pPr>
        <w:pStyle w:val="Tijeloteksta"/>
        <w:ind w:firstLine="720"/>
      </w:pPr>
      <w:r w:rsidRPr="005A40ED">
        <w:lastRenderedPageBreak/>
        <w:t>S obzirom na to da</w:t>
      </w:r>
      <w:r w:rsidR="00A569F4" w:rsidRPr="005A40ED">
        <w:t xml:space="preserve"> je</w:t>
      </w:r>
      <w:r w:rsidRPr="005A40ED">
        <w:t xml:space="preserve"> predlagatelj</w:t>
      </w:r>
      <w:r w:rsidR="00A569F4" w:rsidRPr="005A40ED">
        <w:t xml:space="preserve">eva tražbina podmirena, prestala je njegova aktivna legitimacija u ovom stečajnom predmetu te je sud riješio kao u izreci ovog rješenja. </w:t>
      </w:r>
    </w:p>
    <w:p w:rsidRDefault="00900561" w:rsidP="00321BE7" w:rsidR="00900561" w:rsidRPr="005A40ED">
      <w:pPr>
        <w:pStyle w:val="Tijeloteksta"/>
      </w:pPr>
    </w:p>
    <w:p w:rsidRDefault="007B73AB" w:rsidP="007E1191" w:rsidR="00900561" w:rsidRPr="005A40ED">
      <w:pPr>
        <w:pStyle w:val="Tijeloteksta"/>
        <w:jc w:val="center"/>
      </w:pPr>
      <w:r w:rsidRPr="005A40ED">
        <w:t xml:space="preserve">U Zagrebu </w:t>
      </w:r>
      <w:r w:rsidR="00643DBE">
        <w:t>21</w:t>
      </w:r>
      <w:r w:rsidR="005A40ED">
        <w:t xml:space="preserve">. </w:t>
      </w:r>
      <w:r w:rsidR="00643DBE">
        <w:t>ožujka</w:t>
      </w:r>
      <w:r w:rsidR="00900561" w:rsidRPr="005A40ED">
        <w:t xml:space="preserve"> 2</w:t>
      </w:r>
      <w:r w:rsidR="00643DBE">
        <w:t>016</w:t>
      </w:r>
      <w:r w:rsidR="00900561" w:rsidRPr="005A40ED">
        <w:t>.</w:t>
      </w:r>
    </w:p>
    <w:p w:rsidRDefault="00900561" w:rsidP="000E2D4A" w:rsidR="009C17B0">
      <w:pPr>
        <w:pStyle w:val="Tijeloteksta"/>
        <w:ind w:left="5760"/>
      </w:pPr>
      <w:r w:rsidRPr="005A40ED">
        <w:tab/>
      </w:r>
    </w:p>
    <w:p w:rsidRDefault="009C17B0" w:rsidP="000E2D4A" w:rsidR="009C17B0">
      <w:pPr>
        <w:pStyle w:val="Tijeloteksta"/>
        <w:ind w:left="5760"/>
      </w:pPr>
    </w:p>
    <w:p w:rsidRDefault="009C17B0" w:rsidP="000E2D4A" w:rsidR="00900561" w:rsidRPr="005A40ED">
      <w:pPr>
        <w:pStyle w:val="Tijeloteksta"/>
        <w:ind w:left="5760"/>
      </w:pPr>
      <w:r>
        <w:t xml:space="preserve">                                            </w:t>
      </w:r>
      <w:r w:rsidR="00900561" w:rsidRPr="005A40ED">
        <w:t>SUDAC:</w:t>
      </w:r>
    </w:p>
    <w:p w:rsidRDefault="00643DBE" w:rsidP="000E2D4A" w:rsidR="00900561" w:rsidRPr="005A40ED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D544A">
        <w:t xml:space="preserve">       </w:t>
      </w:r>
      <w:r w:rsidR="009C17B0">
        <w:t xml:space="preserve">  </w:t>
      </w:r>
      <w:r>
        <w:t>Nikolina Dorić Hadžisejdić</w:t>
      </w:r>
      <w:r w:rsidR="00AD544A">
        <w:t>, v.r.</w:t>
      </w:r>
      <w:r>
        <w:t xml:space="preserve"> </w:t>
      </w:r>
    </w:p>
    <w:p w:rsidRDefault="009C17B0" w:rsidP="00CD0640" w:rsidR="009C17B0">
      <w:pPr>
        <w:pStyle w:val="Tijeloteksta"/>
      </w:pPr>
    </w:p>
    <w:p w:rsidRDefault="009C17B0" w:rsidP="00CD0640" w:rsidR="009C17B0">
      <w:pPr>
        <w:pStyle w:val="Tijeloteksta"/>
      </w:pPr>
    </w:p>
    <w:p w:rsidRDefault="00CD0640" w:rsidP="00CD0640" w:rsidR="00CD0640" w:rsidRPr="005A40ED">
      <w:pPr>
        <w:pStyle w:val="Tijeloteksta"/>
      </w:pPr>
      <w:r w:rsidRPr="005A40ED">
        <w:t>POUKA O PRAVNOM LIJEKU:</w:t>
      </w:r>
    </w:p>
    <w:p w:rsidRDefault="00CD0640" w:rsidP="000E2D4A" w:rsidR="00900561" w:rsidRPr="005A40ED">
      <w:pPr>
        <w:pStyle w:val="Tijeloteksta"/>
      </w:pPr>
      <w:r w:rsidRPr="005A40ED">
        <w:t>Protiv ovog rješenja, nezadovoljna stranka može uložiti žalbu Visokom trgovačkom s</w:t>
      </w:r>
      <w:r w:rsidR="00643DBE">
        <w:t>udu Republike Hrvatske u roku</w:t>
      </w:r>
      <w:r w:rsidRPr="005A40ED">
        <w:t xml:space="preserve"> 8 dana po primitku rješenja, a ulaže se putem ovog Suda u 2 primjerka za Sud i po 1 za svaku protivniku stranku.</w:t>
      </w:r>
    </w:p>
    <w:p w:rsidRDefault="009C17B0" w:rsidP="000E2D4A" w:rsidR="009C17B0">
      <w:pPr>
        <w:pStyle w:val="Tijeloteksta"/>
      </w:pPr>
    </w:p>
    <w:p w:rsidRDefault="009C17B0" w:rsidP="000E2D4A" w:rsidR="009C17B0">
      <w:pPr>
        <w:pStyle w:val="Tijeloteksta"/>
      </w:pPr>
    </w:p>
    <w:p w:rsidRDefault="00AD544A" w:rsidP="007B64C7" w:rsidR="00AD544A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D544A" w:rsidP="007B64C7" w:rsidR="00AD544A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900561" w:rsidP="00563C92" w:rsidR="00900561" w:rsidRPr="005A40ED">
      <w:pPr>
        <w:jc w:val="both"/>
      </w:pPr>
    </w:p>
    <w:p w:rsidRDefault="00900561" w:rsidP="000E2D4A" w:rsidR="00900561" w:rsidRPr="005A40ED">
      <w:pPr>
        <w:jc w:val="both"/>
      </w:pPr>
    </w:p>
    <w:p w:rsidRDefault="00900561" w:rsidP="000E2D4A" w:rsidR="00900561" w:rsidRPr="005A40ED">
      <w:pPr>
        <w:jc w:val="both"/>
      </w:pPr>
    </w:p>
    <w:p w:rsidRDefault="00B639DE" w:rsidP="000E2D4A" w:rsidR="00B639DE" w:rsidRPr="005A40ED">
      <w:pPr>
        <w:jc w:val="both"/>
      </w:pPr>
    </w:p>
    <w:sectPr w:rsidSect="009C17B0" w:rsidR="00B639DE" w:rsidRPr="005A40ED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7B0" w:rsidP="009C17B0" w:rsidR="009C17B0">
      <w:r>
        <w:separator/>
      </w:r>
    </w:p>
  </w:endnote>
  <w:endnote w:id="0" w:type="continuationSeparator">
    <w:p w:rsidRDefault="009C17B0" w:rsidP="009C17B0" w:rsidR="009C1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7B0" w:rsidP="009C17B0" w:rsidR="009C17B0">
      <w:r>
        <w:separator/>
      </w:r>
    </w:p>
  </w:footnote>
  <w:footnote w:id="0" w:type="continuationSeparator">
    <w:p w:rsidRDefault="009C17B0" w:rsidP="009C17B0" w:rsidR="009C17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DA4" w:rsidR="009C17B0">
    <w:pPr>
      <w:pStyle w:val="Zaglavlje"/>
    </w:pPr>
    <w:r>
      <w:t xml:space="preserve">     </w:t>
    </w:r>
    <w:r w:rsidR="009C17B0">
      <w:t xml:space="preserve">           </w:t>
    </w:r>
    <w:r w:rsidR="009C17B0" w:rsidRPr="009D5B8A">
      <w:rPr>
        <w:noProof/>
        <w:color w:val="000000"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E2D4A"/>
    <w:rsid w:val="001464BB"/>
    <w:rsid w:val="002806E4"/>
    <w:rsid w:val="002A468C"/>
    <w:rsid w:val="002C0221"/>
    <w:rsid w:val="00321BE7"/>
    <w:rsid w:val="00330F84"/>
    <w:rsid w:val="003E20B7"/>
    <w:rsid w:val="00445446"/>
    <w:rsid w:val="004E5469"/>
    <w:rsid w:val="004F022B"/>
    <w:rsid w:val="004F04A0"/>
    <w:rsid w:val="00563C92"/>
    <w:rsid w:val="005A40ED"/>
    <w:rsid w:val="005A5BA3"/>
    <w:rsid w:val="005C2C94"/>
    <w:rsid w:val="005D7A54"/>
    <w:rsid w:val="00632A0D"/>
    <w:rsid w:val="00643DBE"/>
    <w:rsid w:val="00661F07"/>
    <w:rsid w:val="00681DA4"/>
    <w:rsid w:val="006D0B9D"/>
    <w:rsid w:val="007A6843"/>
    <w:rsid w:val="007A7FD9"/>
    <w:rsid w:val="007B3F07"/>
    <w:rsid w:val="007B73AB"/>
    <w:rsid w:val="007E1191"/>
    <w:rsid w:val="00876457"/>
    <w:rsid w:val="008C4D21"/>
    <w:rsid w:val="00900561"/>
    <w:rsid w:val="009214EB"/>
    <w:rsid w:val="009235FF"/>
    <w:rsid w:val="009C17B0"/>
    <w:rsid w:val="00A569F4"/>
    <w:rsid w:val="00A94094"/>
    <w:rsid w:val="00AD544A"/>
    <w:rsid w:val="00B639DE"/>
    <w:rsid w:val="00BC5EF0"/>
    <w:rsid w:val="00BE39EF"/>
    <w:rsid w:val="00CA448E"/>
    <w:rsid w:val="00CD0640"/>
    <w:rsid w:val="00CE6CFD"/>
    <w:rsid w:val="00D7409D"/>
    <w:rsid w:val="00DA2130"/>
    <w:rsid w:val="00E41EB3"/>
    <w:rsid w:val="00E849BF"/>
    <w:rsid w:val="00EE4D82"/>
    <w:rsid w:val="00F8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9235FF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nhideWhenUsed/>
    <w:rsid w:val="009C17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17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nhideWhenUsed/>
    <w:rsid w:val="009C17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17B0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semiHidden/>
    <w:unhideWhenUsed/>
    <w:rsid w:val="009C17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C17B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54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4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4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4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4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9235FF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nhideWhenUsed/>
    <w:rsid w:val="009C17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17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nhideWhenUsed/>
    <w:rsid w:val="009C17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17B0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semiHidden/>
    <w:unhideWhenUsed/>
    <w:rsid w:val="009C17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C17B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54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4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4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4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4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4666</izvorni_sadrzaj>
    <derivirana_varijabla naziv="DomainObject.Predmet.Broj_1">4666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St-4666/2016</izvorni_sadrzaj>
    <derivirana_varijabla naziv="DomainObject.Predmet.OznakaBroj_1">St-4666/2016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Kardo d.o.o. zastupanog po punomoćniku Ivana Petrović; Krešimir Fištrović</izvorni_sadrzaj>
    <derivirana_varijabla naziv="DomainObject.Predmet.ProtustrankaFormated_1">  Kardo d.o.o. zastupanog po punomoćniku Ivana Petrović; Krešimir Fištrović</derivirana_varijabla>
  </DomainObject.Predmet.ProtustrankaFormated>
  <DomainObject.Predmet.ProtustrankaFormatedOIB>
    <izvorni_sadrzaj>  Kardo d.o.o., OIB 94821269556 zastupanog po punomoćniku Ivana Petrović; Krešimir Fištrović</izvorni_sadrzaj>
    <derivirana_varijabla naziv="DomainObject.Predmet.ProtustrankaFormatedOIB_1">  Kardo d.o.o., OIB 94821269556 zastupanog po punomoćniku Ivana Petrović; Krešimir Fištrović</derivirana_varijabla>
  </DomainObject.Predmet.ProtustrankaFormatedOIB>
  <DomainObject.Predmet.ProtustrankaFormatedWithAdress>
    <izvorni_sadrzaj> Kardo d.o.o., G. Mrzlo Polje 154, 47250 Duga Resa zastupanog po punomoćniku Ivana Petrović; Krešimir Fištrović</izvorni_sadrzaj>
    <derivirana_varijabla naziv="DomainObject.Predmet.ProtustrankaFormatedWithAdress_1"> Kardo d.o.o., G. Mrzlo Polje 154, 47250 Duga Resa zastupanog po punomoćniku Ivana Petrović; Krešimir Fištrović</derivirana_varijabla>
  </DomainObject.Predmet.ProtustrankaFormatedWithAdress>
  <DomainObject.Predmet.ProtustrankaFormatedWithAdressOIB>
    <izvorni_sadrzaj> Kardo d.o.o., OIB 94821269556, G. Mrzlo Polje 154, 47250 Duga Resa zastupanog po punomoćniku Ivana Petrović; Krešimir Fištrović</izvorni_sadrzaj>
    <derivirana_varijabla naziv="DomainObject.Predmet.ProtustrankaFormatedWithAdressOIB_1"> Kardo d.o.o., OIB 94821269556, G. Mrzlo Polje 154, 47250 Duga Resa zastupanog po punomoćniku Ivana Petrović; Krešimir Fištrović</derivirana_varijabla>
  </DomainObject.Predmet.ProtustrankaFormatedWithAdressOIB>
  <DomainObject.Predmet.ProtustrankaWithAdress>
    <izvorni_sadrzaj>Kardo d.o.o. G. Mrzlo Polje 154, 47250 Duga Resa</izvorni_sadrzaj>
    <derivirana_varijabla naziv="DomainObject.Predmet.ProtustrankaWithAdress_1">Kardo d.o.o. G. Mrzlo Polje 154, 47250 Duga Resa</derivirana_varijabla>
  </DomainObject.Predmet.ProtustrankaWithAdress>
  <DomainObject.Predmet.ProtustrankaWithAdressOIB>
    <izvorni_sadrzaj>Kardo d.o.o., OIB 94821269556, G. Mrzlo Polje 154, 47250 Duga Resa</izvorni_sadrzaj>
    <derivirana_varijabla naziv="DomainObject.Predmet.ProtustrankaWithAdressOIB_1">Kardo d.o.o., OIB 94821269556, G. Mrzlo Polje 154, 47250 Duga Resa</derivirana_varijabla>
  </DomainObject.Predmet.ProtustrankaWithAdressOIB>
  <DomainObject.Predmet.ProtustrankaNazivFormated>
    <izvorni_sadrzaj>Kardo d.o.o.</izvorni_sadrzaj>
    <derivirana_varijabla naziv="DomainObject.Predmet.ProtustrankaNazivFormated_1">Kardo d.o.o.</derivirana_varijabla>
  </DomainObject.Predmet.ProtustrankaNazivFormated>
  <DomainObject.Predmet.ProtustrankaNazivFormatedOIB>
    <izvorni_sadrzaj>Kardo d.o.o., OIB 94821269556</izvorni_sadrzaj>
    <derivirana_varijabla naziv="DomainObject.Predmet.ProtustrankaNazivFormatedOIB_1">Kardo d.o.o., OIB 94821269556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Goršić</izvorni_sadrzaj>
    <derivirana_varijabla naziv="DomainObject.Predmet.StrankaFormated_1">  Sandra Goršić</derivirana_varijabla>
  </DomainObject.Predmet.StrankaFormated>
  <DomainObject.Predmet.StrankaFormatedOIB>
    <izvorni_sadrzaj>  Sandra Goršić, OIB 32670234514</izvorni_sadrzaj>
    <derivirana_varijabla naziv="DomainObject.Predmet.StrankaFormatedOIB_1">  Sandra Goršić, OIB 32670234514</derivirana_varijabla>
  </DomainObject.Predmet.StrankaFormatedOIB>
  <DomainObject.Predmet.StrankaFormatedWithAdress>
    <izvorni_sadrzaj> Sandra Goršić, Mostanje 96, 47000 Karlovac</izvorni_sadrzaj>
    <derivirana_varijabla naziv="DomainObject.Predmet.StrankaFormatedWithAdress_1"> Sandra Goršić, Mostanje 96, 47000 Karlovac</derivirana_varijabla>
  </DomainObject.Predmet.StrankaFormatedWithAdress>
  <DomainObject.Predmet.StrankaFormatedWithAdressOIB>
    <izvorni_sadrzaj> Sandra Goršić, OIB 32670234514, Mostanje 96, 47000 Karlovac</izvorni_sadrzaj>
    <derivirana_varijabla naziv="DomainObject.Predmet.StrankaFormatedWithAdressOIB_1"> Sandra Goršić, OIB 32670234514, Mostanje 96, 47000 Karlovac</derivirana_varijabla>
  </DomainObject.Predmet.StrankaFormatedWithAdressOIB>
  <DomainObject.Predmet.StrankaWithAdress>
    <izvorni_sadrzaj>Sandra Goršić Mostanje 96,47000 Karlovac</izvorni_sadrzaj>
    <derivirana_varijabla naziv="DomainObject.Predmet.StrankaWithAdress_1">Sandra Goršić Mostanje 96,47000 Karlovac</derivirana_varijabla>
  </DomainObject.Predmet.StrankaWithAdress>
  <DomainObject.Predmet.StrankaWithAdressOIB>
    <izvorni_sadrzaj>Sandra Goršić, OIB 32670234514, Mostanje 96,47000 Karlovac</izvorni_sadrzaj>
    <derivirana_varijabla naziv="DomainObject.Predmet.StrankaWithAdressOIB_1">Sandra Goršić, OIB 32670234514, Mostanje 96,47000 Karlovac</derivirana_varijabla>
  </DomainObject.Predmet.StrankaWithAdressOIB>
  <DomainObject.Predmet.StrankaNazivFormated>
    <izvorni_sadrzaj>Sandra Goršić</izvorni_sadrzaj>
    <derivirana_varijabla naziv="DomainObject.Predmet.StrankaNazivFormated_1">Sandra Goršić</derivirana_varijabla>
  </DomainObject.Predmet.StrankaNazivFormated>
  <DomainObject.Predmet.StrankaNazivFormatedOIB>
    <izvorni_sadrzaj>Sandra Goršić, OIB 32670234514</izvorni_sadrzaj>
    <derivirana_varijabla naziv="DomainObject.Predmet.StrankaNazivFormatedOIB_1">Sandra Goršić, OIB 32670234514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Sandra Goršić</item>
    </izvorni_sadrzaj>
    <derivirana_varijabla naziv="DomainObject.Predmet.StrankaListFormated_1">
      <item>Sandra Goršić</item>
    </derivirana_varijabla>
  </DomainObject.Predmet.StrankaListFormated>
  <DomainObject.Predmet.StrankaListFormatedOIB>
    <izvorni_sadrzaj>
      <item>Sandra Goršić, OIB 32670234514</item>
    </izvorni_sadrzaj>
    <derivirana_varijabla naziv="DomainObject.Predmet.StrankaListFormatedOIB_1">
      <item>Sandra Goršić, OIB 32670234514</item>
    </derivirana_varijabla>
  </DomainObject.Predmet.StrankaListFormatedOIB>
  <DomainObject.Predmet.StrankaListFormatedWithAdress>
    <izvorni_sadrzaj>
      <item>Sandra Goršić, Mostanje 96, 47000 Karlovac</item>
    </izvorni_sadrzaj>
    <derivirana_varijabla naziv="DomainObject.Predmet.StrankaListFormatedWithAdress_1">
      <item>Sandra Goršić, Mostanje 96, 47000 Karlovac</item>
    </derivirana_varijabla>
  </DomainObject.Predmet.StrankaListFormatedWithAdress>
  <DomainObject.Predmet.StrankaListFormatedWithAdressOIB>
    <izvorni_sadrzaj>
      <item>Sandra Goršić, OIB 32670234514, Mostanje 96, 47000 Karlovac</item>
    </izvorni_sadrzaj>
    <derivirana_varijabla naziv="DomainObject.Predmet.StrankaListFormatedWithAdressOIB_1">
      <item>Sandra Goršić, OIB 32670234514, Mostanje 96, 47000 Karlovac</item>
    </derivirana_varijabla>
  </DomainObject.Predmet.StrankaListFormatedWithAdressOIB>
  <DomainObject.Predmet.StrankaListNazivFormated>
    <izvorni_sadrzaj>
      <item>Sandra Goršić</item>
    </izvorni_sadrzaj>
    <derivirana_varijabla naziv="DomainObject.Predmet.StrankaListNazivFormated_1">
      <item>Sandra Goršić</item>
    </derivirana_varijabla>
  </DomainObject.Predmet.StrankaListNazivFormated>
  <DomainObject.Predmet.StrankaListNazivFormatedOIB>
    <izvorni_sadrzaj>
      <item>Sandra Goršić, OIB 32670234514</item>
    </izvorni_sadrzaj>
    <derivirana_varijabla naziv="DomainObject.Predmet.StrankaListNazivFormatedOIB_1">
      <item>Sandra Goršić, OIB 32670234514</item>
    </derivirana_varijabla>
  </DomainObject.Predmet.StrankaListNazivFormatedOIB>
  <DomainObject.Predmet.ProtuStrankaListFormated>
    <izvorni_sadrzaj>
      <item>Kardo d.o.o. zastupanog po punomoćniku Ivana Petrović; Krešimir Fištrović</item>
    </izvorni_sadrzaj>
    <derivirana_varijabla naziv="DomainObject.Predmet.ProtuStrankaListFormated_1">
      <item>Kardo d.o.o. zastupanog po punomoćniku Ivana Petrović; Krešimir Fištrović</item>
    </derivirana_varijabla>
  </DomainObject.Predmet.ProtuStrankaListFormated>
  <DomainObject.Predmet.ProtuStrankaListFormatedOIB>
    <izvorni_sadrzaj>
      <item>Kardo d.o.o., OIB 94821269556 zastupanog po punomoćniku Ivana Petrović; Krešimir Fištrović</item>
    </izvorni_sadrzaj>
    <derivirana_varijabla naziv="DomainObject.Predmet.ProtuStrankaListFormatedOIB_1">
      <item>Kardo d.o.o., OIB 94821269556 zastupanog po punomoćniku Ivana Petrović; Krešimir Fištrović</item>
    </derivirana_varijabla>
  </DomainObject.Predmet.ProtuStrankaListFormatedOIB>
  <DomainObject.Predmet.ProtuStrankaListFormatedWithAdress>
    <izvorni_sadrzaj>
      <item>Kardo d.o.o., G. Mrzlo Polje 154, 47250 Duga Resa zastupanog po punomoćniku Ivana Petrović; Krešimir Fištrović</item>
    </izvorni_sadrzaj>
    <derivirana_varijabla naziv="DomainObject.Predmet.ProtuStrankaListFormatedWithAdress_1">
      <item>Kardo d.o.o., G. Mrzlo Polje 154, 47250 Duga Resa zastupanog po punomoćniku Ivana Petrović; Krešimir Fištrović</item>
    </derivirana_varijabla>
  </DomainObject.Predmet.ProtuStrankaListFormatedWithAdress>
  <DomainObject.Predmet.ProtuStrankaListFormatedWithAdressOIB>
    <izvorni_sadrzaj>
      <item>Kardo d.o.o., OIB 94821269556, G. Mrzlo Polje 154, 47250 Duga Resa zastupanog po punomoćniku Ivana Petrović; Krešimir Fištrović</item>
    </izvorni_sadrzaj>
    <derivirana_varijabla naziv="DomainObject.Predmet.ProtuStrankaListFormatedWithAdressOIB_1">
      <item>Kardo d.o.o., OIB 94821269556, G. Mrzlo Polje 154, 47250 Duga Resa zastupanog po punomoćniku Ivana Petrović; Krešimir Fištrović</item>
    </derivirana_varijabla>
  </DomainObject.Predmet.ProtuStrankaListFormatedWithAdressOIB>
  <DomainObject.Predmet.ProtuStrankaListNazivFormated>
    <izvorni_sadrzaj>
      <item>Kardo d.o.o.</item>
    </izvorni_sadrzaj>
    <derivirana_varijabla naziv="DomainObject.Predmet.ProtuStrankaListNazivFormated_1">
      <item>Kardo d.o.o.</item>
    </derivirana_varijabla>
  </DomainObject.Predmet.ProtuStrankaListNazivFormated>
  <DomainObject.Predmet.ProtuStrankaListNazivFormatedOIB>
    <izvorni_sadrzaj>
      <item>Kardo d.o.o., OIB 94821269556</item>
    </izvorni_sadrzaj>
    <derivirana_varijabla naziv="DomainObject.Predmet.ProtuStrankaListNazivFormatedOIB_1">
      <item>Kardo d.o.o., OIB 94821269556</item>
    </derivirana_varijabla>
  </DomainObject.Predmet.ProtuStrankaListNazivFormatedOIB>
  <DomainObject.Predmet.OstaliListFormated>
    <izvorni_sadrzaj>
      <item>Ivana Petrović punomoćnik sudionika u postupku Kardo d.o.o.</item>
      <item>Krešimir Fištrović punomoćnik sudionika u postupku Kardo d.o.o.</item>
    </izvorni_sadrzaj>
    <derivirana_varijabla naziv="DomainObject.Predmet.OstaliListFormated_1">
      <item>Ivana Petrović punomoćnik sudionika u postupku Kardo d.o.o.</item>
      <item>Krešimir Fištrović punomoćnik sudionika u postupku Kardo d.o.o.</item>
    </derivirana_varijabla>
  </DomainObject.Predmet.OstaliListFormated>
  <DomainObject.Predmet.OstaliListFormatedOIB>
    <izvorni_sadrzaj>
      <item>Ivana Petrović, OIB 24433881973 punomoćnik sudionika u postupku Kardo d.o.o.</item>
      <item>Krešimir Fištrović, OIB 10647747380 punomoćnik sudionika u postupku Kardo d.o.o.</item>
    </izvorni_sadrzaj>
    <derivirana_varijabla naziv="DomainObject.Predmet.OstaliListFormatedOIB_1">
      <item>Ivana Petrović, OIB 24433881973 punomoćnik sudionika u postupku Kardo d.o.o.</item>
      <item>Krešimir Fištrović, OIB 10647747380 punomoćnik sudionika u postupku Kardo d.o.o.</item>
    </derivirana_varijabla>
  </DomainObject.Predmet.OstaliListFormatedOIB>
  <DomainObject.Predmet.OstaliListFormatedWithAdress>
    <izvorni_sadrzaj>
      <item>Ivana Petrović, G. M. Polje Mrežničko 154, 47250 Gornje Mrzlo Polje Mrežn. punomoćnik sudionika u postupku Kardo d.o.o.</item>
      <item>Krešimir Fištrović, G. M. Polje Mrežničko 154, 47250 Gornje Mrzlo Polje Mrežn. punomoćnik sudionika u postupku Kardo d.o.o.</item>
    </izvorni_sadrzaj>
    <derivirana_varijabla naziv="DomainObject.Predmet.OstaliListFormatedWithAdress_1">
      <item>Ivana Petrović, G. M. Polje Mrežničko 154, 47250 Gornje Mrzlo Polje Mrežn. punomoćnik sudionika u postupku Kardo d.o.o.</item>
      <item>Krešimir Fištrović, G. M. Polje Mrežničko 154, 47250 Gornje Mrzlo Polje Mrežn. punomoćnik sudionika u postupku Kardo d.o.o.</item>
    </derivirana_varijabla>
  </DomainObject.Predmet.OstaliListFormatedWithAdress>
  <DomainObject.Predmet.OstaliListFormatedWithAdressOIB>
    <izvorni_sadrzaj>
      <item>Ivana Petrović, OIB 24433881973, G. M. Polje Mrežničko 154, 47250 Gornje Mrzlo Polje Mrežn. punomoćnik sudionika u postupku Kardo d.o.o.</item>
      <item>Krešimir Fištrović, OIB 10647747380, G. M. Polje Mrežničko 154, 47250 Gornje Mrzlo Polje Mrežn. punomoćnik sudionika u postupku Kardo d.o.o.</item>
    </izvorni_sadrzaj>
    <derivirana_varijabla naziv="DomainObject.Predmet.OstaliListFormatedWithAdressOIB_1">
      <item>Ivana Petrović, OIB 24433881973, G. M. Polje Mrežničko 154, 47250 Gornje Mrzlo Polje Mrežn. punomoćnik sudionika u postupku Kardo d.o.o.</item>
      <item>Krešimir Fištrović, OIB 10647747380, G. M. Polje Mrežničko 154, 47250 Gornje Mrzlo Polje Mrežn. punomoćnik sudionika u postupku Kardo d.o.o.</item>
    </derivirana_varijabla>
  </DomainObject.Predmet.OstaliListFormatedWithAdressOIB>
  <DomainObject.Predmet.OstaliListNazivFormated>
    <izvorni_sadrzaj>
      <item>Ivana Petrović</item>
      <item>Krešimir Fištrović</item>
    </izvorni_sadrzaj>
    <derivirana_varijabla naziv="DomainObject.Predmet.OstaliListNazivFormated_1">
      <item>Ivana Petrović</item>
      <item>Krešimir Fištrović</item>
    </derivirana_varijabla>
  </DomainObject.Predmet.OstaliListNazivFormated>
  <DomainObject.Predmet.OstaliListNazivFormatedOIB>
    <izvorni_sadrzaj>
      <item>Ivana Petrović, OIB 24433881973</item>
      <item>Krešimir Fištrović, OIB 10647747380</item>
    </izvorni_sadrzaj>
    <derivirana_varijabla naziv="DomainObject.Predmet.OstaliListNazivFormatedOIB_1">
      <item>Ivana Petrović, OIB 24433881973</item>
      <item>Krešimir Fištrović, OIB 10647747380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Sandra Goršić</izvorni_sadrzaj>
    <derivirana_varijabla naziv="DomainObject.Predmet.StrankaIDrugi_1">Sandra Goršić</derivirana_varijabla>
  </DomainObject.Predmet.StrankaIDrugi>
  <DomainObject.Predmet.ProtustrankaIDrugi>
    <izvorni_sadrzaj>Kardo d.o.o.</izvorni_sadrzaj>
    <derivirana_varijabla naziv="DomainObject.Predmet.ProtustrankaIDrugi_1">Kardo d.o.o.</derivirana_varijabla>
  </DomainObject.Predmet.ProtustrankaIDrugi>
  <DomainObject.Predmet.StrankaIDrugiAdressOIB>
    <izvorni_sadrzaj>Sandra Goršić, OIB 32670234514, Mostanje 96, 47000 Karlovac</izvorni_sadrzaj>
    <derivirana_varijabla naziv="DomainObject.Predmet.StrankaIDrugiAdressOIB_1">Sandra Goršić, OIB 32670234514, Mostanje 96, 47000 Karlovac</derivirana_varijabla>
  </DomainObject.Predmet.StrankaIDrugiAdressOIB>
  <DomainObject.Predmet.ProtustrankaIDrugiAdressOIB>
    <izvorni_sadrzaj>Kardo d.o.o., OIB 94821269556, G. Mrzlo Polje 154, 47250 Duga Resa</izvorni_sadrzaj>
    <derivirana_varijabla naziv="DomainObject.Predmet.ProtustrankaIDrugiAdressOIB_1">Kardo d.o.o., OIB 94821269556, G. Mrzlo Polje 154,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Goršić</item>
      <item>Kardo d.o.o.</item>
      <item>Ivana Petrović</item>
      <item>Krešimir Fištrović</item>
    </izvorni_sadrzaj>
    <derivirana_varijabla naziv="DomainObject.Predmet.SudioniciListNaziv_1">
      <item>Sandra Goršić</item>
      <item>Kardo d.o.o.</item>
      <item>Ivana Petrović</item>
      <item>Krešimir Fištrović</item>
    </derivirana_varijabla>
  </DomainObject.Predmet.SudioniciListNaziv>
  <DomainObject.Predmet.SudioniciListAdressOIB>
    <izvorni_sadrzaj>
      <item>Sandra Goršić, OIB 32670234514, Mostanje 96,47000 Karlovac</item>
      <item>Kardo d.o.o., OIB 94821269556, G. Mrzlo Polje 154,47250 Duga Resa</item>
      <item>Ivana Petrović, OIB 24433881973, G. M. Polje Mrežničko 154,47250 Gornje Mrzlo Polje Mrežn.</item>
      <item>Krešimir Fištrović, OIB 10647747380, G. M. Polje Mrežničko 154,47250 Gornje Mrzlo Polje Mrežn.</item>
    </izvorni_sadrzaj>
    <derivirana_varijabla naziv="DomainObject.Predmet.SudioniciListAdressOIB_1">
      <item>Sandra Goršić, OIB 32670234514, Mostanje 96,47000 Karlovac</item>
      <item>Kardo d.o.o., OIB 94821269556, G. Mrzlo Polje 154,47250 Duga Resa</item>
      <item>Ivana Petrović, OIB 24433881973, G. M. Polje Mrežničko 154,47250 Gornje Mrzlo Polje Mrežn.</item>
      <item>Krešimir Fištrović, OIB 10647747380, G. M. Polje Mrežničko 154,47250 Gornje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32670234514</item>
      <item>, OIB 94821269556</item>
      <item>, OIB 24433881973</item>
      <item>, OIB 10647747380</item>
    </izvorni_sadrzaj>
    <derivirana_varijabla naziv="DomainObject.Predmet.SudioniciListNazivOIB_1">
      <item>, OIB 32670234514</item>
      <item>, OIB 94821269556</item>
      <item>, OIB 24433881973</item>
      <item>, OIB 10647747380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2115</properties:Characters>
  <properties:Lines>65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2015-12-04T13:48:00Z</dcterms:created>
  <dc:creator>nmarkovic</dc:creator>
  <cp:lastModifiedBy>Valentina Gabud</cp:lastModifiedBy>
  <cp:lastPrinted>2018-03-21T14:11:00Z</cp:lastPrinted>
  <dcterms:modified xmlns:xsi="http://www.w3.org/2001/XMLSchema-instance" xsi:type="dcterms:W3CDTF">2018-03-21T14:11:00Z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(4. rješenje - odbačaj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