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b33b" w14:paraId="b47b33b" w:rsidRDefault="00327500" w:rsidP="00327500" w:rsidR="0032750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327500" w:rsidP="00327500" w:rsidR="00327500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327500" w:rsidP="00327500" w:rsidR="00327500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327500" w:rsidP="00327500" w:rsidR="00327500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327500" w:rsidP="00327500" w:rsidR="00327500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St-6071/2015</w:t>
      </w:r>
    </w:p>
    <w:p w:rsidRDefault="00327500" w:rsidP="00327500" w:rsidR="00327500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327500" w:rsidP="00327500" w:rsidR="00327500">
      <w:pPr>
        <w:jc w:val="center"/>
        <w:rPr>
          <w:rFonts w:hAnsi="Times New Roman" w:ascii="Times New Roman"/>
          <w:szCs w:val="24"/>
          <w:lang w:val="hr-HR"/>
        </w:rPr>
      </w:pPr>
    </w:p>
    <w:p w:rsidRDefault="00327500" w:rsidP="00327500" w:rsidR="00327500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27500" w:rsidP="00327500" w:rsidR="00327500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327500" w:rsidP="00327500" w:rsidR="00327500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327500" w:rsidP="00327500" w:rsidR="00327500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27500" w:rsidP="00327500" w:rsidR="0032750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AUTO MOTO KLUB DESIGN KORITNA, OIB: 32286087918, Koritna, Matije Gupca 89,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27500" w:rsidP="00327500" w:rsidR="0032750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27500" w:rsidP="00327500" w:rsidR="00327500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327500" w:rsidP="00327500" w:rsidR="00327500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27500" w:rsidP="00327500" w:rsidR="0032750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AUTO MOTO KLUB DESIGN KORITNA, OIB: 32286087918, Koritna, Matije Gupca 89.</w:t>
      </w:r>
    </w:p>
    <w:p w:rsidRDefault="00327500" w:rsidP="00327500" w:rsidR="0032750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27500" w:rsidP="00327500" w:rsidR="00327500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14 sati i 57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 xml:space="preserve">objavljeno na mrežnoj stranici e-Oglasna ploča ovog suda. </w:t>
      </w:r>
    </w:p>
    <w:p w:rsidRDefault="00327500" w:rsidP="00327500" w:rsidR="00327500">
      <w:pPr>
        <w:pStyle w:val="BodyText21"/>
        <w:ind w:firstLine="0"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27500" w:rsidP="00327500" w:rsidR="00327500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Zdravko Bošković, OIB: 45297566962, iz Samobora, Ćirilometodska 26a.</w:t>
      </w:r>
    </w:p>
    <w:p w:rsidRDefault="00327500" w:rsidP="00327500" w:rsidR="00327500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27500" w:rsidP="00327500" w:rsidR="0032750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AUTO MOTO KLUB DESIGN KORITNA, OIB: 32286087918, Koritna, Matije Gupca 89.</w:t>
      </w:r>
    </w:p>
    <w:p w:rsidRDefault="00327500" w:rsidP="00327500" w:rsidR="0032750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27500" w:rsidP="00327500" w:rsidR="00327500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327500" w:rsidP="00327500" w:rsidR="00327500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327500" w:rsidP="00327500" w:rsidR="0032750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27500" w:rsidP="00327500" w:rsidR="0032750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27500" w:rsidP="00327500" w:rsidR="0032750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27500" w:rsidP="00327500" w:rsidR="00327500">
      <w:pPr>
        <w:jc w:val="both"/>
        <w:rPr>
          <w:rFonts w:hAnsi="Times New Roman" w:ascii="Times New Roman"/>
          <w:lang w:val="hr-HR"/>
        </w:rPr>
      </w:pPr>
    </w:p>
    <w:p w:rsidRDefault="00327500" w:rsidP="00327500" w:rsidR="00327500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23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327500" w:rsidP="00327500" w:rsidR="00327500">
      <w:pPr>
        <w:jc w:val="both"/>
        <w:rPr>
          <w:rFonts w:hAnsi="Times New Roman" w:ascii="Times New Roman"/>
        </w:rPr>
      </w:pPr>
    </w:p>
    <w:p w:rsidRDefault="00327500" w:rsidP="00327500" w:rsidR="00327500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327500" w:rsidP="00327500" w:rsidR="0032750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27500" w:rsidP="00327500" w:rsidR="00327500">
      <w:pPr>
        <w:jc w:val="both"/>
        <w:rPr>
          <w:rFonts w:hAnsi="Times New Roman" w:ascii="Times New Roman"/>
          <w:lang w:val="hr-HR"/>
        </w:rPr>
      </w:pPr>
    </w:p>
    <w:p w:rsidRDefault="00327500" w:rsidP="00327500" w:rsidR="00327500">
      <w:pPr>
        <w:jc w:val="both"/>
        <w:rPr>
          <w:rFonts w:hAnsi="Times New Roman" w:ascii="Times New Roman"/>
          <w:lang w:val="hr-HR"/>
        </w:rPr>
      </w:pPr>
    </w:p>
    <w:p w:rsidRDefault="00327500" w:rsidP="00327500" w:rsidR="0032750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327500" w:rsidP="00327500" w:rsidR="00327500">
      <w:pPr>
        <w:jc w:val="center"/>
        <w:rPr>
          <w:rFonts w:hAnsi="Times New Roman" w:ascii="Times New Roman"/>
          <w:lang w:val="hr-HR"/>
        </w:rPr>
      </w:pPr>
    </w:p>
    <w:p w:rsidRDefault="00327500" w:rsidP="00327500" w:rsidR="00327500">
      <w:pPr>
        <w:jc w:val="center"/>
        <w:rPr>
          <w:rFonts w:hAnsi="Times New Roman" w:ascii="Times New Roman"/>
          <w:lang w:val="hr-HR"/>
        </w:rPr>
      </w:pPr>
    </w:p>
    <w:p w:rsidRDefault="00327500" w:rsidP="00327500" w:rsidR="0032750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27500" w:rsidP="00327500" w:rsidR="0032750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327500" w:rsidP="00327500" w:rsidR="0032750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327500" w:rsidP="00327500" w:rsidR="00327500">
      <w:pPr>
        <w:jc w:val="both"/>
        <w:rPr>
          <w:rFonts w:hAnsi="Times New Roman" w:ascii="Times New Roman"/>
          <w:szCs w:val="24"/>
          <w:lang w:val="hr-HR"/>
        </w:rPr>
      </w:pPr>
    </w:p>
    <w:p w:rsidRDefault="00327500" w:rsidP="00327500" w:rsidR="0032750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27500" w:rsidP="00327500" w:rsidR="0032750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27500" w:rsidP="00327500" w:rsidR="00327500" w:rsidRPr="00371BBF">
      <w:pPr>
        <w:jc w:val="both"/>
        <w:rPr>
          <w:rFonts w:hAnsi="Times New Roman" w:ascii="Times New Roman"/>
        </w:rPr>
      </w:pPr>
    </w:p>
    <w:p w:rsidRDefault="00327500" w:rsidP="00327500" w:rsidR="0032750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27500" w:rsidP="00327500" w:rsidR="0032750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327500" w:rsidP="00327500" w:rsidR="00327500" w:rsidRPr="00D44D4F">
      <w:pPr>
        <w:jc w:val="right"/>
        <w:rPr>
          <w:sz w:val="32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327500" w:rsidP="00327500" w:rsidR="00327500">
      <w:pPr>
        <w:jc w:val="right"/>
      </w:pPr>
    </w:p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7DA" w:rsidR="00000000">
      <w:r>
        <w:separator/>
      </w:r>
    </w:p>
  </w:endnote>
  <w:endnote w:id="0" w:type="continuationSeparator">
    <w:p w:rsidRDefault="00F317D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7DA" w:rsidR="00000000">
      <w:r>
        <w:separator/>
      </w:r>
    </w:p>
  </w:footnote>
  <w:footnote w:id="0" w:type="continuationSeparator">
    <w:p w:rsidRDefault="00F317D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27500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St-6071/2015</w:t>
        </w:r>
      </w:p>
    </w:sdtContent>
  </w:sdt>
  <w:p w:rsidRDefault="00327500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500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F317DA" w:rsidP="00840E3D" w:rsidR="00840E3D">
    <w:pPr>
      <w:pStyle w:val="Zaglavlje"/>
      <w:rPr>
        <w:lang w:val="hr-HR"/>
      </w:rPr>
    </w:pPr>
  </w:p>
  <w:p w:rsidRDefault="0032750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327500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8BA"/>
    <w:rsid w:val="00135025"/>
    <w:rsid w:val="00181F4E"/>
    <w:rsid w:val="00327500"/>
    <w:rsid w:val="008A38BA"/>
    <w:rsid w:val="00C95241"/>
    <w:rsid w:val="00F3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750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275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7500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32750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75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750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1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7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7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7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7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750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275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7500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32750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75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750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1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7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7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7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7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6071</izvorni_sadrzaj>
    <derivirana_varijabla naziv="DomainObject.Predmet.Broj_1">6071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St-6071/2015</izvorni_sadrzaj>
    <derivirana_varijabla naziv="DomainObject.Predmet.OznakaBroj_1">St-6071/2015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KLUB DESIGN KORITNA zastupanog po punomoćniku Ivan Kubat</izvorni_sadrzaj>
    <derivirana_varijabla naziv="DomainObject.Predmet.ProtustrankaFormated_1">  AUTO MOTO KLUB DESIGN KORITNA zastupanog po punomoćniku Ivan Kubat</derivirana_varijabla>
  </DomainObject.Predmet.ProtustrankaFormated>
  <DomainObject.Predmet.ProtustrankaFormatedOIB>
    <izvorni_sadrzaj>  AUTO MOTO KLUB DESIGN KORITNA, OIB 32286087918 zastupanog po punomoćniku Ivan Kubat</izvorni_sadrzaj>
    <derivirana_varijabla naziv="DomainObject.Predmet.ProtustrankaFormatedOIB_1">  AUTO MOTO KLUB DESIGN KORITNA, OIB 32286087918 zastupanog po punomoćniku Ivan Kubat</derivirana_varijabla>
  </DomainObject.Predmet.ProtustrankaFormatedOIB>
  <DomainObject.Predmet.ProtustrankaFormatedWithAdress>
    <izvorni_sadrzaj> AUTO MOTO KLUB DESIGN KORITNA, Matije Gupca 89, 10342 Koritna zastupanog po punomoćniku Ivan Kubat</izvorni_sadrzaj>
    <derivirana_varijabla naziv="DomainObject.Predmet.ProtustrankaFormatedWithAdress_1"> AUTO MOTO KLUB DESIGN KORITNA, Matije Gupca 89, 10342 Koritna zastupanog po punomoćniku Ivan Kubat</derivirana_varijabla>
  </DomainObject.Predmet.ProtustrankaFormatedWithAdress>
  <DomainObject.Predmet.ProtustrankaFormatedWithAdressOIB>
    <izvorni_sadrzaj> AUTO MOTO KLUB DESIGN KORITNA, OIB 32286087918, Matije Gupca 89, 10342 Koritna zastupanog po punomoćniku Ivan Kubat</izvorni_sadrzaj>
    <derivirana_varijabla naziv="DomainObject.Predmet.ProtustrankaFormatedWithAdressOIB_1"> AUTO MOTO KLUB DESIGN KORITNA, OIB 32286087918, Matije Gupca 89, 10342 Koritna zastupanog po punomoćniku Ivan Kubat</derivirana_varijabla>
  </DomainObject.Predmet.ProtustrankaFormatedWithAdressOIB>
  <DomainObject.Predmet.ProtustrankaWithAdress>
    <izvorni_sadrzaj>AUTO MOTO KLUB DESIGN KORITNA Matije Gupca 89, 10342 Koritna</izvorni_sadrzaj>
    <derivirana_varijabla naziv="DomainObject.Predmet.ProtustrankaWithAdress_1">AUTO MOTO KLUB DESIGN KORITNA Matije Gupca 89, 10342 Koritna</derivirana_varijabla>
  </DomainObject.Predmet.ProtustrankaWithAdress>
  <DomainObject.Predmet.ProtustrankaWithAdressOIB>
    <izvorni_sadrzaj>AUTO MOTO KLUB DESIGN KORITNA, OIB 32286087918, Matije Gupca 89, 10342 Koritna</izvorni_sadrzaj>
    <derivirana_varijabla naziv="DomainObject.Predmet.ProtustrankaWithAdressOIB_1">AUTO MOTO KLUB DESIGN KORITNA, OIB 32286087918, Matije Gupca 89, 10342 Koritna</derivirana_varijabla>
  </DomainObject.Predmet.ProtustrankaWithAdressOIB>
  <DomainObject.Predmet.ProtustrankaNazivFormated>
    <izvorni_sadrzaj>AUTO MOTO KLUB DESIGN KORITNA</izvorni_sadrzaj>
    <derivirana_varijabla naziv="DomainObject.Predmet.ProtustrankaNazivFormated_1">AUTO MOTO KLUB DESIGN KORITNA</derivirana_varijabla>
  </DomainObject.Predmet.ProtustrankaNazivFormated>
  <DomainObject.Predmet.ProtustrankaNazivFormatedOIB>
    <izvorni_sadrzaj>AUTO MOTO KLUB DESIGN KORITNA, OIB 32286087918</izvorni_sadrzaj>
    <derivirana_varijabla naziv="DomainObject.Predmet.ProtustrankaNazivFormatedOIB_1">AUTO MOTO KLUB DESIGN KORITNA, OIB 32286087918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MOTO KLUB DESIGN KORITNA zastupanog po punomoćniku Ivan Kubat</item>
    </izvorni_sadrzaj>
    <derivirana_varijabla naziv="DomainObject.Predmet.ProtuStrankaListFormated_1">
      <item>AUTO MOTO KLUB DESIGN KORITNA zastupanog po punomoćniku Ivan Kubat</item>
    </derivirana_varijabla>
  </DomainObject.Predmet.ProtuStrankaListFormated>
  <DomainObject.Predmet.ProtuStrankaListFormatedOIB>
    <izvorni_sadrzaj>
      <item>AUTO MOTO KLUB DESIGN KORITNA, OIB 32286087918 zastupanog po punomoćniku Ivan Kubat</item>
    </izvorni_sadrzaj>
    <derivirana_varijabla naziv="DomainObject.Predmet.ProtuStrankaListFormatedOIB_1">
      <item>AUTO MOTO KLUB DESIGN KORITNA, OIB 32286087918 zastupanog po punomoćniku Ivan Kubat</item>
    </derivirana_varijabla>
  </DomainObject.Predmet.ProtuStrankaListFormatedOIB>
  <DomainObject.Predmet.ProtuStrankaListFormatedWithAdress>
    <izvorni_sadrzaj>
      <item>AUTO MOTO KLUB DESIGN KORITNA, Matije Gupca 89, 10342 Koritna zastupanog po punomoćniku Ivan Kubat</item>
    </izvorni_sadrzaj>
    <derivirana_varijabla naziv="DomainObject.Predmet.ProtuStrankaListFormatedWithAdress_1">
      <item>AUTO MOTO KLUB DESIGN KORITNA, Matije Gupca 89, 10342 Koritna zastupanog po punomoćniku Ivan Kubat</item>
    </derivirana_varijabla>
  </DomainObject.Predmet.ProtuStrankaListFormatedWithAdress>
  <DomainObject.Predmet.ProtuStrankaListFormatedWithAdressOIB>
    <izvorni_sadrzaj>
      <item>AUTO MOTO KLUB DESIGN KORITNA, OIB 32286087918, Matije Gupca 89, 10342 Koritna zastupanog po punomoćniku Ivan Kubat</item>
    </izvorni_sadrzaj>
    <derivirana_varijabla naziv="DomainObject.Predmet.ProtuStrankaListFormatedWithAdressOIB_1">
      <item>AUTO MOTO KLUB DESIGN KORITNA, OIB 32286087918, Matije Gupca 89, 10342 Koritna zastupanog po punomoćniku Ivan Kubat</item>
    </derivirana_varijabla>
  </DomainObject.Predmet.ProtuStrankaListFormatedWithAdressOIB>
  <DomainObject.Predmet.ProtuStrankaListNazivFormated>
    <izvorni_sadrzaj>
      <item>AUTO MOTO KLUB DESIGN KORITNA</item>
    </izvorni_sadrzaj>
    <derivirana_varijabla naziv="DomainObject.Predmet.ProtuStrankaListNazivFormated_1">
      <item>AUTO MOTO KLUB DESIGN KORITNA</item>
    </derivirana_varijabla>
  </DomainObject.Predmet.ProtuStrankaListNazivFormated>
  <DomainObject.Predmet.ProtuStrankaListNazivFormatedOIB>
    <izvorni_sadrzaj>
      <item>AUTO MOTO KLUB DESIGN KORITNA, OIB 32286087918</item>
    </izvorni_sadrzaj>
    <derivirana_varijabla naziv="DomainObject.Predmet.ProtuStrankaListNazivFormatedOIB_1">
      <item>AUTO MOTO KLUB DESIGN KORITNA, OIB 32286087918</item>
    </derivirana_varijabla>
  </DomainObject.Predmet.ProtuStrankaListNazivFormatedOIB>
  <DomainObject.Predmet.OstaliListFormated>
    <izvorni_sadrzaj>
      <item>Ivan Kubat punomoćnik sudionika u postupku AUTO MOTO KLUB DESIGN KORITNA</item>
    </izvorni_sadrzaj>
    <derivirana_varijabla naziv="DomainObject.Predmet.OstaliListFormated_1">
      <item>Ivan Kubat punomoćnik sudionika u postupku AUTO MOTO KLUB DESIGN KORITNA</item>
    </derivirana_varijabla>
  </DomainObject.Predmet.OstaliListFormated>
  <DomainObject.Predmet.OstaliListFormatedOIB>
    <izvorni_sadrzaj>
      <item>Ivan Kubat punomoćnik sudionika u postupku AUTO MOTO KLUB DESIGN KORITNA</item>
    </izvorni_sadrzaj>
    <derivirana_varijabla naziv="DomainObject.Predmet.OstaliListFormatedOIB_1">
      <item>Ivan Kubat punomoćnik sudionika u postupku AUTO MOTO KLUB DESIGN KORITNA</item>
    </derivirana_varijabla>
  </DomainObject.Predmet.OstaliListFormatedOIB>
  <DomainObject.Predmet.OstaliListFormatedWithAdress>
    <izvorni_sadrzaj>
      <item>Ivan Kubat, Matije Gupca 89, 10342 Koritna punomoćnik sudionika u postupku AUTO MOTO KLUB DESIGN KORITNA</item>
    </izvorni_sadrzaj>
    <derivirana_varijabla naziv="DomainObject.Predmet.OstaliListFormatedWithAdress_1">
      <item>Ivan Kubat, Matije Gupca 89, 10342 Koritna punomoćnik sudionika u postupku AUTO MOTO KLUB DESIGN KORITNA</item>
    </derivirana_varijabla>
  </DomainObject.Predmet.OstaliListFormatedWithAdress>
  <DomainObject.Predmet.OstaliListFormatedWithAdressOIB>
    <izvorni_sadrzaj>
      <item>Ivan Kubat, Matije Gupca 89, 10342 Koritna punomoćnik sudionika u postupku AUTO MOTO KLUB DESIGN KORITNA</item>
    </izvorni_sadrzaj>
    <derivirana_varijabla naziv="DomainObject.Predmet.OstaliListFormatedWithAdressOIB_1">
      <item>Ivan Kubat, Matije Gupca 89, 10342 Koritna punomoćnik sudionika u postupku AUTO MOTO KLUB DESIGN KORITNA</item>
    </derivirana_varijabla>
  </DomainObject.Predmet.OstaliListFormatedWithAdressOIB>
  <DomainObject.Predmet.OstaliListNazivFormated>
    <izvorni_sadrzaj>
      <item>Ivan Kubat</item>
    </izvorni_sadrzaj>
    <derivirana_varijabla naziv="DomainObject.Predmet.OstaliListNazivFormated_1">
      <item>Ivan Kubat</item>
    </derivirana_varijabla>
  </DomainObject.Predmet.OstaliListNazivFormated>
  <DomainObject.Predmet.OstaliListNazivFormatedOIB>
    <izvorni_sadrzaj>
      <item>Ivan Kubat</item>
    </izvorni_sadrzaj>
    <derivirana_varijabla naziv="DomainObject.Predmet.OstaliListNazivFormatedOIB_1">
      <item>Ivan Kubat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MOTO KLUB DESIGN KORITNA</izvorni_sadrzaj>
    <derivirana_varijabla naziv="DomainObject.Predmet.ProtustrankaIDrugi_1">AUTO MOTO KLUB DESIGN KORITNA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MOTO KLUB DESIGN KORITNA, OIB 32286087918, Matije Gupca 89, 10342 Koritna</izvorni_sadrzaj>
    <derivirana_varijabla naziv="DomainObject.Predmet.ProtustrankaIDrugiAdressOIB_1">AUTO MOTO KLUB DESIGN KORITNA, OIB 32286087918, Matije Gupca 89, 10342 Koritna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MOTO KLUB DESIGN KORITNA</item>
      <item>Ivan Kubat</item>
    </izvorni_sadrzaj>
    <derivirana_varijabla naziv="DomainObject.Predmet.SudioniciListNaziv_1">
      <item>FINA Regionalni centar Zagreb</item>
      <item>AUTO MOTO KLUB DESIGN KORITNA</item>
      <item>Ivan Kubat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MOTO KLUB DESIGN KORITNA, OIB 32286087918, Matije Gupca 89,10342 Koritna</item>
      <item>Ivan Kubat, Matije Gupca 89,10342 Koritna</item>
    </izvorni_sadrzaj>
    <derivirana_varijabla naziv="DomainObject.Predmet.SudioniciListAdressOIB_1">
      <item>FINA Regionalni centar Zagreb, OIB 85821130368, Trg svibanjskih žrtava 1995. 1,10000 Zagreb</item>
      <item>AUTO MOTO KLUB DESIGN KORITNA, OIB 32286087918, Matije Gupca 89,10342 Koritna</item>
      <item>Ivan Kubat, Matije Gupca 89,10342 Koritna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32286087918</item>
      <item>, OIB null</item>
    </izvorni_sadrzaj>
    <derivirana_varijabla naziv="DomainObject.Predmet.SudioniciListNazivOIB_1">
      <item>, OIB 85821130368</item>
      <item>, OIB 32286087918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1913</properties:Characters>
  <properties:Lines>66</properties:Lines>
  <properties:Paragraphs>25</properties:Paragraphs>
  <properties:TotalTime>0</properties:TotalTime>
  <properties:ScaleCrop>false</properties:ScaleCrop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2016-04-29T12:12:00Z</dcterms:created>
  <dc:creator>Marija Lukić</dc:creator>
  <dc:description/>
  <cp:keywords/>
  <cp:lastModifiedBy>Marija Lukić</cp:lastModifiedBy>
  <dcterms:modified xmlns:xsi="http://www.w3.org/2001/XMLSchema-instance" xsi:type="dcterms:W3CDTF">2016-04-29T12:12:00Z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