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73a4" w14:paraId="f4173a4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1F6064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5A78CA">
        <w:t>„UDRUGA U BOLJI ŽIVOT“, OIB 34337407213, Sveti Juraj u Trnju 2</w:t>
      </w:r>
      <w:r>
        <w:t xml:space="preserve">, dana </w:t>
      </w:r>
      <w:r w:rsidR="005A78CA">
        <w:t xml:space="preserve">29. ožujka </w:t>
      </w:r>
      <w:r>
        <w:t>2016.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5A78CA">
        <w:t>„UDRUGA U BOLJI ŽIVOT“, OIB 34337407213, Sveti Juraj u Trnju 2</w:t>
      </w:r>
      <w:r>
        <w:t xml:space="preserve">, iznosi </w:t>
      </w:r>
      <w:r w:rsidR="005A78CA">
        <w:t>11.584,10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</w:r>
      <w:r w:rsidR="005A78CA">
        <w:t xml:space="preserve"> Poziva se predsjednica udruge </w:t>
      </w:r>
      <w:r>
        <w:t xml:space="preserve"> dužnika, </w:t>
      </w:r>
      <w:r w:rsidR="005A78CA">
        <w:t>Slavica Šestanj-Perić</w:t>
      </w:r>
      <w:r>
        <w:t xml:space="preserve">, OIB </w:t>
      </w:r>
      <w:r w:rsidR="005A78CA">
        <w:t>57608562388</w:t>
      </w:r>
      <w:r>
        <w:t xml:space="preserve">, </w:t>
      </w:r>
      <w:r w:rsidR="001F6064">
        <w:t xml:space="preserve">iz Svetog Juraja u Trnju 2,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se </w:t>
      </w:r>
      <w:r w:rsidR="005A78CA">
        <w:t>predsjednica udruge</w:t>
      </w:r>
      <w:r>
        <w:rPr>
          <w:color w:themeShade="BF" w:themeColor="accent6" w:val="E36C0A"/>
        </w:rPr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5A78CA">
        <w:t xml:space="preserve">29. ožujka </w:t>
      </w:r>
      <w:r>
        <w:t>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1F6064">
        <w:t>, v.r.</w:t>
      </w:r>
    </w:p>
    <w:sectPr w:rsidSect="001F6064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 xml:space="preserve">Poslovni broj: </w:t>
    </w:r>
    <w:r w:rsidR="001F6064">
      <w:t>ST-478/16-3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06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8CA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St-478/2016-3</izvorni_sadrzaj>
    <derivirana_varijabla naziv="DomainObject.Oznaka_1">St-478/2016-3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"UDRUGA U BOLJI ŽIVOT" zastupanog po punomoćniku Slavica Šestanj-Perić</izvorni_sadrzaj>
    <derivirana_varijabla naziv="DomainObject.Predmet.ProtustrankaFormated_1">  "UDRUGA U BOLJI ŽIVOT" zastupanog po punomoćniku Slavica Šestanj-Perić</derivirana_varijabla>
  </DomainObject.Predmet.ProtustrankaFormated>
  <DomainObject.Predmet.ProtustrankaFormatedOIB>
    <izvorni_sadrzaj>  "UDRUGA U BOLJI ŽIVOT", OIB 34337407213 zastupanog po punomoćniku Slavica Šestanj-Perić</izvorni_sadrzaj>
    <derivirana_varijabla naziv="DomainObject.Predmet.ProtustrankaFormatedOIB_1">  "UDRUGA U BOLJI ŽIVOT", OIB 34337407213 zastupanog po punomoćniku Slavica Šestanj-Perić</derivirana_varijabla>
  </DomainObject.Predmet.ProtustrankaFormatedOIB>
  <DomainObject.Predmet.ProtustrankaFormatedWithAdress>
    <izvorni_sadrzaj> "UDRUGA U BOLJI ŽIVOT" zastupanog po punomoćniku Slavica Šestanj-Perić</izvorni_sadrzaj>
    <derivirana_varijabla naziv="DomainObject.Predmet.ProtustrankaFormatedWithAdress_1"> "UDRUGA U BOLJI ŽIVOT" zastupanog po punomoćniku Slavica Šestanj-Perić</derivirana_varijabla>
  </DomainObject.Predmet.ProtustrankaFormatedWithAdress>
  <DomainObject.Predmet.ProtustrankaFormatedWithAdressOIB>
    <izvorni_sadrzaj> "UDRUGA U BOLJI ŽIVOT", OIB 34337407213 zastupanog po punomoćniku Slavica Šestanj-Perić</izvorni_sadrzaj>
    <derivirana_varijabla naziv="DomainObject.Predmet.ProtustrankaFormatedWithAdressOIB_1"> "UDRUGA U BOLJI ŽIVOT", OIB 34337407213 zastupanog po punomoćniku Slavica Šestanj-Perić</derivirana_varijabla>
  </DomainObject.Predmet.ProtustrankaFormatedWithAdressOIB>
  <DomainObject.Predmet.ProtustrankaWithAdress>
    <izvorni_sadrzaj>"UDRUGA U BOLJI ŽIVOT" </izvorni_sadrzaj>
    <derivirana_varijabla naziv="DomainObject.Predmet.ProtustrankaWithAdress_1">"UDRUGA U BOLJI ŽIVOT" </derivirana_varijabla>
  </DomainObject.Predmet.ProtustrankaWithAdress>
  <DomainObject.Predmet.ProtustrankaWithAdressOIB>
    <izvorni_sadrzaj>"UDRUGA U BOLJI ŽIVOT", OIB 34337407213</izvorni_sadrzaj>
    <derivirana_varijabla naziv="DomainObject.Predmet.ProtustrankaWithAdressOIB_1">"UDRUGA U BOLJI ŽIVOT", OIB 34337407213</derivirana_varijabla>
  </DomainObject.Predmet.ProtustrankaWithAdressOIB>
  <DomainObject.Predmet.ProtustrankaNazivFormated>
    <izvorni_sadrzaj>"UDRUGA U BOLJI ŽIVOT"</izvorni_sadrzaj>
    <derivirana_varijabla naziv="DomainObject.Predmet.ProtustrankaNazivFormated_1">"UDRUGA U BOLJI ŽIVOT"</derivirana_varijabla>
  </DomainObject.Predmet.ProtustrankaNazivFormated>
  <DomainObject.Predmet.ProtustrankaNazivFormatedOIB>
    <izvorni_sadrzaj>"UDRUGA U BOLJI ŽIVOT", OIB 34337407213</izvorni_sadrzaj>
    <derivirana_varijabla naziv="DomainObject.Predmet.ProtustrankaNazivFormatedOIB_1">"UDRUGA U BOLJI ŽIVOT", OIB 34337407213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"UDRUGA U BOLJI ŽIVOT" zastupanog po punomoćniku Slavica Šestanj-Perić</item>
    </izvorni_sadrzaj>
    <derivirana_varijabla naziv="DomainObject.Predmet.ProtuStrankaListFormated_1">
      <item>"UDRUGA U BOLJI ŽIVOT" zastupanog po punomoćniku Slavica Šestanj-Perić</item>
    </derivirana_varijabla>
  </DomainObject.Predmet.ProtuStrankaListFormated>
  <DomainObject.Predmet.ProtuStrankaListFormatedOIB>
    <izvorni_sadrzaj>
      <item>"UDRUGA U BOLJI ŽIVOT", OIB 34337407213 zastupanog po punomoćniku Slavica Šestanj-Perić</item>
    </izvorni_sadrzaj>
    <derivirana_varijabla naziv="DomainObject.Predmet.ProtuStrankaListFormatedOIB_1">
      <item>"UDRUGA U BOLJI ŽIVOT", OIB 34337407213 zastupanog po punomoćniku Slavica Šestanj-Perić</item>
    </derivirana_varijabla>
  </DomainObject.Predmet.ProtuStrankaListFormatedOIB>
  <DomainObject.Predmet.ProtuStrankaListFormatedWithAdress>
    <izvorni_sadrzaj>
      <item>"UDRUGA U BOLJI ŽIVOT" zastupanog po punomoćniku Slavica Šestanj-Perić</item>
    </izvorni_sadrzaj>
    <derivirana_varijabla naziv="DomainObject.Predmet.ProtuStrankaListFormatedWithAdress_1">
      <item>"UDRUGA U BOLJI ŽIVOT" zastupanog po punomoćniku Slavica Šestanj-Perić</item>
    </derivirana_varijabla>
  </DomainObject.Predmet.ProtuStrankaListFormatedWithAdress>
  <DomainObject.Predmet.ProtuStrankaListFormatedWithAdressOIB>
    <izvorni_sadrzaj>
      <item>"UDRUGA U BOLJI ŽIVOT", OIB 34337407213 zastupanog po punomoćniku Slavica Šestanj-Perić</item>
    </izvorni_sadrzaj>
    <derivirana_varijabla naziv="DomainObject.Predmet.ProtuStrankaListFormatedWithAdressOIB_1">
      <item>"UDRUGA U BOLJI ŽIVOT", OIB 34337407213 zastupanog po punomoćniku Slavica Šestanj-Perić</item>
    </derivirana_varijabla>
  </DomainObject.Predmet.ProtuStrankaListFormatedWithAdressOIB>
  <DomainObject.Predmet.ProtuStrankaListNazivFormated>
    <izvorni_sadrzaj>
      <item>"UDRUGA U BOLJI ŽIVOT"</item>
    </izvorni_sadrzaj>
    <derivirana_varijabla naziv="DomainObject.Predmet.ProtuStrankaListNazivFormated_1">
      <item>"UDRUGA U BOLJI ŽIVOT"</item>
    </derivirana_varijabla>
  </DomainObject.Predmet.ProtuStrankaListNazivFormated>
  <DomainObject.Predmet.ProtuStrankaListNazivFormatedOIB>
    <izvorni_sadrzaj>
      <item>"UDRUGA U BOLJI ŽIVOT", OIB 34337407213</item>
    </izvorni_sadrzaj>
    <derivirana_varijabla naziv="DomainObject.Predmet.ProtuStrankaListNazivFormatedOIB_1">
      <item>"UDRUGA U BOLJI ŽIVOT", OIB 34337407213</item>
    </derivirana_varijabla>
  </DomainObject.Predmet.ProtuStrankaListNazivFormatedOIB>
  <DomainObject.Predmet.OstaliListFormated>
    <izvorni_sadrzaj>
      <item>Slavica Šestanj-Perić punomoćnik sudionika u postupku "UDRUGA U BOLJI ŽIVOT"</item>
    </izvorni_sadrzaj>
    <derivirana_varijabla naziv="DomainObject.Predmet.OstaliListFormated_1">
      <item>Slavica Šestanj-Perić punomoćnik sudionika u postupku "UDRUGA U BOLJI ŽIVOT"</item>
    </derivirana_varijabla>
  </DomainObject.Predmet.OstaliListFormated>
  <DomainObject.Predmet.OstaliListFormatedOIB>
    <izvorni_sadrzaj>
      <item>Slavica Šestanj-Perić, OIB 57608562388 punomoćnik sudionika u postupku "UDRUGA U BOLJI ŽIVOT"</item>
    </izvorni_sadrzaj>
    <derivirana_varijabla naziv="DomainObject.Predmet.OstaliListFormatedOIB_1">
      <item>Slavica Šestanj-Perić, OIB 57608562388 punomoćnik sudionika u postupku "UDRUGA U BOLJI ŽIVOT"</item>
    </derivirana_varijabla>
  </DomainObject.Predmet.OstaliListFormatedOIB>
  <DomainObject.Predmet.OstaliListFormatedWithAdress>
    <izvorni_sadrzaj>
      <item>Slavica Šestanj-Perić, Sveti Juraj u Trnju 2, 40323 Sveti Juraj U Trnju punomoćnik sudionika u postupku "UDRUGA U BOLJI ŽIVOT"</item>
    </izvorni_sadrzaj>
    <derivirana_varijabla naziv="DomainObject.Predmet.OstaliListFormatedWithAdress_1">
      <item>Slavica Šestanj-Perić, Sveti Juraj u Trnju 2, 40323 Sveti Juraj U Trnju punomoćnik sudionika u postupku "UDRUGA U BOLJI ŽIVOT"</item>
    </derivirana_varijabla>
  </DomainObject.Predmet.OstaliListFormatedWithAdress>
  <DomainObject.Predmet.OstaliListFormatedWithAdressOIB>
    <izvorni_sadrzaj>
      <item>Slavica Šestanj-Perić, OIB 57608562388, Sveti Juraj u Trnju 2, 40323 Sveti Juraj U Trnju punomoćnik sudionika u postupku "UDRUGA U BOLJI ŽIVOT"</item>
    </izvorni_sadrzaj>
    <derivirana_varijabla naziv="DomainObject.Predmet.OstaliListFormatedWithAdressOIB_1">
      <item>Slavica Šestanj-Perić, OIB 57608562388, Sveti Juraj u Trnju 2, 40323 Sveti Juraj U Trnju punomoćnik sudionika u postupku "UDRUGA U BOLJI ŽIVOT"</item>
    </derivirana_varijabla>
  </DomainObject.Predmet.OstaliListFormatedWithAdressOIB>
  <DomainObject.Predmet.OstaliListNazivFormated>
    <izvorni_sadrzaj>
      <item>Slavica Šestanj-Perić</item>
    </izvorni_sadrzaj>
    <derivirana_varijabla naziv="DomainObject.Predmet.OstaliListNazivFormated_1">
      <item>Slavica Šestanj-Perić</item>
    </derivirana_varijabla>
  </DomainObject.Predmet.OstaliListNazivFormated>
  <DomainObject.Predmet.OstaliListNazivFormatedOIB>
    <izvorni_sadrzaj>
      <item>Slavica Šestanj-Perić, OIB 57608562388</item>
    </izvorni_sadrzaj>
    <derivirana_varijabla naziv="DomainObject.Predmet.OstaliListNazivFormatedOIB_1">
      <item>Slavica Šestanj-Perić, OIB 57608562388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St-478/2016-3</izvorni_sadrzaj>
    <derivirana_varijabla naziv="DomainObject.PoslovniBrojDokumenta_1">St-478/2016-3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"UDRUGA U BOLJI ŽIVOT"</izvorni_sadrzaj>
    <derivirana_varijabla naziv="DomainObject.Predmet.ProtustrankaIDrugi_1">"UDRUGA U BOLJI ŽIVOT"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"UDRUGA U BOLJI ŽIVOT", OIB 34337407213</izvorni_sadrzaj>
    <derivirana_varijabla naziv="DomainObject.Predmet.ProtustrankaIDrugiAdressOIB_1">"UDRUGA U BOLJI ŽIVOT", OIB 34337407213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"UDRUGA U BOLJI ŽIVOT"</item>
      <item>Slavica Šestanj-Perić</item>
    </izvorni_sadrzaj>
    <derivirana_varijabla naziv="DomainObject.Predmet.SudioniciListNaziv_1">
      <item>Financijska agencija</item>
      <item>"UDRUGA U BOLJI ŽIVOT"</item>
      <item>Slavica Šestanj-Perić</item>
    </derivirana_varijabla>
  </DomainObject.Predmet.SudioniciListNaziv>
  <DomainObject.Predmet.SudioniciListAdressOIB>
    <izvorni_sadrzaj>
      <item>Financijska agencija, OIB 85821130368, A. Cesarca 2,42000 Varaždin</item>
      <item>"UDRUGA U BOLJI ŽIVOT", OIB 34337407213</item>
      <item>Slavica Šestanj-Perić, OIB 57608562388, Sveti Juraj u Trnju 2,40323 Sveti Juraj U Trnju</item>
    </izvorni_sadrzaj>
    <derivirana_varijabla naziv="DomainObject.Predmet.SudioniciListAdressOIB_1">
      <item>Financijska agencija, OIB 85821130368, A. Cesarca 2,42000 Varaždin</item>
      <item>"UDRUGA U BOLJI ŽIVOT", OIB 34337407213</item>
      <item>Slavica Šestanj-Perić, OIB 57608562388, Sveti Juraj u Trnju 2,40323 Sveti Juraj U Trnju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A02C7-7B0C-487E-A112-DC0489ACD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1864</properties:Characters>
  <properties:Lines>46</properties:Lines>
  <properties:Paragraphs>13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2016-03-29T12:40:00Z</cp:lastPrinted>
  <dcterms:modified xmlns:xsi="http://www.w3.org/2001/XMLSchema-instance" xsi:type="dcterms:W3CDTF">2016-03-29T12:41:00Z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