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b271e" w14:paraId="edb271e" w:rsidRDefault="008F4B30" w:rsidR="008F4B30">
      <w:pPr>
        <w15:collapsed w:val="false"/>
        <w:rPr>
          <w:noProof/>
        </w:rPr>
      </w:pPr>
      <w:bookmarkStart w:name="_GoBack" w:id="0"/>
      <w:bookmarkEnd w:id="0"/>
    </w:p>
    <w:p w:rsidRDefault="00246B04" w:rsidR="0058272A" w:rsidRPr="00DB4638">
      <w:r w:rsidRPr="00DB4638">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8F4B30" w:rsidR="008F4B30"/>
    <w:p w:rsidRDefault="0058272A" w:rsidR="0058272A" w:rsidRPr="00DB4638">
      <w:r w:rsidRPr="00DB4638">
        <w:t>REPUBLIKA HRVATSKA</w:t>
      </w:r>
      <w:r w:rsidRPr="00DB4638">
        <w:tab/>
      </w:r>
      <w:r w:rsidRPr="00DB4638">
        <w:tab/>
      </w:r>
      <w:r w:rsidRPr="00DB4638">
        <w:tab/>
      </w:r>
      <w:r w:rsidRPr="00DB4638">
        <w:tab/>
      </w:r>
      <w:r w:rsidRPr="00DB4638">
        <w:tab/>
      </w:r>
    </w:p>
    <w:p w:rsidRDefault="0058272A" w:rsidR="009652AC" w:rsidRPr="00DB4638">
      <w:r w:rsidRPr="00DB4638">
        <w:t>TRGOVAČKI SUD U SPLITU</w:t>
      </w:r>
      <w:r w:rsidRPr="00DB4638">
        <w:tab/>
      </w:r>
      <w:r w:rsidRPr="00DB4638">
        <w:tab/>
      </w:r>
      <w:r w:rsidRPr="00DB4638">
        <w:tab/>
      </w:r>
      <w:r w:rsidRPr="00DB4638">
        <w:tab/>
      </w:r>
      <w:r w:rsidRPr="00DB4638">
        <w:tab/>
      </w:r>
      <w:r w:rsidRPr="00DB4638">
        <w:tab/>
      </w:r>
    </w:p>
    <w:p w:rsidRDefault="009652AC" w:rsidR="0058272A" w:rsidRPr="00DB4638">
      <w:r w:rsidRPr="00DB4638">
        <w:t>Split, Sukoišanska 6</w:t>
      </w:r>
      <w:r w:rsidR="0058272A" w:rsidRPr="00DB4638">
        <w:tab/>
      </w:r>
    </w:p>
    <w:p w:rsidRDefault="0058272A" w:rsidR="0058272A" w:rsidRPr="00DB4638">
      <w:pPr>
        <w:pStyle w:val="Naslov1"/>
        <w:rPr>
          <w:b w:val="false"/>
        </w:rPr>
      </w:pPr>
      <w:r w:rsidRPr="00DB4638">
        <w:rPr>
          <w:b w:val="false"/>
        </w:rPr>
        <w:t>R J E Š E N J E</w:t>
      </w:r>
    </w:p>
    <w:p w:rsidRDefault="0058272A" w:rsidR="0058272A" w:rsidRPr="00DB4638"/>
    <w:p w:rsidRDefault="0058272A" w:rsidR="0058272A" w:rsidRPr="00DB4638">
      <w:pPr>
        <w:pStyle w:val="Tijeloteksta"/>
        <w:ind w:hanging="180"/>
      </w:pPr>
      <w:r w:rsidRPr="00DB4638">
        <w:tab/>
      </w:r>
      <w:r w:rsidRPr="00DB4638">
        <w:tab/>
        <w:t>Trgovački sud u Splitu,</w:t>
      </w:r>
      <w:r w:rsidR="00367B94" w:rsidRPr="00DB4638">
        <w:t xml:space="preserve"> po sucu ovog suda</w:t>
      </w:r>
      <w:r w:rsidR="00344575" w:rsidRPr="00DB4638">
        <w:t xml:space="preserve"> Katarini Mikulić</w:t>
      </w:r>
      <w:r w:rsidR="000959BC" w:rsidRPr="00DB4638">
        <w:t>,</w:t>
      </w:r>
      <w:r w:rsidR="00367B94" w:rsidRPr="00DB4638">
        <w:t xml:space="preserve"> kao stečajno</w:t>
      </w:r>
      <w:r w:rsidR="00D75E0F" w:rsidRPr="00DB4638">
        <w:t>m</w:t>
      </w:r>
      <w:r w:rsidR="00367B94" w:rsidRPr="00DB4638">
        <w:t xml:space="preserve"> suc</w:t>
      </w:r>
      <w:r w:rsidR="00D75E0F" w:rsidRPr="00DB4638">
        <w:t>u,</w:t>
      </w:r>
      <w:r w:rsidR="00367B94" w:rsidRPr="00DB4638">
        <w:t xml:space="preserve"> u</w:t>
      </w:r>
      <w:r w:rsidRPr="00DB4638">
        <w:t xml:space="preserve"> stečajnom postupku nad </w:t>
      </w:r>
      <w:r w:rsidR="000959BC" w:rsidRPr="00DB4638">
        <w:t xml:space="preserve">stečajnim dužnikom </w:t>
      </w:r>
      <w:r w:rsidR="00155087" w:rsidRPr="006033AB">
        <w:t>EUROMAKINA d.o.o. u stečaju, Put Bana 8, Dugopolje, OIB: 35305886927</w:t>
      </w:r>
      <w:r w:rsidR="00344575" w:rsidRPr="00DB4638">
        <w:t xml:space="preserve">, </w:t>
      </w:r>
      <w:r w:rsidR="003B2949" w:rsidRPr="00DB4638">
        <w:t xml:space="preserve">dana </w:t>
      </w:r>
      <w:r w:rsidR="007A1A77">
        <w:t>10</w:t>
      </w:r>
      <w:r w:rsidR="00155087">
        <w:t>. srpnja</w:t>
      </w:r>
      <w:r w:rsidR="003B2949" w:rsidRPr="00DB4638">
        <w:t xml:space="preserve"> 2017. godine </w:t>
      </w:r>
    </w:p>
    <w:p w:rsidRDefault="0058272A" w:rsidP="003B2949" w:rsidR="0058272A" w:rsidRPr="00DB4638">
      <w:pPr>
        <w:rPr>
          <w:b/>
          <w:bCs/>
        </w:rPr>
      </w:pPr>
    </w:p>
    <w:p w:rsidRDefault="0058272A" w:rsidP="00B432F2" w:rsidR="0058272A">
      <w:pPr>
        <w:jc w:val="center"/>
        <w:rPr>
          <w:bCs/>
        </w:rPr>
      </w:pPr>
      <w:r w:rsidRPr="00DB4638">
        <w:rPr>
          <w:bCs/>
        </w:rPr>
        <w:t>r i j e š i o</w:t>
      </w:r>
      <w:r w:rsidR="00186486" w:rsidRPr="00DB4638">
        <w:rPr>
          <w:bCs/>
        </w:rPr>
        <w:t xml:space="preserve">  </w:t>
      </w:r>
      <w:r w:rsidRPr="00DB4638">
        <w:rPr>
          <w:bCs/>
        </w:rPr>
        <w:t xml:space="preserve">  j e</w:t>
      </w:r>
    </w:p>
    <w:p w:rsidRDefault="008F4B30" w:rsidP="00B432F2" w:rsidR="008F4B30" w:rsidRPr="00B432F2">
      <w:pPr>
        <w:jc w:val="center"/>
        <w:rPr>
          <w:bCs/>
        </w:rPr>
      </w:pPr>
    </w:p>
    <w:p w:rsidRDefault="001F6810" w:rsidP="001F6810" w:rsidR="001F6810" w:rsidRPr="00DB4638">
      <w:pPr>
        <w:jc w:val="both"/>
        <w:rPr>
          <w:bCs/>
        </w:rPr>
      </w:pPr>
      <w:r w:rsidRPr="00DB4638">
        <w:rPr>
          <w:bCs/>
        </w:rPr>
        <w:t xml:space="preserve">I.  </w:t>
      </w:r>
      <w:r w:rsidR="0058272A" w:rsidRPr="00DB4638">
        <w:rPr>
          <w:bCs/>
        </w:rPr>
        <w:t xml:space="preserve">Utvrđuju se tražbine </w:t>
      </w:r>
      <w:r w:rsidR="000E7643" w:rsidRPr="00DB4638">
        <w:rPr>
          <w:bCs/>
        </w:rPr>
        <w:t>vjerovnika</w:t>
      </w:r>
      <w:r w:rsidR="0058272A" w:rsidRPr="00DB4638">
        <w:rPr>
          <w:bCs/>
        </w:rPr>
        <w:t>:</w:t>
      </w:r>
    </w:p>
    <w:p w:rsidRDefault="001F6810" w:rsidP="00284EE3" w:rsidR="001F6810"/>
    <w:p w:rsidRDefault="00284EE3" w:rsidP="00284EE3" w:rsidR="00284EE3" w:rsidRPr="00DB4638">
      <w:pPr>
        <w:pStyle w:val="Odlomakpopisa"/>
        <w:numPr>
          <w:ilvl w:val="0"/>
          <w:numId w:val="17"/>
        </w:numPr>
      </w:pPr>
      <w:r>
        <w:t xml:space="preserve">PRVI VIŠI ISPLATNI RED </w:t>
      </w:r>
    </w:p>
    <w:p w:rsidRDefault="001F6810" w:rsidP="001F6810" w:rsidR="001F6810" w:rsidRPr="00DB4638">
      <w:pPr>
        <w:pStyle w:val="Bezproreda"/>
        <w:ind w:left="-851"/>
        <w:rPr>
          <w:rFonts w:hAnsi="Times New Roman" w:ascii="Times New Roman"/>
          <w:b/>
          <w:sz w:val="16"/>
          <w:szCs w:val="16"/>
        </w:rPr>
      </w:pPr>
    </w:p>
    <w:tbl>
      <w:tblPr>
        <w:tblpPr w:tblpY="1" w:tblpXSpec="center" w:vertAnchor="text" w:rightFromText="180" w:leftFromText="180"/>
        <w:tblOverlap w:val="never"/>
        <w:tblW w:type="pct" w:w="5266"/>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532"/>
        <w:gridCol w:w="1418"/>
        <w:gridCol w:w="1276"/>
        <w:gridCol w:w="1559"/>
        <w:gridCol w:w="1843"/>
        <w:gridCol w:w="1307"/>
        <w:gridCol w:w="961"/>
        <w:gridCol w:w="886"/>
      </w:tblGrid>
      <w:tr w:rsidTr="009A16BD" w:rsidR="009A16BD" w:rsidRPr="00DB4638">
        <w:trPr>
          <w:trHeight w:val="561"/>
          <w:jc w:val="center"/>
        </w:trPr>
        <w:tc>
          <w:tcPr>
            <w:tcW w:type="pct" w:w="272"/>
            <w:vAlign w:val="center"/>
          </w:tcPr>
          <w:p w:rsidRDefault="00DB4638" w:rsidP="00291F41" w:rsidR="00DB4638"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Red. br.</w:t>
            </w:r>
          </w:p>
        </w:tc>
        <w:tc>
          <w:tcPr>
            <w:tcW w:type="pct" w:w="725"/>
          </w:tcPr>
          <w:p w:rsidRDefault="00DB4638" w:rsidP="00291F41" w:rsidR="00DB4638" w:rsidRPr="00DB4638">
            <w:pPr>
              <w:pStyle w:val="Bezproreda"/>
              <w:spacing w:before="60"/>
              <w:ind w:right="-57"/>
              <w:jc w:val="center"/>
              <w:rPr>
                <w:rFonts w:hAnsi="Times New Roman" w:ascii="Times New Roman"/>
                <w:sz w:val="16"/>
                <w:szCs w:val="16"/>
              </w:rPr>
            </w:pPr>
          </w:p>
          <w:p w:rsidRDefault="00DB4638" w:rsidP="00291F41" w:rsidR="00DB4638" w:rsidRPr="00DB4638">
            <w:pPr>
              <w:pStyle w:val="Bezproreda"/>
              <w:spacing w:before="60"/>
              <w:ind w:right="-57"/>
              <w:jc w:val="center"/>
              <w:rPr>
                <w:rFonts w:hAnsi="Times New Roman" w:ascii="Times New Roman"/>
                <w:sz w:val="16"/>
                <w:szCs w:val="16"/>
              </w:rPr>
            </w:pPr>
          </w:p>
          <w:p w:rsidRDefault="00DB4638" w:rsidP="00291F41" w:rsidR="00DB4638" w:rsidRPr="00DB4638">
            <w:pPr>
              <w:pStyle w:val="Bezproreda"/>
              <w:spacing w:before="60"/>
              <w:ind w:right="-57"/>
              <w:jc w:val="center"/>
              <w:rPr>
                <w:rFonts w:hAnsi="Times New Roman" w:ascii="Times New Roman"/>
                <w:sz w:val="16"/>
                <w:szCs w:val="16"/>
              </w:rPr>
            </w:pPr>
            <w:r w:rsidRPr="00DB4638">
              <w:rPr>
                <w:rFonts w:hAnsi="Times New Roman" w:ascii="Times New Roman"/>
                <w:sz w:val="16"/>
                <w:szCs w:val="16"/>
              </w:rPr>
              <w:t>Naziv vjerovnika</w:t>
            </w:r>
          </w:p>
        </w:tc>
        <w:tc>
          <w:tcPr>
            <w:tcW w:type="pct" w:w="652"/>
          </w:tcPr>
          <w:p w:rsidRDefault="00DB4638" w:rsidP="00291F41" w:rsidR="00DB4638" w:rsidRPr="00DB4638">
            <w:pPr>
              <w:pStyle w:val="Bezproreda"/>
              <w:spacing w:before="60"/>
              <w:ind w:right="-57" w:left="-57"/>
              <w:jc w:val="center"/>
              <w:rPr>
                <w:rFonts w:hAnsi="Times New Roman" w:ascii="Times New Roman"/>
                <w:sz w:val="16"/>
                <w:szCs w:val="16"/>
              </w:rPr>
            </w:pPr>
          </w:p>
          <w:p w:rsidRDefault="00DB4638" w:rsidP="00291F41" w:rsidR="00DB4638" w:rsidRPr="00DB4638">
            <w:pPr>
              <w:pStyle w:val="Bezproreda"/>
              <w:spacing w:before="60"/>
              <w:ind w:right="-57" w:left="-57"/>
              <w:jc w:val="center"/>
              <w:rPr>
                <w:rFonts w:hAnsi="Times New Roman" w:ascii="Times New Roman"/>
                <w:sz w:val="16"/>
                <w:szCs w:val="16"/>
              </w:rPr>
            </w:pPr>
          </w:p>
          <w:p w:rsidRDefault="00DB4638" w:rsidP="00291F41" w:rsidR="00DB4638"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OIB</w:t>
            </w:r>
          </w:p>
        </w:tc>
        <w:tc>
          <w:tcPr>
            <w:tcW w:type="pct" w:w="797"/>
          </w:tcPr>
          <w:p w:rsidRDefault="00DB4638" w:rsidP="00291F41" w:rsidR="00DB4638" w:rsidRPr="00DB4638">
            <w:pPr>
              <w:pStyle w:val="Bezproreda"/>
              <w:spacing w:before="60"/>
              <w:ind w:right="-57" w:left="-57"/>
              <w:jc w:val="center"/>
              <w:rPr>
                <w:rFonts w:hAnsi="Times New Roman" w:ascii="Times New Roman"/>
                <w:sz w:val="16"/>
                <w:szCs w:val="16"/>
              </w:rPr>
            </w:pPr>
          </w:p>
          <w:p w:rsidRDefault="00DB4638" w:rsidP="00291F41" w:rsidR="00DB4638" w:rsidRPr="00DB4638">
            <w:pPr>
              <w:pStyle w:val="Bezproreda"/>
              <w:spacing w:before="60"/>
              <w:ind w:right="-57" w:left="-57"/>
              <w:jc w:val="center"/>
              <w:rPr>
                <w:rFonts w:hAnsi="Times New Roman" w:ascii="Times New Roman"/>
                <w:sz w:val="16"/>
                <w:szCs w:val="16"/>
              </w:rPr>
            </w:pPr>
          </w:p>
          <w:p w:rsidRDefault="00DB4638" w:rsidP="00291F41" w:rsidR="00DB4638"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Adresa vjerovnika</w:t>
            </w:r>
          </w:p>
        </w:tc>
        <w:tc>
          <w:tcPr>
            <w:tcW w:type="pct" w:w="942"/>
            <w:vAlign w:val="center"/>
          </w:tcPr>
          <w:p w:rsidRDefault="00DB4638" w:rsidP="00291F41" w:rsidR="00DB4638"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Iznos prijavljene tražbine</w:t>
            </w:r>
          </w:p>
        </w:tc>
        <w:tc>
          <w:tcPr>
            <w:tcW w:type="pct" w:w="668"/>
            <w:vAlign w:val="center"/>
          </w:tcPr>
          <w:p w:rsidRDefault="00DB4638" w:rsidP="00291F41" w:rsidR="00DB4638" w:rsidRPr="00DB4638">
            <w:pPr>
              <w:pStyle w:val="Bezproreda"/>
              <w:jc w:val="center"/>
              <w:rPr>
                <w:rFonts w:hAnsi="Times New Roman" w:ascii="Times New Roman"/>
                <w:sz w:val="16"/>
                <w:szCs w:val="16"/>
              </w:rPr>
            </w:pPr>
            <w:r w:rsidRPr="00DB4638">
              <w:rPr>
                <w:rFonts w:hAnsi="Times New Roman" w:ascii="Times New Roman"/>
                <w:sz w:val="16"/>
                <w:szCs w:val="16"/>
              </w:rPr>
              <w:t>Iznos priznate tražbine</w:t>
            </w:r>
          </w:p>
        </w:tc>
        <w:tc>
          <w:tcPr>
            <w:tcW w:type="pct" w:w="491"/>
            <w:vAlign w:val="center"/>
          </w:tcPr>
          <w:p w:rsidRDefault="00DB4638" w:rsidP="00291F41" w:rsidR="00DB4638" w:rsidRPr="00DB4638">
            <w:pPr>
              <w:pStyle w:val="Bezproreda"/>
              <w:spacing w:before="120"/>
              <w:jc w:val="center"/>
              <w:rPr>
                <w:rFonts w:hAnsi="Times New Roman" w:ascii="Times New Roman"/>
                <w:sz w:val="16"/>
                <w:szCs w:val="16"/>
              </w:rPr>
            </w:pPr>
            <w:r w:rsidRPr="00DB4638">
              <w:rPr>
                <w:rFonts w:hAnsi="Times New Roman" w:ascii="Times New Roman"/>
                <w:sz w:val="16"/>
                <w:szCs w:val="16"/>
              </w:rPr>
              <w:t>Iznos osporene tražbine</w:t>
            </w:r>
          </w:p>
        </w:tc>
        <w:tc>
          <w:tcPr>
            <w:tcW w:type="pct" w:w="453"/>
            <w:vAlign w:val="center"/>
          </w:tcPr>
          <w:p w:rsidRDefault="00DB4638" w:rsidP="00291F41" w:rsidR="00DB4638"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Razlog osporavanja tražbine</w:t>
            </w:r>
          </w:p>
        </w:tc>
      </w:tr>
      <w:tr w:rsidTr="009A16BD" w:rsidR="009A16BD" w:rsidRPr="00DB4638">
        <w:trPr>
          <w:trHeight w:val="803"/>
          <w:jc w:val="center"/>
        </w:trPr>
        <w:tc>
          <w:tcPr>
            <w:tcW w:type="pct" w:w="272"/>
          </w:tcPr>
          <w:p w:rsidRDefault="00DB4C03" w:rsidP="00DB4C03" w:rsidR="00DB4C03">
            <w:pPr>
              <w:pStyle w:val="Bezproreda"/>
              <w:spacing w:before="60"/>
              <w:ind w:right="-57" w:left="-57"/>
              <w:jc w:val="center"/>
              <w:rPr>
                <w:rFonts w:hAnsi="Times New Roman" w:ascii="Times New Roman"/>
                <w:sz w:val="16"/>
                <w:szCs w:val="16"/>
              </w:rPr>
            </w:pPr>
          </w:p>
          <w:p w:rsidRDefault="007433CC" w:rsidP="00DB4C03" w:rsidR="007433CC">
            <w:pPr>
              <w:pStyle w:val="Bezproreda"/>
              <w:spacing w:before="60"/>
              <w:ind w:right="-57" w:left="-57"/>
              <w:jc w:val="center"/>
              <w:rPr>
                <w:rFonts w:hAnsi="Times New Roman" w:ascii="Times New Roman"/>
                <w:sz w:val="16"/>
                <w:szCs w:val="16"/>
              </w:rPr>
            </w:pPr>
          </w:p>
          <w:p w:rsidRDefault="00DB4C03" w:rsidP="00DB4C03" w:rsidR="00DB4C03"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1.</w:t>
            </w:r>
          </w:p>
        </w:tc>
        <w:tc>
          <w:tcPr>
            <w:tcW w:type="pct" w:w="725"/>
          </w:tcPr>
          <w:p w:rsidRDefault="00DB4C03" w:rsidP="00EA342F" w:rsidR="00DB4C03" w:rsidRPr="007433CC">
            <w:pPr>
              <w:pStyle w:val="Bezproreda"/>
              <w:jc w:val="center"/>
              <w:rPr>
                <w:rFonts w:hAnsi="Times New Roman" w:ascii="Times New Roman"/>
                <w:sz w:val="16"/>
                <w:szCs w:val="16"/>
              </w:rPr>
            </w:pPr>
          </w:p>
          <w:p w:rsidRDefault="007433CC" w:rsidP="00EA342F" w:rsidR="007433CC" w:rsidRPr="007433CC">
            <w:pPr>
              <w:pStyle w:val="Bezproreda"/>
              <w:jc w:val="center"/>
              <w:rPr>
                <w:rFonts w:hAnsi="Times New Roman" w:ascii="Times New Roman"/>
                <w:sz w:val="16"/>
                <w:szCs w:val="16"/>
              </w:rPr>
            </w:pPr>
          </w:p>
          <w:p w:rsidRDefault="00DB4C03" w:rsidP="00EA342F" w:rsidR="00DB4C03" w:rsidRPr="007433CC">
            <w:pPr>
              <w:pStyle w:val="Bezproreda"/>
              <w:jc w:val="center"/>
              <w:rPr>
                <w:rFonts w:hAnsi="Times New Roman" w:ascii="Times New Roman"/>
                <w:sz w:val="16"/>
                <w:szCs w:val="16"/>
              </w:rPr>
            </w:pPr>
            <w:r w:rsidRPr="007433CC">
              <w:rPr>
                <w:rFonts w:hAnsi="Times New Roman" w:ascii="Times New Roman"/>
                <w:sz w:val="16"/>
                <w:szCs w:val="16"/>
              </w:rPr>
              <w:t>RH, MF, PU, Područni ured Dalmacije</w:t>
            </w:r>
          </w:p>
          <w:p w:rsidRDefault="00DB4C03" w:rsidP="00EA342F" w:rsidR="00DB4C03" w:rsidRPr="007433CC">
            <w:pPr>
              <w:pStyle w:val="Bezproreda"/>
              <w:jc w:val="center"/>
              <w:rPr>
                <w:rFonts w:hAnsi="Times New Roman" w:ascii="Times New Roman"/>
                <w:sz w:val="16"/>
                <w:szCs w:val="16"/>
              </w:rPr>
            </w:pPr>
          </w:p>
        </w:tc>
        <w:tc>
          <w:tcPr>
            <w:tcW w:type="pct" w:w="652"/>
          </w:tcPr>
          <w:p w:rsidRDefault="00DB4C03" w:rsidP="00EA342F" w:rsidR="00DB4C03" w:rsidRPr="007433CC">
            <w:pPr>
              <w:pStyle w:val="Bezproreda"/>
              <w:jc w:val="center"/>
              <w:rPr>
                <w:rFonts w:hAnsi="Times New Roman" w:ascii="Times New Roman"/>
                <w:sz w:val="16"/>
                <w:szCs w:val="16"/>
              </w:rPr>
            </w:pPr>
          </w:p>
          <w:p w:rsidRDefault="00DB4C03" w:rsidP="00EA342F" w:rsidR="00DB4C03" w:rsidRPr="007433CC">
            <w:pPr>
              <w:pStyle w:val="Bezproreda"/>
              <w:jc w:val="center"/>
              <w:rPr>
                <w:rFonts w:hAnsi="Times New Roman" w:ascii="Times New Roman"/>
                <w:sz w:val="16"/>
                <w:szCs w:val="16"/>
              </w:rPr>
            </w:pPr>
          </w:p>
          <w:p w:rsidRDefault="00DB4C03" w:rsidP="00EA342F" w:rsidR="00DB4C03" w:rsidRPr="007433CC">
            <w:pPr>
              <w:pStyle w:val="Bezproreda"/>
              <w:jc w:val="center"/>
              <w:rPr>
                <w:rFonts w:hAnsi="Times New Roman" w:ascii="Times New Roman"/>
                <w:sz w:val="16"/>
                <w:szCs w:val="16"/>
              </w:rPr>
            </w:pPr>
            <w:r w:rsidRPr="007433CC">
              <w:rPr>
                <w:rFonts w:hAnsi="Times New Roman" w:ascii="Times New Roman"/>
                <w:sz w:val="16"/>
                <w:szCs w:val="16"/>
              </w:rPr>
              <w:t>18683136487</w:t>
            </w:r>
          </w:p>
        </w:tc>
        <w:tc>
          <w:tcPr>
            <w:tcW w:type="pct" w:w="797"/>
          </w:tcPr>
          <w:p w:rsidRDefault="00DB4C03" w:rsidP="00EA342F" w:rsidR="00DB4C03" w:rsidRPr="007433CC">
            <w:pPr>
              <w:pStyle w:val="Bezproreda"/>
              <w:jc w:val="center"/>
              <w:rPr>
                <w:rFonts w:hAnsi="Times New Roman" w:ascii="Times New Roman"/>
                <w:sz w:val="16"/>
                <w:szCs w:val="16"/>
              </w:rPr>
            </w:pPr>
          </w:p>
          <w:p w:rsidRDefault="00DB4C03" w:rsidP="00EA342F" w:rsidR="00DB4C03" w:rsidRPr="007433CC">
            <w:pPr>
              <w:pStyle w:val="Bezproreda"/>
              <w:jc w:val="center"/>
              <w:rPr>
                <w:rFonts w:hAnsi="Times New Roman" w:ascii="Times New Roman"/>
                <w:sz w:val="16"/>
                <w:szCs w:val="16"/>
              </w:rPr>
            </w:pPr>
          </w:p>
          <w:p w:rsidRDefault="00DB4C03" w:rsidP="00EA342F" w:rsidR="00DB4C03" w:rsidRPr="007433CC">
            <w:pPr>
              <w:pStyle w:val="Bezproreda"/>
              <w:jc w:val="center"/>
              <w:rPr>
                <w:rFonts w:hAnsi="Times New Roman" w:ascii="Times New Roman"/>
                <w:sz w:val="16"/>
                <w:szCs w:val="16"/>
              </w:rPr>
            </w:pPr>
            <w:r w:rsidRPr="007433CC">
              <w:rPr>
                <w:rFonts w:hAnsi="Times New Roman" w:ascii="Times New Roman"/>
                <w:sz w:val="16"/>
                <w:szCs w:val="16"/>
              </w:rPr>
              <w:t>Split, Trg dr. Franje Tuđmana 4</w:t>
            </w:r>
          </w:p>
        </w:tc>
        <w:tc>
          <w:tcPr>
            <w:tcW w:type="pct" w:w="942"/>
            <w:vAlign w:val="center"/>
          </w:tcPr>
          <w:p w:rsidRDefault="00EA342F" w:rsidP="007433CC" w:rsidR="00EA342F" w:rsidRPr="007433CC">
            <w:pPr>
              <w:pStyle w:val="Bezproreda"/>
              <w:ind w:right="-57"/>
              <w:rPr>
                <w:rFonts w:hAnsi="Times New Roman" w:ascii="Times New Roman"/>
                <w:sz w:val="16"/>
                <w:szCs w:val="16"/>
              </w:rPr>
            </w:pPr>
          </w:p>
          <w:p w:rsidRDefault="00155087" w:rsidP="00EA342F" w:rsidR="00DB4C03" w:rsidRPr="007433CC">
            <w:pPr>
              <w:pStyle w:val="Bezproreda"/>
              <w:ind w:right="-57" w:left="-57"/>
              <w:jc w:val="center"/>
              <w:rPr>
                <w:rFonts w:hAnsi="Times New Roman" w:ascii="Times New Roman"/>
                <w:sz w:val="16"/>
                <w:szCs w:val="16"/>
              </w:rPr>
            </w:pPr>
            <w:r w:rsidRPr="007433CC">
              <w:rPr>
                <w:rFonts w:hAnsi="Times New Roman" w:ascii="Times New Roman"/>
                <w:sz w:val="16"/>
                <w:szCs w:val="16"/>
              </w:rPr>
              <w:t>47.467,55</w:t>
            </w:r>
          </w:p>
        </w:tc>
        <w:tc>
          <w:tcPr>
            <w:tcW w:type="pct" w:w="668"/>
          </w:tcPr>
          <w:p w:rsidRDefault="00DB4C03" w:rsidP="00EA342F" w:rsidR="00DB4C03" w:rsidRPr="007433CC">
            <w:pPr>
              <w:pStyle w:val="Bezproreda"/>
              <w:spacing w:before="60"/>
              <w:jc w:val="center"/>
              <w:rPr>
                <w:rFonts w:hAnsi="Times New Roman" w:ascii="Times New Roman"/>
                <w:sz w:val="16"/>
                <w:szCs w:val="16"/>
              </w:rPr>
            </w:pPr>
          </w:p>
          <w:p w:rsidRDefault="00DB4C03" w:rsidP="00EA342F" w:rsidR="00DB4C03" w:rsidRPr="007433CC">
            <w:pPr>
              <w:pStyle w:val="Bezproreda"/>
              <w:spacing w:before="60"/>
              <w:jc w:val="center"/>
              <w:rPr>
                <w:rFonts w:hAnsi="Times New Roman" w:ascii="Times New Roman"/>
                <w:sz w:val="16"/>
                <w:szCs w:val="16"/>
              </w:rPr>
            </w:pPr>
          </w:p>
          <w:p w:rsidRDefault="007433CC" w:rsidP="00EA342F" w:rsidR="007433CC" w:rsidRPr="007433CC">
            <w:pPr>
              <w:pStyle w:val="Bezproreda"/>
              <w:spacing w:before="60"/>
              <w:jc w:val="center"/>
              <w:rPr>
                <w:rFonts w:hAnsi="Times New Roman" w:ascii="Times New Roman"/>
                <w:sz w:val="16"/>
                <w:szCs w:val="16"/>
              </w:rPr>
            </w:pPr>
          </w:p>
          <w:p w:rsidRDefault="00155087" w:rsidP="00EA342F" w:rsidR="00DB4C03" w:rsidRPr="007433CC">
            <w:pPr>
              <w:pStyle w:val="Bezproreda"/>
              <w:spacing w:before="60"/>
              <w:jc w:val="center"/>
              <w:rPr>
                <w:rFonts w:hAnsi="Times New Roman" w:ascii="Times New Roman"/>
                <w:sz w:val="16"/>
                <w:szCs w:val="16"/>
              </w:rPr>
            </w:pPr>
            <w:r w:rsidRPr="007433CC">
              <w:rPr>
                <w:rFonts w:hAnsi="Times New Roman" w:ascii="Times New Roman"/>
                <w:sz w:val="16"/>
                <w:szCs w:val="16"/>
              </w:rPr>
              <w:t>38. 431,26</w:t>
            </w:r>
          </w:p>
        </w:tc>
        <w:tc>
          <w:tcPr>
            <w:tcW w:type="pct" w:w="491"/>
            <w:vAlign w:val="center"/>
          </w:tcPr>
          <w:p w:rsidRDefault="00EA342F" w:rsidP="00EA342F" w:rsidR="00EA342F" w:rsidRPr="007433CC">
            <w:pPr>
              <w:pStyle w:val="Bezproreda"/>
              <w:jc w:val="center"/>
              <w:rPr>
                <w:rFonts w:hAnsi="Times New Roman" w:ascii="Times New Roman"/>
                <w:sz w:val="16"/>
                <w:szCs w:val="16"/>
              </w:rPr>
            </w:pPr>
          </w:p>
          <w:p w:rsidRDefault="00155087" w:rsidP="00EA342F" w:rsidR="00DB4C03" w:rsidRPr="007433CC">
            <w:pPr>
              <w:pStyle w:val="Bezproreda"/>
              <w:jc w:val="center"/>
              <w:rPr>
                <w:rFonts w:hAnsi="Times New Roman" w:ascii="Times New Roman"/>
                <w:sz w:val="16"/>
                <w:szCs w:val="16"/>
              </w:rPr>
            </w:pPr>
            <w:r w:rsidRPr="007433CC">
              <w:rPr>
                <w:rFonts w:hAnsi="Times New Roman" w:ascii="Times New Roman"/>
                <w:sz w:val="16"/>
                <w:szCs w:val="16"/>
              </w:rPr>
              <w:t>9.036,29</w:t>
            </w:r>
          </w:p>
        </w:tc>
        <w:tc>
          <w:tcPr>
            <w:tcW w:type="pct" w:w="453"/>
            <w:vAlign w:val="center"/>
          </w:tcPr>
          <w:p w:rsidRDefault="00EA342F" w:rsidP="00EA342F" w:rsidR="00EA342F" w:rsidRPr="007433CC">
            <w:pPr>
              <w:pStyle w:val="Bezproreda"/>
              <w:ind w:right="-57" w:left="-57"/>
              <w:jc w:val="center"/>
              <w:rPr>
                <w:rFonts w:hAnsi="Times New Roman" w:ascii="Times New Roman"/>
                <w:sz w:val="16"/>
                <w:szCs w:val="16"/>
              </w:rPr>
            </w:pPr>
          </w:p>
          <w:p w:rsidRDefault="00F145E6" w:rsidP="00F145E6" w:rsidR="00DB4C03" w:rsidRPr="007433CC">
            <w:pPr>
              <w:pStyle w:val="Bezproreda"/>
              <w:ind w:right="-57" w:left="-57"/>
              <w:jc w:val="center"/>
              <w:rPr>
                <w:rFonts w:hAnsi="Times New Roman" w:ascii="Times New Roman"/>
                <w:sz w:val="16"/>
                <w:szCs w:val="16"/>
              </w:rPr>
            </w:pPr>
            <w:r w:rsidRPr="007433CC">
              <w:rPr>
                <w:rFonts w:hAnsi="Times New Roman" w:ascii="Times New Roman"/>
                <w:sz w:val="16"/>
                <w:szCs w:val="16"/>
              </w:rPr>
              <w:t xml:space="preserve">navedeni iznos </w:t>
            </w:r>
            <w:r w:rsidR="008F4B30">
              <w:rPr>
                <w:rFonts w:hAnsi="Times New Roman" w:ascii="Times New Roman"/>
                <w:sz w:val="16"/>
                <w:szCs w:val="16"/>
              </w:rPr>
              <w:t xml:space="preserve">se </w:t>
            </w:r>
            <w:r w:rsidRPr="007433CC">
              <w:rPr>
                <w:rFonts w:hAnsi="Times New Roman" w:ascii="Times New Roman"/>
                <w:sz w:val="16"/>
                <w:szCs w:val="16"/>
              </w:rPr>
              <w:t>odnosi na kamate priznate u II. viši isplatni red</w:t>
            </w:r>
          </w:p>
        </w:tc>
      </w:tr>
      <w:tr w:rsidTr="009A16BD" w:rsidR="009A16BD" w:rsidRPr="00DB4638">
        <w:trPr>
          <w:trHeight w:val="803"/>
          <w:jc w:val="center"/>
        </w:trPr>
        <w:tc>
          <w:tcPr>
            <w:tcW w:type="pct" w:w="272"/>
          </w:tcPr>
          <w:p w:rsidRDefault="00EA342F" w:rsidP="00DB4C03" w:rsidR="00EA342F">
            <w:pPr>
              <w:pStyle w:val="Bezproreda"/>
              <w:spacing w:before="60"/>
              <w:ind w:right="-57" w:left="-57"/>
              <w:jc w:val="center"/>
              <w:rPr>
                <w:rFonts w:hAnsi="Times New Roman" w:ascii="Times New Roman"/>
                <w:sz w:val="16"/>
                <w:szCs w:val="16"/>
              </w:rPr>
            </w:pPr>
          </w:p>
          <w:p w:rsidRDefault="00155087" w:rsidP="00DB4C03" w:rsidR="00155087">
            <w:pPr>
              <w:pStyle w:val="Bezproreda"/>
              <w:spacing w:before="60"/>
              <w:ind w:right="-57" w:left="-57"/>
              <w:jc w:val="center"/>
              <w:rPr>
                <w:rFonts w:hAnsi="Times New Roman" w:ascii="Times New Roman"/>
                <w:sz w:val="16"/>
                <w:szCs w:val="16"/>
              </w:rPr>
            </w:pPr>
            <w:r>
              <w:rPr>
                <w:rFonts w:hAnsi="Times New Roman" w:ascii="Times New Roman"/>
                <w:sz w:val="16"/>
                <w:szCs w:val="16"/>
              </w:rPr>
              <w:t>2.</w:t>
            </w:r>
          </w:p>
        </w:tc>
        <w:tc>
          <w:tcPr>
            <w:tcW w:type="pct" w:w="725"/>
          </w:tcPr>
          <w:p w:rsidRDefault="00EA342F" w:rsidP="00EA342F" w:rsidR="00EA342F">
            <w:pPr>
              <w:pStyle w:val="Bezproreda"/>
              <w:jc w:val="center"/>
              <w:rPr>
                <w:rFonts w:hAnsi="Times New Roman" w:ascii="Times New Roman"/>
                <w:sz w:val="16"/>
                <w:szCs w:val="16"/>
                <w:lang w:eastAsia="hr-HR"/>
              </w:rPr>
            </w:pPr>
          </w:p>
          <w:p w:rsidRDefault="007433CC" w:rsidP="00EA342F" w:rsidR="007433CC">
            <w:pPr>
              <w:pStyle w:val="Bezproreda"/>
              <w:jc w:val="center"/>
              <w:rPr>
                <w:rFonts w:hAnsi="Times New Roman" w:ascii="Times New Roman"/>
                <w:sz w:val="16"/>
                <w:szCs w:val="16"/>
                <w:lang w:eastAsia="hr-HR"/>
              </w:rPr>
            </w:pPr>
          </w:p>
          <w:p w:rsidRDefault="00155087" w:rsidP="00EA342F" w:rsidR="00155087" w:rsidRPr="00EA342F">
            <w:pPr>
              <w:pStyle w:val="Bezproreda"/>
              <w:jc w:val="center"/>
              <w:rPr>
                <w:rFonts w:hAnsi="Times New Roman" w:ascii="Times New Roman"/>
                <w:sz w:val="16"/>
                <w:szCs w:val="16"/>
              </w:rPr>
            </w:pPr>
            <w:r w:rsidRPr="00EA342F">
              <w:rPr>
                <w:rFonts w:hAnsi="Times New Roman" w:ascii="Times New Roman"/>
                <w:sz w:val="16"/>
                <w:szCs w:val="16"/>
                <w:lang w:eastAsia="hr-HR"/>
              </w:rPr>
              <w:t>Boban Jelena</w:t>
            </w:r>
          </w:p>
        </w:tc>
        <w:tc>
          <w:tcPr>
            <w:tcW w:type="pct" w:w="652"/>
          </w:tcPr>
          <w:p w:rsidRDefault="00EA342F" w:rsidP="00EA342F" w:rsidR="00EA342F">
            <w:pPr>
              <w:pStyle w:val="Bezproreda"/>
              <w:jc w:val="center"/>
              <w:rPr>
                <w:rFonts w:hAnsi="Times New Roman" w:ascii="Times New Roman"/>
                <w:sz w:val="16"/>
                <w:szCs w:val="16"/>
                <w:lang w:eastAsia="hr-HR"/>
              </w:rPr>
            </w:pPr>
          </w:p>
          <w:p w:rsidRDefault="007433CC" w:rsidP="00EA342F" w:rsidR="007433CC">
            <w:pPr>
              <w:pStyle w:val="Bezproreda"/>
              <w:jc w:val="center"/>
              <w:rPr>
                <w:rFonts w:hAnsi="Times New Roman" w:ascii="Times New Roman"/>
                <w:sz w:val="16"/>
                <w:szCs w:val="16"/>
                <w:lang w:eastAsia="hr-HR"/>
              </w:rPr>
            </w:pPr>
          </w:p>
          <w:p w:rsidRDefault="00155087" w:rsidP="00EA342F" w:rsidR="00155087" w:rsidRPr="00EA342F">
            <w:pPr>
              <w:pStyle w:val="Bezproreda"/>
              <w:jc w:val="center"/>
              <w:rPr>
                <w:rFonts w:hAnsi="Times New Roman" w:ascii="Times New Roman"/>
                <w:sz w:val="16"/>
                <w:szCs w:val="16"/>
              </w:rPr>
            </w:pPr>
            <w:r w:rsidRPr="00EA342F">
              <w:rPr>
                <w:rFonts w:hAnsi="Times New Roman" w:ascii="Times New Roman"/>
                <w:sz w:val="16"/>
                <w:szCs w:val="16"/>
                <w:lang w:eastAsia="hr-HR"/>
              </w:rPr>
              <w:t>60025440051</w:t>
            </w:r>
          </w:p>
        </w:tc>
        <w:tc>
          <w:tcPr>
            <w:tcW w:type="pct" w:w="797"/>
          </w:tcPr>
          <w:p w:rsidRDefault="00EA342F" w:rsidP="00EA342F" w:rsidR="00EA342F">
            <w:pPr>
              <w:pStyle w:val="Bezproreda"/>
              <w:jc w:val="center"/>
              <w:rPr>
                <w:rFonts w:hAnsi="Times New Roman" w:ascii="Times New Roman"/>
                <w:sz w:val="16"/>
                <w:szCs w:val="16"/>
                <w:lang w:eastAsia="hr-HR"/>
              </w:rPr>
            </w:pPr>
          </w:p>
          <w:p w:rsidRDefault="007433CC" w:rsidP="00EA342F" w:rsidR="007433CC">
            <w:pPr>
              <w:pStyle w:val="Bezproreda"/>
              <w:jc w:val="center"/>
              <w:rPr>
                <w:rFonts w:hAnsi="Times New Roman" w:ascii="Times New Roman"/>
                <w:sz w:val="16"/>
                <w:szCs w:val="16"/>
                <w:lang w:eastAsia="hr-HR"/>
              </w:rPr>
            </w:pPr>
          </w:p>
          <w:p w:rsidRDefault="00155087" w:rsidP="00EA342F" w:rsidR="00155087" w:rsidRPr="00EA342F">
            <w:pPr>
              <w:pStyle w:val="Bezproreda"/>
              <w:jc w:val="center"/>
              <w:rPr>
                <w:rFonts w:hAnsi="Times New Roman" w:ascii="Times New Roman"/>
                <w:sz w:val="16"/>
                <w:szCs w:val="16"/>
              </w:rPr>
            </w:pPr>
            <w:r w:rsidRPr="00EA342F">
              <w:rPr>
                <w:rFonts w:hAnsi="Times New Roman" w:ascii="Times New Roman"/>
                <w:sz w:val="16"/>
                <w:szCs w:val="16"/>
                <w:lang w:eastAsia="hr-HR"/>
              </w:rPr>
              <w:t>Kaštel Novi, Put ponikvica 49</w:t>
            </w:r>
          </w:p>
        </w:tc>
        <w:tc>
          <w:tcPr>
            <w:tcW w:type="pct" w:w="942"/>
            <w:vAlign w:val="center"/>
          </w:tcPr>
          <w:p w:rsidRDefault="00155087" w:rsidP="00EA342F" w:rsidR="00155087" w:rsidRPr="00EA342F">
            <w:pPr>
              <w:pStyle w:val="Bezproreda"/>
              <w:ind w:right="-57" w:left="-57"/>
              <w:jc w:val="center"/>
              <w:rPr>
                <w:rFonts w:hAnsi="Times New Roman" w:ascii="Times New Roman"/>
                <w:sz w:val="16"/>
                <w:szCs w:val="16"/>
              </w:rPr>
            </w:pPr>
            <w:r w:rsidRPr="00EA342F">
              <w:rPr>
                <w:rFonts w:hAnsi="Times New Roman" w:ascii="Times New Roman"/>
                <w:sz w:val="16"/>
                <w:szCs w:val="16"/>
                <w:lang w:eastAsia="hr-HR"/>
              </w:rPr>
              <w:t>5.388,88</w:t>
            </w:r>
          </w:p>
        </w:tc>
        <w:tc>
          <w:tcPr>
            <w:tcW w:type="pct" w:w="668"/>
          </w:tcPr>
          <w:p w:rsidRDefault="00EA342F" w:rsidP="00EA342F" w:rsidR="00EA342F">
            <w:pPr>
              <w:pStyle w:val="Bezproreda"/>
              <w:spacing w:before="60"/>
              <w:jc w:val="center"/>
              <w:rPr>
                <w:rFonts w:hAnsi="Times New Roman" w:ascii="Times New Roman"/>
                <w:sz w:val="16"/>
                <w:szCs w:val="16"/>
                <w:lang w:eastAsia="hr-HR"/>
              </w:rPr>
            </w:pPr>
          </w:p>
          <w:p w:rsidRDefault="00155087" w:rsidP="00EA342F" w:rsidR="00155087" w:rsidRPr="00EA342F">
            <w:pPr>
              <w:pStyle w:val="Bezproreda"/>
              <w:spacing w:before="60"/>
              <w:jc w:val="center"/>
              <w:rPr>
                <w:rFonts w:hAnsi="Times New Roman" w:ascii="Times New Roman"/>
                <w:sz w:val="16"/>
                <w:szCs w:val="16"/>
              </w:rPr>
            </w:pPr>
            <w:r w:rsidRPr="00EA342F">
              <w:rPr>
                <w:rFonts w:hAnsi="Times New Roman" w:ascii="Times New Roman"/>
                <w:sz w:val="16"/>
                <w:szCs w:val="16"/>
                <w:lang w:eastAsia="hr-HR"/>
              </w:rPr>
              <w:t>5.388,88</w:t>
            </w:r>
          </w:p>
        </w:tc>
        <w:tc>
          <w:tcPr>
            <w:tcW w:type="pct" w:w="491"/>
            <w:vAlign w:val="center"/>
          </w:tcPr>
          <w:p w:rsidRDefault="00155087" w:rsidP="00EA342F" w:rsidR="00155087" w:rsidRPr="00EA342F">
            <w:pPr>
              <w:pStyle w:val="Bezproreda"/>
              <w:jc w:val="center"/>
              <w:rPr>
                <w:rFonts w:hAnsi="Times New Roman" w:ascii="Times New Roman"/>
                <w:sz w:val="16"/>
                <w:szCs w:val="16"/>
              </w:rPr>
            </w:pPr>
            <w:r w:rsidRPr="00EA342F">
              <w:rPr>
                <w:rFonts w:hAnsi="Times New Roman" w:ascii="Times New Roman"/>
                <w:sz w:val="16"/>
                <w:szCs w:val="16"/>
              </w:rPr>
              <w:t>/</w:t>
            </w:r>
          </w:p>
        </w:tc>
        <w:tc>
          <w:tcPr>
            <w:tcW w:type="pct" w:w="453"/>
            <w:vAlign w:val="center"/>
          </w:tcPr>
          <w:p w:rsidRDefault="00155087" w:rsidP="00EA342F" w:rsidR="00155087" w:rsidRPr="00EA342F">
            <w:pPr>
              <w:pStyle w:val="Bezproreda"/>
              <w:ind w:right="-57" w:left="-57"/>
              <w:jc w:val="center"/>
              <w:rPr>
                <w:rFonts w:hAnsi="Times New Roman" w:ascii="Times New Roman"/>
                <w:sz w:val="16"/>
                <w:szCs w:val="16"/>
              </w:rPr>
            </w:pPr>
            <w:r w:rsidRPr="00EA342F">
              <w:rPr>
                <w:rFonts w:hAnsi="Times New Roman" w:ascii="Times New Roman"/>
                <w:sz w:val="16"/>
                <w:szCs w:val="16"/>
              </w:rPr>
              <w:t>/</w:t>
            </w:r>
          </w:p>
        </w:tc>
      </w:tr>
      <w:tr w:rsidTr="009A16BD" w:rsidR="009A16BD" w:rsidRPr="00DB4638">
        <w:trPr>
          <w:trHeight w:val="803"/>
          <w:jc w:val="center"/>
        </w:trPr>
        <w:tc>
          <w:tcPr>
            <w:tcW w:type="pct" w:w="272"/>
          </w:tcPr>
          <w:p w:rsidRDefault="00EA342F" w:rsidP="00DB4C03" w:rsidR="00EA342F">
            <w:pPr>
              <w:pStyle w:val="Bezproreda"/>
              <w:spacing w:before="60"/>
              <w:ind w:right="-57" w:left="-57"/>
              <w:jc w:val="center"/>
              <w:rPr>
                <w:rFonts w:hAnsi="Times New Roman" w:ascii="Times New Roman"/>
                <w:sz w:val="16"/>
                <w:szCs w:val="16"/>
              </w:rPr>
            </w:pPr>
          </w:p>
          <w:p w:rsidRDefault="00155087" w:rsidP="00DB4C03" w:rsidR="00155087">
            <w:pPr>
              <w:pStyle w:val="Bezproreda"/>
              <w:spacing w:before="60"/>
              <w:ind w:right="-57" w:left="-57"/>
              <w:jc w:val="center"/>
              <w:rPr>
                <w:rFonts w:hAnsi="Times New Roman" w:ascii="Times New Roman"/>
                <w:sz w:val="16"/>
                <w:szCs w:val="16"/>
              </w:rPr>
            </w:pPr>
            <w:r>
              <w:rPr>
                <w:rFonts w:hAnsi="Times New Roman" w:ascii="Times New Roman"/>
                <w:sz w:val="16"/>
                <w:szCs w:val="16"/>
              </w:rPr>
              <w:t>3.</w:t>
            </w:r>
          </w:p>
        </w:tc>
        <w:tc>
          <w:tcPr>
            <w:tcW w:type="pct" w:w="725"/>
          </w:tcPr>
          <w:p w:rsidRDefault="00EA342F" w:rsidP="00EA342F" w:rsidR="00EA342F">
            <w:pPr>
              <w:pStyle w:val="Bezproreda"/>
              <w:jc w:val="center"/>
              <w:rPr>
                <w:rFonts w:hAnsi="Times New Roman" w:ascii="Times New Roman"/>
                <w:sz w:val="16"/>
                <w:szCs w:val="16"/>
              </w:rPr>
            </w:pPr>
          </w:p>
          <w:p w:rsidRDefault="007433CC" w:rsidP="00EA342F" w:rsidR="007433CC">
            <w:pPr>
              <w:pStyle w:val="Bezproreda"/>
              <w:jc w:val="center"/>
              <w:rPr>
                <w:rFonts w:hAnsi="Times New Roman" w:ascii="Times New Roman"/>
                <w:sz w:val="16"/>
                <w:szCs w:val="16"/>
              </w:rPr>
            </w:pPr>
          </w:p>
          <w:p w:rsidRDefault="00155087" w:rsidP="00EA342F" w:rsidR="00155087" w:rsidRPr="00EA342F">
            <w:pPr>
              <w:pStyle w:val="Bezproreda"/>
              <w:jc w:val="center"/>
              <w:rPr>
                <w:rFonts w:hAnsi="Times New Roman" w:ascii="Times New Roman"/>
                <w:sz w:val="16"/>
                <w:szCs w:val="16"/>
                <w:lang w:eastAsia="hr-HR"/>
              </w:rPr>
            </w:pPr>
            <w:r w:rsidRPr="00EA342F">
              <w:rPr>
                <w:rFonts w:hAnsi="Times New Roman" w:ascii="Times New Roman"/>
                <w:sz w:val="16"/>
                <w:szCs w:val="16"/>
              </w:rPr>
              <w:t>Dunai Kristina</w:t>
            </w:r>
          </w:p>
        </w:tc>
        <w:tc>
          <w:tcPr>
            <w:tcW w:type="pct" w:w="652"/>
          </w:tcPr>
          <w:p w:rsidRDefault="00EA342F" w:rsidP="00EA342F" w:rsidR="00EA342F">
            <w:pPr>
              <w:pStyle w:val="Bezproreda"/>
              <w:jc w:val="center"/>
              <w:rPr>
                <w:rFonts w:hAnsi="Times New Roman" w:ascii="Times New Roman"/>
                <w:sz w:val="16"/>
                <w:szCs w:val="16"/>
              </w:rPr>
            </w:pPr>
          </w:p>
          <w:p w:rsidRDefault="007433CC" w:rsidP="00EA342F" w:rsidR="007433CC">
            <w:pPr>
              <w:pStyle w:val="Bezproreda"/>
              <w:jc w:val="center"/>
              <w:rPr>
                <w:rFonts w:hAnsi="Times New Roman" w:ascii="Times New Roman"/>
                <w:sz w:val="16"/>
                <w:szCs w:val="16"/>
              </w:rPr>
            </w:pPr>
          </w:p>
          <w:p w:rsidRDefault="00155087" w:rsidP="00EA342F" w:rsidR="00155087" w:rsidRPr="00EA342F">
            <w:pPr>
              <w:pStyle w:val="Bezproreda"/>
              <w:jc w:val="center"/>
              <w:rPr>
                <w:rFonts w:hAnsi="Times New Roman" w:ascii="Times New Roman"/>
                <w:sz w:val="16"/>
                <w:szCs w:val="16"/>
                <w:lang w:eastAsia="hr-HR"/>
              </w:rPr>
            </w:pPr>
            <w:r w:rsidRPr="00EA342F">
              <w:rPr>
                <w:rFonts w:hAnsi="Times New Roman" w:ascii="Times New Roman"/>
                <w:sz w:val="16"/>
                <w:szCs w:val="16"/>
              </w:rPr>
              <w:t>32871006278</w:t>
            </w:r>
          </w:p>
        </w:tc>
        <w:tc>
          <w:tcPr>
            <w:tcW w:type="pct" w:w="797"/>
          </w:tcPr>
          <w:p w:rsidRDefault="00EA342F" w:rsidP="00EA342F" w:rsidR="00EA342F">
            <w:pPr>
              <w:pStyle w:val="Bezproreda"/>
              <w:jc w:val="center"/>
              <w:rPr>
                <w:rFonts w:hAnsi="Times New Roman" w:ascii="Times New Roman"/>
                <w:sz w:val="16"/>
                <w:szCs w:val="16"/>
              </w:rPr>
            </w:pPr>
          </w:p>
          <w:p w:rsidRDefault="007433CC" w:rsidP="00EA342F" w:rsidR="007433CC">
            <w:pPr>
              <w:pStyle w:val="Bezproreda"/>
              <w:jc w:val="center"/>
              <w:rPr>
                <w:rFonts w:hAnsi="Times New Roman" w:ascii="Times New Roman"/>
                <w:sz w:val="16"/>
                <w:szCs w:val="16"/>
              </w:rPr>
            </w:pPr>
          </w:p>
          <w:p w:rsidRDefault="00155087" w:rsidP="00EA342F" w:rsidR="00155087" w:rsidRPr="00EA342F">
            <w:pPr>
              <w:pStyle w:val="Bezproreda"/>
              <w:jc w:val="center"/>
              <w:rPr>
                <w:rFonts w:hAnsi="Times New Roman" w:ascii="Times New Roman"/>
                <w:sz w:val="16"/>
                <w:szCs w:val="16"/>
                <w:lang w:eastAsia="hr-HR"/>
              </w:rPr>
            </w:pPr>
            <w:r w:rsidRPr="00EA342F">
              <w:rPr>
                <w:rFonts w:hAnsi="Times New Roman" w:ascii="Times New Roman"/>
                <w:sz w:val="16"/>
                <w:szCs w:val="16"/>
              </w:rPr>
              <w:t>Darda, Rudolf Banić 1, Mece</w:t>
            </w:r>
          </w:p>
        </w:tc>
        <w:tc>
          <w:tcPr>
            <w:tcW w:type="pct" w:w="942"/>
            <w:vAlign w:val="center"/>
          </w:tcPr>
          <w:p w:rsidRDefault="00155087" w:rsidP="00EA342F" w:rsidR="00155087" w:rsidRPr="00EA342F">
            <w:pPr>
              <w:pStyle w:val="Bezproreda"/>
              <w:ind w:right="-57" w:left="-57"/>
              <w:jc w:val="center"/>
              <w:rPr>
                <w:rFonts w:hAnsi="Times New Roman" w:ascii="Times New Roman"/>
                <w:sz w:val="16"/>
                <w:szCs w:val="16"/>
                <w:lang w:eastAsia="hr-HR"/>
              </w:rPr>
            </w:pPr>
            <w:r w:rsidRPr="00EA342F">
              <w:rPr>
                <w:rFonts w:hAnsi="Times New Roman" w:ascii="Times New Roman"/>
                <w:sz w:val="16"/>
                <w:szCs w:val="16"/>
              </w:rPr>
              <w:t>10. 456,53</w:t>
            </w:r>
          </w:p>
        </w:tc>
        <w:tc>
          <w:tcPr>
            <w:tcW w:type="pct" w:w="668"/>
          </w:tcPr>
          <w:p w:rsidRDefault="00EA342F" w:rsidP="00EA342F" w:rsidR="00EA342F">
            <w:pPr>
              <w:pStyle w:val="Bezproreda"/>
              <w:spacing w:before="60"/>
              <w:jc w:val="center"/>
              <w:rPr>
                <w:rFonts w:hAnsi="Times New Roman" w:ascii="Times New Roman"/>
                <w:sz w:val="16"/>
                <w:szCs w:val="16"/>
              </w:rPr>
            </w:pPr>
          </w:p>
          <w:p w:rsidRDefault="00155087" w:rsidP="00EA342F" w:rsidR="00155087" w:rsidRPr="00EA342F">
            <w:pPr>
              <w:pStyle w:val="Bezproreda"/>
              <w:spacing w:before="60"/>
              <w:jc w:val="center"/>
              <w:rPr>
                <w:rFonts w:hAnsi="Times New Roman" w:ascii="Times New Roman"/>
                <w:sz w:val="16"/>
                <w:szCs w:val="16"/>
                <w:lang w:eastAsia="hr-HR"/>
              </w:rPr>
            </w:pPr>
            <w:r w:rsidRPr="00EA342F">
              <w:rPr>
                <w:rFonts w:hAnsi="Times New Roman" w:ascii="Times New Roman"/>
                <w:sz w:val="16"/>
                <w:szCs w:val="16"/>
              </w:rPr>
              <w:t>10. 456,53</w:t>
            </w:r>
          </w:p>
        </w:tc>
        <w:tc>
          <w:tcPr>
            <w:tcW w:type="pct" w:w="491"/>
            <w:vAlign w:val="center"/>
          </w:tcPr>
          <w:p w:rsidRDefault="00155087" w:rsidP="00EA342F" w:rsidR="00155087" w:rsidRPr="00EA342F">
            <w:pPr>
              <w:pStyle w:val="Bezproreda"/>
              <w:jc w:val="center"/>
              <w:rPr>
                <w:rFonts w:hAnsi="Times New Roman" w:ascii="Times New Roman"/>
                <w:sz w:val="16"/>
                <w:szCs w:val="16"/>
              </w:rPr>
            </w:pPr>
            <w:r w:rsidRPr="00EA342F">
              <w:rPr>
                <w:rFonts w:hAnsi="Times New Roman" w:ascii="Times New Roman"/>
                <w:sz w:val="16"/>
                <w:szCs w:val="16"/>
              </w:rPr>
              <w:t>/</w:t>
            </w:r>
          </w:p>
        </w:tc>
        <w:tc>
          <w:tcPr>
            <w:tcW w:type="pct" w:w="453"/>
            <w:vAlign w:val="center"/>
          </w:tcPr>
          <w:p w:rsidRDefault="00155087" w:rsidP="00EA342F" w:rsidR="00155087" w:rsidRPr="00EA342F">
            <w:pPr>
              <w:pStyle w:val="Bezproreda"/>
              <w:ind w:right="-57" w:left="-57"/>
              <w:jc w:val="center"/>
              <w:rPr>
                <w:rFonts w:hAnsi="Times New Roman" w:ascii="Times New Roman"/>
                <w:sz w:val="16"/>
                <w:szCs w:val="16"/>
              </w:rPr>
            </w:pPr>
            <w:r w:rsidRPr="00EA342F">
              <w:rPr>
                <w:rFonts w:hAnsi="Times New Roman" w:ascii="Times New Roman"/>
                <w:sz w:val="16"/>
                <w:szCs w:val="16"/>
              </w:rPr>
              <w:t>/</w:t>
            </w:r>
          </w:p>
        </w:tc>
      </w:tr>
      <w:tr w:rsidTr="009A16BD" w:rsidR="009A16BD" w:rsidRPr="00DB4638">
        <w:trPr>
          <w:trHeight w:val="803"/>
          <w:jc w:val="center"/>
        </w:trPr>
        <w:tc>
          <w:tcPr>
            <w:tcW w:type="pct" w:w="272"/>
          </w:tcPr>
          <w:p w:rsidRDefault="00EA342F" w:rsidP="00DB4C03" w:rsidR="00EA342F">
            <w:pPr>
              <w:pStyle w:val="Bezproreda"/>
              <w:spacing w:before="60"/>
              <w:ind w:right="-57" w:left="-57"/>
              <w:jc w:val="center"/>
              <w:rPr>
                <w:rFonts w:hAnsi="Times New Roman" w:ascii="Times New Roman"/>
                <w:sz w:val="16"/>
                <w:szCs w:val="16"/>
              </w:rPr>
            </w:pPr>
          </w:p>
          <w:p w:rsidRDefault="00155087" w:rsidP="00DB4C03" w:rsidR="00155087">
            <w:pPr>
              <w:pStyle w:val="Bezproreda"/>
              <w:spacing w:before="60"/>
              <w:ind w:right="-57" w:left="-57"/>
              <w:jc w:val="center"/>
              <w:rPr>
                <w:rFonts w:hAnsi="Times New Roman" w:ascii="Times New Roman"/>
                <w:sz w:val="16"/>
                <w:szCs w:val="16"/>
              </w:rPr>
            </w:pPr>
            <w:r>
              <w:rPr>
                <w:rFonts w:hAnsi="Times New Roman" w:ascii="Times New Roman"/>
                <w:sz w:val="16"/>
                <w:szCs w:val="16"/>
              </w:rPr>
              <w:t>4.</w:t>
            </w:r>
          </w:p>
        </w:tc>
        <w:tc>
          <w:tcPr>
            <w:tcW w:type="pct" w:w="725"/>
          </w:tcPr>
          <w:p w:rsidRDefault="00EA342F" w:rsidP="00EA342F" w:rsidR="00EA342F">
            <w:pPr>
              <w:pStyle w:val="Bezproreda"/>
              <w:jc w:val="center"/>
              <w:rPr>
                <w:rFonts w:hAnsi="Times New Roman" w:ascii="Times New Roman"/>
                <w:sz w:val="16"/>
                <w:szCs w:val="16"/>
              </w:rPr>
            </w:pPr>
          </w:p>
          <w:p w:rsidRDefault="007433CC" w:rsidP="00EA342F" w:rsidR="007433CC">
            <w:pPr>
              <w:pStyle w:val="Bezproreda"/>
              <w:jc w:val="center"/>
              <w:rPr>
                <w:rFonts w:hAnsi="Times New Roman" w:ascii="Times New Roman"/>
                <w:sz w:val="16"/>
                <w:szCs w:val="16"/>
              </w:rPr>
            </w:pPr>
          </w:p>
          <w:p w:rsidRDefault="00155087" w:rsidP="00EA342F" w:rsidR="00155087" w:rsidRPr="00EA342F">
            <w:pPr>
              <w:pStyle w:val="Bezproreda"/>
              <w:jc w:val="center"/>
              <w:rPr>
                <w:rFonts w:hAnsi="Times New Roman" w:ascii="Times New Roman"/>
                <w:sz w:val="16"/>
                <w:szCs w:val="16"/>
              </w:rPr>
            </w:pPr>
            <w:r w:rsidRPr="00EA342F">
              <w:rPr>
                <w:rFonts w:hAnsi="Times New Roman" w:ascii="Times New Roman"/>
                <w:sz w:val="16"/>
                <w:szCs w:val="16"/>
              </w:rPr>
              <w:t>Lizak Lidija</w:t>
            </w:r>
          </w:p>
        </w:tc>
        <w:tc>
          <w:tcPr>
            <w:tcW w:type="pct" w:w="652"/>
          </w:tcPr>
          <w:p w:rsidRDefault="00EA342F" w:rsidP="00EA342F" w:rsidR="00EA342F">
            <w:pPr>
              <w:pStyle w:val="Bezproreda"/>
              <w:jc w:val="center"/>
              <w:rPr>
                <w:rFonts w:hAnsi="Times New Roman" w:ascii="Times New Roman"/>
                <w:sz w:val="16"/>
                <w:szCs w:val="16"/>
              </w:rPr>
            </w:pPr>
          </w:p>
          <w:p w:rsidRDefault="007433CC" w:rsidP="00EA342F" w:rsidR="007433CC">
            <w:pPr>
              <w:pStyle w:val="Bezproreda"/>
              <w:jc w:val="center"/>
              <w:rPr>
                <w:rFonts w:hAnsi="Times New Roman" w:ascii="Times New Roman"/>
                <w:sz w:val="16"/>
                <w:szCs w:val="16"/>
              </w:rPr>
            </w:pPr>
          </w:p>
          <w:p w:rsidRDefault="00155087" w:rsidP="00EA342F" w:rsidR="00155087" w:rsidRPr="00EA342F">
            <w:pPr>
              <w:pStyle w:val="Bezproreda"/>
              <w:jc w:val="center"/>
              <w:rPr>
                <w:rFonts w:hAnsi="Times New Roman" w:ascii="Times New Roman"/>
                <w:sz w:val="16"/>
                <w:szCs w:val="16"/>
              </w:rPr>
            </w:pPr>
            <w:r w:rsidRPr="00EA342F">
              <w:rPr>
                <w:rFonts w:hAnsi="Times New Roman" w:ascii="Times New Roman"/>
                <w:sz w:val="16"/>
                <w:szCs w:val="16"/>
              </w:rPr>
              <w:t>58083544467</w:t>
            </w:r>
          </w:p>
        </w:tc>
        <w:tc>
          <w:tcPr>
            <w:tcW w:type="pct" w:w="797"/>
          </w:tcPr>
          <w:p w:rsidRDefault="00EA342F" w:rsidP="00EA342F" w:rsidR="00EA342F">
            <w:pPr>
              <w:pStyle w:val="Bezproreda"/>
              <w:jc w:val="center"/>
              <w:rPr>
                <w:rFonts w:hAnsi="Times New Roman" w:ascii="Times New Roman"/>
                <w:sz w:val="16"/>
                <w:szCs w:val="16"/>
              </w:rPr>
            </w:pPr>
          </w:p>
          <w:p w:rsidRDefault="007433CC" w:rsidP="00EA342F" w:rsidR="007433CC">
            <w:pPr>
              <w:pStyle w:val="Bezproreda"/>
              <w:jc w:val="center"/>
              <w:rPr>
                <w:rFonts w:hAnsi="Times New Roman" w:ascii="Times New Roman"/>
                <w:sz w:val="16"/>
                <w:szCs w:val="16"/>
              </w:rPr>
            </w:pPr>
          </w:p>
          <w:p w:rsidRDefault="00155087" w:rsidP="00EA342F" w:rsidR="00155087" w:rsidRPr="00EA342F">
            <w:pPr>
              <w:pStyle w:val="Bezproreda"/>
              <w:jc w:val="center"/>
              <w:rPr>
                <w:rFonts w:hAnsi="Times New Roman" w:ascii="Times New Roman"/>
                <w:sz w:val="16"/>
                <w:szCs w:val="16"/>
              </w:rPr>
            </w:pPr>
            <w:r w:rsidRPr="00EA342F">
              <w:rPr>
                <w:rFonts w:hAnsi="Times New Roman" w:ascii="Times New Roman"/>
                <w:sz w:val="16"/>
                <w:szCs w:val="16"/>
              </w:rPr>
              <w:t>Višnjevac, Crni put 5</w:t>
            </w:r>
          </w:p>
        </w:tc>
        <w:tc>
          <w:tcPr>
            <w:tcW w:type="pct" w:w="942"/>
            <w:vAlign w:val="center"/>
          </w:tcPr>
          <w:p w:rsidRDefault="00155087" w:rsidP="00EA342F" w:rsidR="00155087" w:rsidRPr="00EA342F">
            <w:pPr>
              <w:pStyle w:val="Bezproreda"/>
              <w:ind w:right="-57" w:left="-57"/>
              <w:jc w:val="center"/>
              <w:rPr>
                <w:rFonts w:hAnsi="Times New Roman" w:ascii="Times New Roman"/>
                <w:sz w:val="16"/>
                <w:szCs w:val="16"/>
              </w:rPr>
            </w:pPr>
            <w:r w:rsidRPr="00EA342F">
              <w:rPr>
                <w:rFonts w:hAnsi="Times New Roman" w:ascii="Times New Roman"/>
                <w:sz w:val="16"/>
                <w:szCs w:val="16"/>
              </w:rPr>
              <w:t>42.014,68</w:t>
            </w:r>
          </w:p>
        </w:tc>
        <w:tc>
          <w:tcPr>
            <w:tcW w:type="pct" w:w="668"/>
          </w:tcPr>
          <w:p w:rsidRDefault="00EA342F" w:rsidP="00EA342F" w:rsidR="00EA342F">
            <w:pPr>
              <w:pStyle w:val="Bezproreda"/>
              <w:spacing w:before="60"/>
              <w:jc w:val="center"/>
              <w:rPr>
                <w:rFonts w:hAnsi="Times New Roman" w:ascii="Times New Roman"/>
                <w:sz w:val="16"/>
                <w:szCs w:val="16"/>
              </w:rPr>
            </w:pPr>
          </w:p>
          <w:p w:rsidRDefault="00155087" w:rsidP="00EA342F" w:rsidR="00155087" w:rsidRPr="00EA342F">
            <w:pPr>
              <w:pStyle w:val="Bezproreda"/>
              <w:spacing w:before="60"/>
              <w:jc w:val="center"/>
              <w:rPr>
                <w:rFonts w:hAnsi="Times New Roman" w:ascii="Times New Roman"/>
                <w:sz w:val="16"/>
                <w:szCs w:val="16"/>
              </w:rPr>
            </w:pPr>
            <w:r w:rsidRPr="00EA342F">
              <w:rPr>
                <w:rFonts w:hAnsi="Times New Roman" w:ascii="Times New Roman"/>
                <w:sz w:val="16"/>
                <w:szCs w:val="16"/>
              </w:rPr>
              <w:t>42.014,68</w:t>
            </w:r>
          </w:p>
        </w:tc>
        <w:tc>
          <w:tcPr>
            <w:tcW w:type="pct" w:w="491"/>
            <w:vAlign w:val="center"/>
          </w:tcPr>
          <w:p w:rsidRDefault="00155087" w:rsidP="00EA342F" w:rsidR="00155087" w:rsidRPr="00EA342F">
            <w:pPr>
              <w:pStyle w:val="Bezproreda"/>
              <w:jc w:val="center"/>
              <w:rPr>
                <w:rFonts w:hAnsi="Times New Roman" w:ascii="Times New Roman"/>
                <w:sz w:val="16"/>
                <w:szCs w:val="16"/>
              </w:rPr>
            </w:pPr>
            <w:r w:rsidRPr="00EA342F">
              <w:rPr>
                <w:rFonts w:hAnsi="Times New Roman" w:ascii="Times New Roman"/>
                <w:sz w:val="16"/>
                <w:szCs w:val="16"/>
              </w:rPr>
              <w:t>/</w:t>
            </w:r>
          </w:p>
        </w:tc>
        <w:tc>
          <w:tcPr>
            <w:tcW w:type="pct" w:w="453"/>
            <w:vAlign w:val="center"/>
          </w:tcPr>
          <w:p w:rsidRDefault="00155087" w:rsidP="00EA342F" w:rsidR="00155087" w:rsidRPr="00EA342F">
            <w:pPr>
              <w:pStyle w:val="Bezproreda"/>
              <w:ind w:right="-57" w:left="-57"/>
              <w:jc w:val="center"/>
              <w:rPr>
                <w:rFonts w:hAnsi="Times New Roman" w:ascii="Times New Roman"/>
                <w:sz w:val="16"/>
                <w:szCs w:val="16"/>
              </w:rPr>
            </w:pPr>
            <w:r w:rsidRPr="00EA342F">
              <w:rPr>
                <w:rFonts w:hAnsi="Times New Roman" w:ascii="Times New Roman"/>
                <w:sz w:val="16"/>
                <w:szCs w:val="16"/>
              </w:rPr>
              <w:t>/</w:t>
            </w:r>
          </w:p>
        </w:tc>
      </w:tr>
    </w:tbl>
    <w:p w:rsidRDefault="001F6810" w:rsidP="00955FC7" w:rsidR="001F6810">
      <w:pPr>
        <w:pStyle w:val="Bezproreda"/>
        <w:rPr>
          <w:rFonts w:hAnsi="Times New Roman" w:ascii="Times New Roman"/>
          <w:b/>
          <w:sz w:val="16"/>
          <w:szCs w:val="16"/>
        </w:rPr>
      </w:pPr>
    </w:p>
    <w:p w:rsidRDefault="008F4B30" w:rsidP="00955FC7" w:rsidR="008F4B30">
      <w:pPr>
        <w:pStyle w:val="Bezproreda"/>
        <w:rPr>
          <w:rFonts w:hAnsi="Times New Roman" w:ascii="Times New Roman"/>
          <w:b/>
          <w:sz w:val="16"/>
          <w:szCs w:val="16"/>
        </w:rPr>
      </w:pPr>
    </w:p>
    <w:p w:rsidRDefault="008412BA" w:rsidP="00955FC7" w:rsidR="008412BA" w:rsidRPr="00DB4638">
      <w:pPr>
        <w:pStyle w:val="Bezproreda"/>
        <w:rPr>
          <w:rFonts w:hAnsi="Times New Roman" w:ascii="Times New Roman"/>
          <w:b/>
          <w:sz w:val="16"/>
          <w:szCs w:val="16"/>
        </w:rPr>
      </w:pPr>
    </w:p>
    <w:p w:rsidRDefault="00955FC7" w:rsidP="008412BA" w:rsidR="008F4B30">
      <w:pPr>
        <w:pStyle w:val="Bezproreda"/>
        <w:numPr>
          <w:ilvl w:val="0"/>
          <w:numId w:val="17"/>
        </w:numPr>
        <w:rPr>
          <w:rFonts w:hAnsi="Times New Roman" w:ascii="Times New Roman"/>
          <w:sz w:val="24"/>
          <w:szCs w:val="24"/>
        </w:rPr>
      </w:pPr>
      <w:r w:rsidRPr="00284EE3">
        <w:rPr>
          <w:rFonts w:hAnsi="Times New Roman" w:ascii="Times New Roman"/>
          <w:sz w:val="24"/>
          <w:szCs w:val="24"/>
        </w:rPr>
        <w:t xml:space="preserve">DRUGI VIŠI ISPLATNI RED </w:t>
      </w:r>
    </w:p>
    <w:p w:rsidRDefault="008412BA" w:rsidP="008412BA" w:rsidR="008412BA" w:rsidRPr="008412BA">
      <w:pPr>
        <w:pStyle w:val="Bezproreda"/>
        <w:ind w:left="928"/>
        <w:rPr>
          <w:rFonts w:hAnsi="Times New Roman" w:ascii="Times New Roman"/>
          <w:sz w:val="24"/>
          <w:szCs w:val="24"/>
        </w:rPr>
      </w:pPr>
    </w:p>
    <w:p w:rsidRDefault="001F6810" w:rsidP="00284EE3" w:rsidR="001F6810" w:rsidRPr="00DB4638">
      <w:pPr>
        <w:pStyle w:val="Bezproreda"/>
        <w:rPr>
          <w:rFonts w:hAnsi="Times New Roman" w:ascii="Times New Roman"/>
          <w:b/>
          <w:sz w:val="16"/>
          <w:szCs w:val="16"/>
        </w:rPr>
      </w:pPr>
    </w:p>
    <w:tbl>
      <w:tblPr>
        <w:tblpPr w:tblpY="1" w:tblpX="-244" w:vertAnchor="text" w:rightFromText="180" w:leftFromText="180"/>
        <w:tblOverlap w:val="never"/>
        <w:tblW w:type="pct" w:w="5247"/>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516"/>
        <w:gridCol w:w="1435"/>
        <w:gridCol w:w="1275"/>
        <w:gridCol w:w="1560"/>
        <w:gridCol w:w="1842"/>
        <w:gridCol w:w="1277"/>
        <w:gridCol w:w="992"/>
        <w:gridCol w:w="850"/>
      </w:tblGrid>
      <w:tr w:rsidTr="009A16BD" w:rsidR="009A16BD" w:rsidRPr="00DB4638">
        <w:tc>
          <w:tcPr>
            <w:tcW w:type="pct" w:w="265"/>
            <w:vAlign w:val="center"/>
          </w:tcPr>
          <w:p w:rsidRDefault="00EF7F8D" w:rsidP="009A16BD" w:rsidR="00EF7F8D" w:rsidRPr="00DB4638">
            <w:pPr>
              <w:pStyle w:val="Bezproreda"/>
              <w:ind w:right="-113" w:left="-113"/>
              <w:jc w:val="center"/>
              <w:rPr>
                <w:rFonts w:hAnsi="Times New Roman" w:ascii="Times New Roman"/>
                <w:sz w:val="16"/>
                <w:szCs w:val="16"/>
              </w:rPr>
            </w:pPr>
            <w:r>
              <w:rPr>
                <w:rFonts w:hAnsi="Times New Roman" w:ascii="Times New Roman"/>
                <w:sz w:val="16"/>
                <w:szCs w:val="16"/>
              </w:rPr>
              <w:t>Red.br.</w:t>
            </w:r>
          </w:p>
        </w:tc>
        <w:tc>
          <w:tcPr>
            <w:tcW w:type="pct" w:w="736"/>
            <w:vAlign w:val="center"/>
          </w:tcPr>
          <w:p w:rsidRDefault="00EF7F8D" w:rsidP="009A16BD" w:rsidR="00EF7F8D" w:rsidRPr="00DB4638">
            <w:pPr>
              <w:pStyle w:val="Bezproreda"/>
              <w:ind w:right="-57" w:left="-57"/>
              <w:jc w:val="center"/>
              <w:rPr>
                <w:rFonts w:hAnsi="Times New Roman" w:ascii="Times New Roman"/>
                <w:sz w:val="16"/>
                <w:szCs w:val="16"/>
              </w:rPr>
            </w:pPr>
            <w:r>
              <w:rPr>
                <w:rFonts w:hAnsi="Times New Roman" w:ascii="Times New Roman"/>
                <w:sz w:val="16"/>
                <w:szCs w:val="16"/>
              </w:rPr>
              <w:t>N</w:t>
            </w:r>
            <w:r w:rsidRPr="00DB4638">
              <w:rPr>
                <w:rFonts w:hAnsi="Times New Roman" w:ascii="Times New Roman"/>
                <w:sz w:val="16"/>
                <w:szCs w:val="16"/>
              </w:rPr>
              <w:t>aziv vjerovnika</w:t>
            </w:r>
          </w:p>
        </w:tc>
        <w:tc>
          <w:tcPr>
            <w:tcW w:type="pct" w:w="654"/>
            <w:vAlign w:val="center"/>
          </w:tcPr>
          <w:p w:rsidRDefault="00EF7F8D" w:rsidP="009A16BD" w:rsidR="00EF7F8D"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 xml:space="preserve">OIB </w:t>
            </w:r>
          </w:p>
        </w:tc>
        <w:tc>
          <w:tcPr>
            <w:tcW w:type="pct" w:w="800"/>
            <w:vAlign w:val="center"/>
          </w:tcPr>
          <w:p w:rsidRDefault="00EF7F8D" w:rsidP="009A16BD" w:rsidR="00EF7F8D"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Adresa vjerovnika</w:t>
            </w:r>
          </w:p>
        </w:tc>
        <w:tc>
          <w:tcPr>
            <w:tcW w:type="pct" w:w="945"/>
            <w:vAlign w:val="center"/>
          </w:tcPr>
          <w:p w:rsidRDefault="00EF7F8D" w:rsidP="009A16BD" w:rsidR="00EF7F8D"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Iznos prijavljene tražbine</w:t>
            </w:r>
          </w:p>
          <w:p w:rsidRDefault="00EF7F8D" w:rsidP="009A16BD" w:rsidR="00EF7F8D" w:rsidRPr="00DB4638">
            <w:pPr>
              <w:pStyle w:val="Bezproreda"/>
              <w:ind w:right="-57" w:left="-57"/>
              <w:jc w:val="center"/>
              <w:rPr>
                <w:rFonts w:hAnsi="Times New Roman" w:ascii="Times New Roman"/>
                <w:sz w:val="16"/>
                <w:szCs w:val="16"/>
              </w:rPr>
            </w:pPr>
          </w:p>
        </w:tc>
        <w:tc>
          <w:tcPr>
            <w:tcW w:type="pct" w:w="655"/>
            <w:vAlign w:val="center"/>
          </w:tcPr>
          <w:p w:rsidRDefault="00EF7F8D" w:rsidP="009A16BD" w:rsidR="00EF7F8D"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Iznos priznate tražbine</w:t>
            </w:r>
          </w:p>
          <w:p w:rsidRDefault="00EF7F8D" w:rsidP="009A16BD" w:rsidR="00EF7F8D" w:rsidRPr="00DB4638">
            <w:pPr>
              <w:pStyle w:val="Bezproreda"/>
              <w:ind w:right="-57" w:left="-57"/>
              <w:jc w:val="center"/>
              <w:rPr>
                <w:rFonts w:hAnsi="Times New Roman" w:ascii="Times New Roman"/>
                <w:sz w:val="16"/>
                <w:szCs w:val="16"/>
              </w:rPr>
            </w:pPr>
          </w:p>
        </w:tc>
        <w:tc>
          <w:tcPr>
            <w:tcW w:type="pct" w:w="509"/>
            <w:vAlign w:val="center"/>
          </w:tcPr>
          <w:p w:rsidRDefault="00EF7F8D" w:rsidP="009A16BD" w:rsidR="00EF7F8D" w:rsidRPr="00DB4638">
            <w:pPr>
              <w:pStyle w:val="Bezproreda"/>
              <w:jc w:val="center"/>
              <w:rPr>
                <w:rFonts w:hAnsi="Times New Roman" w:ascii="Times New Roman"/>
                <w:sz w:val="16"/>
                <w:szCs w:val="16"/>
              </w:rPr>
            </w:pPr>
            <w:r w:rsidRPr="00DB4638">
              <w:rPr>
                <w:rFonts w:hAnsi="Times New Roman" w:ascii="Times New Roman"/>
                <w:sz w:val="16"/>
                <w:szCs w:val="16"/>
              </w:rPr>
              <w:t>Iznos osporene tražbine</w:t>
            </w:r>
          </w:p>
          <w:p w:rsidRDefault="00EF7F8D" w:rsidP="009A16BD" w:rsidR="00EF7F8D" w:rsidRPr="00DB4638">
            <w:pPr>
              <w:pStyle w:val="Bezproreda"/>
              <w:ind w:right="-57" w:left="-57"/>
              <w:jc w:val="center"/>
              <w:rPr>
                <w:rFonts w:hAnsi="Times New Roman" w:ascii="Times New Roman"/>
                <w:sz w:val="16"/>
                <w:szCs w:val="16"/>
              </w:rPr>
            </w:pPr>
          </w:p>
        </w:tc>
        <w:tc>
          <w:tcPr>
            <w:tcW w:type="pct" w:w="436"/>
            <w:vAlign w:val="center"/>
          </w:tcPr>
          <w:p w:rsidRDefault="00EF7F8D" w:rsidP="009A16BD" w:rsidR="00EF7F8D" w:rsidRPr="00DB4638">
            <w:pPr>
              <w:pStyle w:val="Bezproreda"/>
              <w:ind w:right="-113" w:left="-113"/>
              <w:jc w:val="center"/>
              <w:rPr>
                <w:rFonts w:hAnsi="Times New Roman" w:ascii="Times New Roman"/>
                <w:sz w:val="16"/>
                <w:szCs w:val="16"/>
              </w:rPr>
            </w:pPr>
            <w:r w:rsidRPr="00DB4638">
              <w:rPr>
                <w:rFonts w:hAnsi="Times New Roman" w:ascii="Times New Roman"/>
                <w:sz w:val="16"/>
                <w:szCs w:val="16"/>
              </w:rPr>
              <w:t>Razlog osporavanja tražbine</w:t>
            </w:r>
          </w:p>
        </w:tc>
      </w:tr>
      <w:tr w:rsidTr="009A16BD" w:rsidR="009A16BD" w:rsidRPr="00DB4638">
        <w:trPr>
          <w:trHeight w:val="656"/>
        </w:trPr>
        <w:tc>
          <w:tcPr>
            <w:tcW w:type="pct" w:w="265"/>
          </w:tcPr>
          <w:p w:rsidRDefault="00EF7F8D" w:rsidP="009A16BD" w:rsidR="00EF7F8D" w:rsidRPr="00E07A2C">
            <w:pPr>
              <w:pStyle w:val="Bezproreda"/>
              <w:spacing w:before="60"/>
              <w:ind w:right="-57" w:left="-57"/>
              <w:jc w:val="center"/>
              <w:rPr>
                <w:rFonts w:hAnsi="Times New Roman" w:ascii="Times New Roman"/>
                <w:sz w:val="16"/>
                <w:szCs w:val="16"/>
              </w:rPr>
            </w:pPr>
          </w:p>
          <w:p w:rsidRDefault="00EF7F8D" w:rsidP="009A16BD" w:rsidR="00EF7F8D"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1.</w:t>
            </w:r>
          </w:p>
        </w:tc>
        <w:tc>
          <w:tcPr>
            <w:tcW w:type="pct" w:w="736"/>
          </w:tcPr>
          <w:p w:rsidRDefault="00EF7F8D" w:rsidP="009A16BD" w:rsidR="00EF7F8D" w:rsidRPr="00E07A2C">
            <w:pPr>
              <w:pStyle w:val="Bezproreda"/>
              <w:spacing w:before="60"/>
              <w:ind w:right="-57" w:left="-57"/>
              <w:jc w:val="center"/>
              <w:rPr>
                <w:rFonts w:hAnsi="Times New Roman" w:ascii="Times New Roman"/>
                <w:sz w:val="16"/>
                <w:szCs w:val="16"/>
              </w:rPr>
            </w:pPr>
          </w:p>
          <w:p w:rsidRDefault="00F145E6" w:rsidP="009A16BD" w:rsidR="00EF7F8D"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lang w:eastAsia="hr-HR"/>
              </w:rPr>
              <w:t>RECA d.o.o.</w:t>
            </w:r>
          </w:p>
        </w:tc>
        <w:tc>
          <w:tcPr>
            <w:tcW w:type="pct" w:w="654"/>
          </w:tcPr>
          <w:p w:rsidRDefault="00EF7F8D" w:rsidP="009A16BD" w:rsidR="00EF7F8D" w:rsidRPr="00E07A2C">
            <w:pPr>
              <w:pStyle w:val="Bezproreda"/>
              <w:spacing w:before="60"/>
              <w:ind w:right="-57" w:left="-57"/>
              <w:jc w:val="center"/>
              <w:rPr>
                <w:rFonts w:hAnsi="Times New Roman" w:ascii="Times New Roman"/>
                <w:sz w:val="16"/>
                <w:szCs w:val="16"/>
              </w:rPr>
            </w:pPr>
          </w:p>
          <w:p w:rsidRDefault="00F145E6" w:rsidP="009A16BD" w:rsidR="00EF7F8D"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lang w:eastAsia="hr-HR"/>
              </w:rPr>
              <w:t>63873177102</w:t>
            </w:r>
          </w:p>
        </w:tc>
        <w:tc>
          <w:tcPr>
            <w:tcW w:type="pct" w:w="800"/>
          </w:tcPr>
          <w:p w:rsidRDefault="00E07A2C" w:rsidP="009A16BD" w:rsidR="00E07A2C">
            <w:pPr>
              <w:pStyle w:val="Bezproreda"/>
              <w:ind w:right="-113" w:left="-57"/>
              <w:jc w:val="center"/>
              <w:rPr>
                <w:rFonts w:hAnsi="Times New Roman" w:ascii="Times New Roman"/>
                <w:sz w:val="16"/>
                <w:szCs w:val="16"/>
                <w:lang w:eastAsia="hr-HR"/>
              </w:rPr>
            </w:pPr>
          </w:p>
          <w:p w:rsidRDefault="00F145E6" w:rsidP="009A16BD" w:rsidR="00EF7F8D" w:rsidRPr="00E07A2C">
            <w:pPr>
              <w:pStyle w:val="Bezproreda"/>
              <w:ind w:right="-113" w:left="-57"/>
              <w:jc w:val="center"/>
              <w:rPr>
                <w:rFonts w:hAnsi="Times New Roman" w:ascii="Times New Roman"/>
                <w:sz w:val="16"/>
                <w:szCs w:val="16"/>
              </w:rPr>
            </w:pPr>
            <w:r w:rsidRPr="00E07A2C">
              <w:rPr>
                <w:rFonts w:hAnsi="Times New Roman" w:ascii="Times New Roman"/>
                <w:sz w:val="16"/>
                <w:szCs w:val="16"/>
                <w:lang w:eastAsia="hr-HR"/>
              </w:rPr>
              <w:t>Varaždin, Kučanska 23</w:t>
            </w:r>
          </w:p>
        </w:tc>
        <w:tc>
          <w:tcPr>
            <w:tcW w:type="pct" w:w="945"/>
          </w:tcPr>
          <w:p w:rsidRDefault="00EF7F8D" w:rsidP="009A16BD" w:rsidR="00EF7F8D" w:rsidRPr="00E07A2C">
            <w:pPr>
              <w:pStyle w:val="Bezproreda"/>
              <w:spacing w:before="60"/>
              <w:ind w:right="-57" w:left="-57"/>
              <w:jc w:val="center"/>
              <w:rPr>
                <w:rFonts w:hAnsi="Times New Roman" w:ascii="Times New Roman"/>
                <w:sz w:val="16"/>
                <w:szCs w:val="16"/>
              </w:rPr>
            </w:pPr>
          </w:p>
          <w:p w:rsidRDefault="00F145E6" w:rsidP="009A16BD" w:rsidR="00EF7F8D"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lang w:eastAsia="hr-HR"/>
              </w:rPr>
              <w:t>7.943,00</w:t>
            </w:r>
          </w:p>
        </w:tc>
        <w:tc>
          <w:tcPr>
            <w:tcW w:type="pct" w:w="655"/>
          </w:tcPr>
          <w:p w:rsidRDefault="00EF7F8D" w:rsidP="009A16BD" w:rsidR="00EF7F8D" w:rsidRPr="00E07A2C">
            <w:pPr>
              <w:pStyle w:val="Bezproreda"/>
              <w:spacing w:before="60"/>
              <w:ind w:right="-57" w:left="-57"/>
              <w:jc w:val="center"/>
              <w:rPr>
                <w:rFonts w:hAnsi="Times New Roman" w:ascii="Times New Roman"/>
                <w:sz w:val="16"/>
                <w:szCs w:val="16"/>
              </w:rPr>
            </w:pPr>
          </w:p>
          <w:p w:rsidRDefault="00F145E6" w:rsidP="009A16BD" w:rsidR="00EF7F8D"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lang w:eastAsia="hr-HR"/>
              </w:rPr>
              <w:t>7.943,00</w:t>
            </w:r>
          </w:p>
        </w:tc>
        <w:tc>
          <w:tcPr>
            <w:tcW w:type="pct" w:w="509"/>
          </w:tcPr>
          <w:p w:rsidRDefault="00EF7F8D" w:rsidP="009A16BD" w:rsidR="00EF7F8D" w:rsidRPr="00E07A2C">
            <w:pPr>
              <w:pStyle w:val="Bezproreda"/>
              <w:spacing w:before="60"/>
              <w:ind w:right="-57" w:left="-57"/>
              <w:jc w:val="center"/>
              <w:rPr>
                <w:rFonts w:hAnsi="Times New Roman" w:ascii="Times New Roman"/>
                <w:sz w:val="16"/>
                <w:szCs w:val="16"/>
              </w:rPr>
            </w:pPr>
          </w:p>
          <w:p w:rsidRDefault="00EF7F8D" w:rsidP="009A16BD" w:rsidR="00EF7F8D"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w:t>
            </w:r>
          </w:p>
        </w:tc>
        <w:tc>
          <w:tcPr>
            <w:tcW w:type="pct" w:w="436"/>
          </w:tcPr>
          <w:p w:rsidRDefault="00EF7F8D" w:rsidP="009A16BD" w:rsidR="00EF7F8D" w:rsidRPr="00E07A2C">
            <w:pPr>
              <w:pStyle w:val="Bezproreda"/>
              <w:spacing w:before="60"/>
              <w:ind w:right="-57" w:left="-57"/>
              <w:jc w:val="center"/>
              <w:rPr>
                <w:rFonts w:hAnsi="Times New Roman" w:ascii="Times New Roman"/>
                <w:sz w:val="16"/>
                <w:szCs w:val="16"/>
              </w:rPr>
            </w:pPr>
          </w:p>
          <w:p w:rsidRDefault="00EF7F8D" w:rsidP="009A16BD" w:rsidR="00EF7F8D"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w:t>
            </w:r>
          </w:p>
        </w:tc>
      </w:tr>
      <w:tr w:rsidTr="009A16BD" w:rsidR="009A16BD" w:rsidRPr="00DB4638">
        <w:tc>
          <w:tcPr>
            <w:tcW w:type="pct" w:w="265"/>
          </w:tcPr>
          <w:p w:rsidRDefault="007433CC" w:rsidP="009A16BD" w:rsidR="007433CC">
            <w:pPr>
              <w:pStyle w:val="Bezproreda"/>
              <w:spacing w:before="60"/>
              <w:ind w:right="-57" w:left="-57"/>
              <w:jc w:val="center"/>
              <w:rPr>
                <w:rFonts w:hAnsi="Times New Roman" w:ascii="Times New Roman"/>
                <w:sz w:val="16"/>
                <w:szCs w:val="16"/>
              </w:rPr>
            </w:pPr>
          </w:p>
          <w:p w:rsidRDefault="00F145E6" w:rsidP="009A16BD" w:rsidR="00F145E6"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2.</w:t>
            </w:r>
          </w:p>
        </w:tc>
        <w:tc>
          <w:tcPr>
            <w:tcW w:type="pct" w:w="736"/>
          </w:tcPr>
          <w:p w:rsidRDefault="007433CC" w:rsidP="009A16BD" w:rsidR="007433CC">
            <w:pPr>
              <w:pStyle w:val="Bezproreda"/>
              <w:spacing w:before="60"/>
              <w:ind w:right="-57" w:left="-57"/>
              <w:jc w:val="center"/>
              <w:rPr>
                <w:rFonts w:hAnsi="Times New Roman" w:ascii="Times New Roman"/>
                <w:sz w:val="16"/>
                <w:szCs w:val="16"/>
                <w:lang w:eastAsia="hr-HR"/>
              </w:rPr>
            </w:pPr>
          </w:p>
          <w:p w:rsidRDefault="00F145E6" w:rsidP="009A16BD" w:rsidR="00F145E6"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lang w:eastAsia="hr-HR"/>
              </w:rPr>
              <w:t>GRAD ZADAR</w:t>
            </w:r>
          </w:p>
        </w:tc>
        <w:tc>
          <w:tcPr>
            <w:tcW w:type="pct" w:w="654"/>
          </w:tcPr>
          <w:p w:rsidRDefault="007433CC" w:rsidP="009A16BD" w:rsidR="007433CC">
            <w:pPr>
              <w:pStyle w:val="Bezproreda"/>
              <w:spacing w:before="60"/>
              <w:ind w:right="-57" w:left="-57"/>
              <w:jc w:val="center"/>
              <w:rPr>
                <w:rFonts w:hAnsi="Times New Roman" w:ascii="Times New Roman"/>
                <w:sz w:val="16"/>
                <w:szCs w:val="16"/>
                <w:lang w:eastAsia="hr-HR"/>
              </w:rPr>
            </w:pPr>
          </w:p>
          <w:p w:rsidRDefault="00F145E6" w:rsidP="009A16BD" w:rsidR="00F145E6"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lang w:eastAsia="hr-HR"/>
              </w:rPr>
              <w:t>09933651854</w:t>
            </w:r>
          </w:p>
        </w:tc>
        <w:tc>
          <w:tcPr>
            <w:tcW w:type="pct" w:w="800"/>
          </w:tcPr>
          <w:p w:rsidRDefault="007433CC" w:rsidP="009A16BD" w:rsidR="007433CC">
            <w:pPr>
              <w:pStyle w:val="Bezproreda"/>
              <w:spacing w:before="60"/>
              <w:ind w:right="-113" w:left="-57"/>
              <w:jc w:val="center"/>
              <w:rPr>
                <w:rFonts w:hAnsi="Times New Roman" w:ascii="Times New Roman"/>
                <w:sz w:val="16"/>
                <w:szCs w:val="16"/>
                <w:lang w:eastAsia="hr-HR"/>
              </w:rPr>
            </w:pPr>
          </w:p>
          <w:p w:rsidRDefault="00F145E6" w:rsidP="009A16BD" w:rsidR="00F145E6" w:rsidRPr="00E07A2C">
            <w:pPr>
              <w:pStyle w:val="Bezproreda"/>
              <w:spacing w:before="60"/>
              <w:ind w:right="-113" w:left="-57"/>
              <w:jc w:val="center"/>
              <w:rPr>
                <w:rFonts w:hAnsi="Times New Roman" w:ascii="Times New Roman"/>
                <w:sz w:val="16"/>
                <w:szCs w:val="16"/>
              </w:rPr>
            </w:pPr>
            <w:r w:rsidRPr="00E07A2C">
              <w:rPr>
                <w:rFonts w:hAnsi="Times New Roman" w:ascii="Times New Roman"/>
                <w:sz w:val="16"/>
                <w:szCs w:val="16"/>
                <w:lang w:eastAsia="hr-HR"/>
              </w:rPr>
              <w:t>Zadar, Narodni trg 1</w:t>
            </w:r>
          </w:p>
        </w:tc>
        <w:tc>
          <w:tcPr>
            <w:tcW w:type="pct" w:w="945"/>
          </w:tcPr>
          <w:p w:rsidRDefault="007433CC" w:rsidP="009A16BD" w:rsidR="007433CC">
            <w:pPr>
              <w:pStyle w:val="Bezproreda"/>
              <w:spacing w:before="60"/>
              <w:ind w:right="-57" w:left="-57"/>
              <w:jc w:val="center"/>
              <w:rPr>
                <w:rFonts w:hAnsi="Times New Roman" w:ascii="Times New Roman"/>
                <w:sz w:val="16"/>
                <w:szCs w:val="16"/>
                <w:lang w:eastAsia="hr-HR"/>
              </w:rPr>
            </w:pPr>
          </w:p>
          <w:p w:rsidRDefault="00F145E6" w:rsidP="009A16BD" w:rsidR="00F145E6"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lang w:eastAsia="hr-HR"/>
              </w:rPr>
              <w:t>11.064,93</w:t>
            </w:r>
          </w:p>
        </w:tc>
        <w:tc>
          <w:tcPr>
            <w:tcW w:type="pct" w:w="655"/>
          </w:tcPr>
          <w:p w:rsidRDefault="007433CC" w:rsidP="009A16BD" w:rsidR="007433CC">
            <w:pPr>
              <w:pStyle w:val="Bezproreda"/>
              <w:spacing w:before="60"/>
              <w:ind w:right="-57" w:left="-57"/>
              <w:jc w:val="center"/>
              <w:rPr>
                <w:rFonts w:hAnsi="Times New Roman" w:ascii="Times New Roman"/>
                <w:sz w:val="16"/>
                <w:szCs w:val="16"/>
                <w:lang w:eastAsia="hr-HR"/>
              </w:rPr>
            </w:pPr>
          </w:p>
          <w:p w:rsidRDefault="00F145E6" w:rsidP="009A16BD" w:rsidR="00F145E6"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lang w:eastAsia="hr-HR"/>
              </w:rPr>
              <w:t>11.064,93</w:t>
            </w:r>
          </w:p>
        </w:tc>
        <w:tc>
          <w:tcPr>
            <w:tcW w:type="pct" w:w="509"/>
          </w:tcPr>
          <w:p w:rsidRDefault="007433CC" w:rsidP="009A16BD" w:rsidR="007433CC">
            <w:pPr>
              <w:pStyle w:val="Bezproreda"/>
              <w:spacing w:before="60"/>
              <w:ind w:right="-57" w:left="-57"/>
              <w:jc w:val="center"/>
              <w:rPr>
                <w:rFonts w:hAnsi="Times New Roman" w:ascii="Times New Roman"/>
                <w:sz w:val="16"/>
                <w:szCs w:val="16"/>
              </w:rPr>
            </w:pPr>
          </w:p>
          <w:p w:rsidRDefault="00F145E6" w:rsidP="009A16BD" w:rsidR="00F145E6"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w:t>
            </w:r>
          </w:p>
        </w:tc>
        <w:tc>
          <w:tcPr>
            <w:tcW w:type="pct" w:w="436"/>
          </w:tcPr>
          <w:p w:rsidRDefault="007433CC" w:rsidP="009A16BD" w:rsidR="007433CC">
            <w:pPr>
              <w:pStyle w:val="Bezproreda"/>
              <w:spacing w:before="60"/>
              <w:ind w:right="-57" w:left="-57"/>
              <w:jc w:val="center"/>
              <w:rPr>
                <w:rFonts w:hAnsi="Times New Roman" w:ascii="Times New Roman"/>
                <w:sz w:val="16"/>
                <w:szCs w:val="16"/>
              </w:rPr>
            </w:pPr>
          </w:p>
          <w:p w:rsidRDefault="00F145E6" w:rsidP="009A16BD" w:rsidR="00F145E6"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w:t>
            </w:r>
          </w:p>
        </w:tc>
      </w:tr>
      <w:tr w:rsidTr="009A16BD" w:rsidR="009A16BD" w:rsidRPr="00DB4638">
        <w:tc>
          <w:tcPr>
            <w:tcW w:type="pct" w:w="265"/>
          </w:tcPr>
          <w:p w:rsidRDefault="00E07A2C" w:rsidP="009A16BD" w:rsidR="00E07A2C">
            <w:pPr>
              <w:pStyle w:val="Bezproreda"/>
              <w:spacing w:before="60"/>
              <w:ind w:right="-57" w:left="-57"/>
              <w:jc w:val="center"/>
              <w:rPr>
                <w:rFonts w:hAnsi="Times New Roman" w:ascii="Times New Roman"/>
                <w:sz w:val="16"/>
                <w:szCs w:val="16"/>
              </w:rPr>
            </w:pPr>
          </w:p>
          <w:p w:rsidRDefault="00717C2C" w:rsidP="009A16BD" w:rsidR="00717C2C"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3.</w:t>
            </w:r>
          </w:p>
        </w:tc>
        <w:tc>
          <w:tcPr>
            <w:tcW w:type="pct" w:w="736"/>
          </w:tcPr>
          <w:p w:rsidRDefault="00717C2C" w:rsidP="009A16BD" w:rsidR="00717C2C" w:rsidRPr="00E07A2C">
            <w:pPr>
              <w:pStyle w:val="Bezproreda"/>
              <w:spacing w:before="60"/>
              <w:ind w:right="-57" w:left="-57"/>
              <w:jc w:val="center"/>
              <w:rPr>
                <w:rFonts w:hAnsi="Times New Roman" w:ascii="Times New Roman"/>
                <w:sz w:val="16"/>
                <w:szCs w:val="16"/>
              </w:rPr>
            </w:pPr>
          </w:p>
          <w:p w:rsidRDefault="00717C2C" w:rsidP="009A16BD" w:rsidR="00717C2C"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Hrvatske vode</w:t>
            </w:r>
          </w:p>
        </w:tc>
        <w:tc>
          <w:tcPr>
            <w:tcW w:type="pct" w:w="654"/>
          </w:tcPr>
          <w:p w:rsidRDefault="00717C2C" w:rsidP="009A16BD" w:rsidR="00717C2C" w:rsidRPr="00E07A2C">
            <w:pPr>
              <w:pStyle w:val="Bezproreda"/>
              <w:spacing w:before="60"/>
              <w:ind w:right="-57" w:left="-57"/>
              <w:jc w:val="center"/>
              <w:rPr>
                <w:rFonts w:hAnsi="Times New Roman" w:ascii="Times New Roman"/>
                <w:sz w:val="16"/>
                <w:szCs w:val="16"/>
              </w:rPr>
            </w:pPr>
          </w:p>
          <w:p w:rsidRDefault="00717C2C" w:rsidP="009A16BD" w:rsidR="00717C2C"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28921383001</w:t>
            </w:r>
          </w:p>
        </w:tc>
        <w:tc>
          <w:tcPr>
            <w:tcW w:type="pct" w:w="800"/>
          </w:tcPr>
          <w:p w:rsidRDefault="00717C2C" w:rsidP="009A16BD" w:rsidR="00717C2C" w:rsidRPr="00E07A2C">
            <w:pPr>
              <w:pStyle w:val="Bezproreda"/>
              <w:spacing w:before="60"/>
              <w:ind w:right="-113" w:left="-57"/>
              <w:jc w:val="center"/>
              <w:rPr>
                <w:rFonts w:hAnsi="Times New Roman" w:ascii="Times New Roman"/>
                <w:sz w:val="16"/>
                <w:szCs w:val="16"/>
              </w:rPr>
            </w:pPr>
          </w:p>
          <w:p w:rsidRDefault="00717C2C" w:rsidP="009A16BD" w:rsidR="00717C2C" w:rsidRPr="00E07A2C">
            <w:pPr>
              <w:pStyle w:val="Bezproreda"/>
              <w:spacing w:before="60"/>
              <w:ind w:right="-113" w:left="-57"/>
              <w:jc w:val="center"/>
              <w:rPr>
                <w:rFonts w:hAnsi="Times New Roman" w:ascii="Times New Roman"/>
                <w:sz w:val="16"/>
                <w:szCs w:val="16"/>
              </w:rPr>
            </w:pPr>
            <w:r w:rsidRPr="00E07A2C">
              <w:rPr>
                <w:rFonts w:hAnsi="Times New Roman" w:ascii="Times New Roman"/>
                <w:sz w:val="16"/>
                <w:szCs w:val="16"/>
              </w:rPr>
              <w:t>Splavarska 2A</w:t>
            </w:r>
          </w:p>
          <w:p w:rsidRDefault="00717C2C" w:rsidP="009A16BD" w:rsidR="00717C2C" w:rsidRPr="00E07A2C">
            <w:pPr>
              <w:pStyle w:val="Bezproreda"/>
              <w:ind w:right="-113" w:left="-57"/>
              <w:jc w:val="center"/>
              <w:rPr>
                <w:rFonts w:hAnsi="Times New Roman" w:ascii="Times New Roman"/>
                <w:sz w:val="16"/>
                <w:szCs w:val="16"/>
              </w:rPr>
            </w:pPr>
            <w:r w:rsidRPr="00E07A2C">
              <w:rPr>
                <w:rFonts w:hAnsi="Times New Roman" w:ascii="Times New Roman"/>
                <w:sz w:val="16"/>
                <w:szCs w:val="16"/>
              </w:rPr>
              <w:t>Osijek</w:t>
            </w:r>
          </w:p>
        </w:tc>
        <w:tc>
          <w:tcPr>
            <w:tcW w:type="pct" w:w="945"/>
          </w:tcPr>
          <w:p w:rsidRDefault="00E07A2C" w:rsidP="009A16BD" w:rsidR="00E07A2C">
            <w:pPr>
              <w:pStyle w:val="Bezproreda"/>
              <w:spacing w:before="60"/>
              <w:ind w:right="-57" w:left="-57"/>
              <w:jc w:val="center"/>
              <w:rPr>
                <w:rFonts w:hAnsi="Times New Roman" w:ascii="Times New Roman"/>
                <w:sz w:val="16"/>
                <w:szCs w:val="16"/>
                <w:lang w:eastAsia="hr-HR"/>
              </w:rPr>
            </w:pPr>
          </w:p>
          <w:p w:rsidRDefault="00717C2C" w:rsidP="009A16BD" w:rsidR="00717C2C"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lang w:eastAsia="hr-HR"/>
              </w:rPr>
              <w:t>11.564,56</w:t>
            </w:r>
          </w:p>
        </w:tc>
        <w:tc>
          <w:tcPr>
            <w:tcW w:type="pct" w:w="655"/>
          </w:tcPr>
          <w:p w:rsidRDefault="00E07A2C" w:rsidP="009A16BD" w:rsidR="00E07A2C">
            <w:pPr>
              <w:pStyle w:val="Bezproreda"/>
              <w:spacing w:before="60"/>
              <w:ind w:right="-57" w:left="-57"/>
              <w:jc w:val="center"/>
              <w:rPr>
                <w:rFonts w:hAnsi="Times New Roman" w:ascii="Times New Roman"/>
                <w:sz w:val="16"/>
                <w:szCs w:val="16"/>
                <w:lang w:eastAsia="hr-HR"/>
              </w:rPr>
            </w:pPr>
          </w:p>
          <w:p w:rsidRDefault="00717C2C" w:rsidP="009A16BD" w:rsidR="00717C2C"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lang w:eastAsia="hr-HR"/>
              </w:rPr>
              <w:t>11.564,56</w:t>
            </w:r>
          </w:p>
        </w:tc>
        <w:tc>
          <w:tcPr>
            <w:tcW w:type="pct" w:w="509"/>
          </w:tcPr>
          <w:p w:rsidRDefault="00717C2C" w:rsidP="009A16BD" w:rsidR="00717C2C">
            <w:pPr>
              <w:pStyle w:val="Bezproreda"/>
              <w:spacing w:before="60"/>
              <w:ind w:right="-57" w:left="-57"/>
              <w:jc w:val="center"/>
              <w:rPr>
                <w:rFonts w:hAnsi="Times New Roman" w:ascii="Times New Roman"/>
                <w:sz w:val="16"/>
                <w:szCs w:val="16"/>
              </w:rPr>
            </w:pPr>
          </w:p>
          <w:p w:rsidRDefault="007433CC" w:rsidP="009A16BD" w:rsidR="007433CC" w:rsidRPr="00E07A2C">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c>
          <w:tcPr>
            <w:tcW w:type="pct" w:w="436"/>
          </w:tcPr>
          <w:p w:rsidRDefault="00717C2C" w:rsidP="009A16BD" w:rsidR="00717C2C">
            <w:pPr>
              <w:pStyle w:val="Bezproreda"/>
              <w:spacing w:before="60"/>
              <w:ind w:right="-57" w:left="-57"/>
              <w:jc w:val="center"/>
              <w:rPr>
                <w:rFonts w:hAnsi="Times New Roman" w:ascii="Times New Roman"/>
                <w:sz w:val="16"/>
                <w:szCs w:val="16"/>
              </w:rPr>
            </w:pPr>
          </w:p>
          <w:p w:rsidRDefault="007433CC" w:rsidP="009A16BD" w:rsidR="007433CC" w:rsidRPr="00E07A2C">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r>
      <w:tr w:rsidTr="009A16BD" w:rsidR="009A16BD" w:rsidRPr="00DB4638">
        <w:tc>
          <w:tcPr>
            <w:tcW w:type="pct" w:w="265"/>
          </w:tcPr>
          <w:p w:rsidRDefault="00EF7F8D" w:rsidP="009A16BD" w:rsidR="00EF7F8D" w:rsidRPr="00E07A2C">
            <w:pPr>
              <w:pStyle w:val="Bezproreda"/>
              <w:spacing w:before="60"/>
              <w:ind w:right="-57" w:left="-57"/>
              <w:jc w:val="center"/>
              <w:rPr>
                <w:rFonts w:hAnsi="Times New Roman" w:ascii="Times New Roman"/>
                <w:sz w:val="16"/>
                <w:szCs w:val="16"/>
              </w:rPr>
            </w:pPr>
          </w:p>
          <w:p w:rsidRDefault="00717C2C" w:rsidP="009A16BD" w:rsidR="00EF7F8D"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4.</w:t>
            </w:r>
          </w:p>
        </w:tc>
        <w:tc>
          <w:tcPr>
            <w:tcW w:type="pct" w:w="736"/>
          </w:tcPr>
          <w:p w:rsidRDefault="00EF7F8D" w:rsidP="009A16BD" w:rsidR="00EF7F8D" w:rsidRPr="00E07A2C">
            <w:pPr>
              <w:pStyle w:val="Bezproreda"/>
              <w:spacing w:before="60"/>
              <w:ind w:right="-57" w:left="-57"/>
              <w:jc w:val="center"/>
              <w:rPr>
                <w:rFonts w:hAnsi="Times New Roman" w:ascii="Times New Roman"/>
                <w:sz w:val="16"/>
                <w:szCs w:val="16"/>
              </w:rPr>
            </w:pPr>
          </w:p>
          <w:p w:rsidRDefault="00EF7F8D" w:rsidP="009A16BD" w:rsidR="00EF7F8D"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Grad Osijek</w:t>
            </w:r>
          </w:p>
        </w:tc>
        <w:tc>
          <w:tcPr>
            <w:tcW w:type="pct" w:w="654"/>
          </w:tcPr>
          <w:p w:rsidRDefault="00EF7F8D" w:rsidP="009A16BD" w:rsidR="00EF7F8D" w:rsidRPr="00E07A2C">
            <w:pPr>
              <w:pStyle w:val="Bezproreda"/>
              <w:spacing w:before="60"/>
              <w:ind w:right="-57" w:left="-57"/>
              <w:jc w:val="center"/>
              <w:rPr>
                <w:rFonts w:hAnsi="Times New Roman" w:ascii="Times New Roman"/>
                <w:sz w:val="16"/>
                <w:szCs w:val="16"/>
              </w:rPr>
            </w:pPr>
          </w:p>
          <w:p w:rsidRDefault="00EF7F8D" w:rsidP="009A16BD" w:rsidR="00EF7F8D"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30050049642</w:t>
            </w:r>
          </w:p>
        </w:tc>
        <w:tc>
          <w:tcPr>
            <w:tcW w:type="pct" w:w="800"/>
          </w:tcPr>
          <w:p w:rsidRDefault="00EF7F8D" w:rsidP="009A16BD" w:rsidR="00EF7F8D" w:rsidRPr="00E07A2C">
            <w:pPr>
              <w:pStyle w:val="Bezproreda"/>
              <w:spacing w:before="60"/>
              <w:ind w:right="-113" w:left="-57"/>
              <w:jc w:val="center"/>
              <w:rPr>
                <w:rFonts w:hAnsi="Times New Roman" w:ascii="Times New Roman"/>
                <w:sz w:val="16"/>
                <w:szCs w:val="16"/>
              </w:rPr>
            </w:pPr>
          </w:p>
          <w:p w:rsidRDefault="00EF7F8D" w:rsidP="009A16BD" w:rsidR="00EF7F8D" w:rsidRPr="00E07A2C">
            <w:pPr>
              <w:pStyle w:val="Bezproreda"/>
              <w:spacing w:before="60"/>
              <w:ind w:right="-113" w:left="-57"/>
              <w:jc w:val="center"/>
              <w:rPr>
                <w:rFonts w:hAnsi="Times New Roman" w:ascii="Times New Roman"/>
                <w:sz w:val="16"/>
                <w:szCs w:val="16"/>
              </w:rPr>
            </w:pPr>
            <w:r w:rsidRPr="00E07A2C">
              <w:rPr>
                <w:rFonts w:hAnsi="Times New Roman" w:ascii="Times New Roman"/>
                <w:sz w:val="16"/>
                <w:szCs w:val="16"/>
              </w:rPr>
              <w:t>Ul. Franje Kuhača 9</w:t>
            </w:r>
          </w:p>
          <w:p w:rsidRDefault="00EF7F8D" w:rsidP="009A16BD" w:rsidR="00EF7F8D" w:rsidRPr="00E07A2C">
            <w:pPr>
              <w:pStyle w:val="Bezproreda"/>
              <w:ind w:right="-113" w:left="-57"/>
              <w:jc w:val="center"/>
              <w:rPr>
                <w:rFonts w:hAnsi="Times New Roman" w:ascii="Times New Roman"/>
                <w:sz w:val="16"/>
                <w:szCs w:val="16"/>
              </w:rPr>
            </w:pPr>
            <w:r w:rsidRPr="00E07A2C">
              <w:rPr>
                <w:rFonts w:hAnsi="Times New Roman" w:ascii="Times New Roman"/>
                <w:sz w:val="16"/>
                <w:szCs w:val="16"/>
              </w:rPr>
              <w:t>Osijek</w:t>
            </w:r>
          </w:p>
        </w:tc>
        <w:tc>
          <w:tcPr>
            <w:tcW w:type="pct" w:w="945"/>
          </w:tcPr>
          <w:p w:rsidRDefault="00EF7F8D" w:rsidP="009A16BD" w:rsidR="00EF7F8D" w:rsidRPr="00E07A2C">
            <w:pPr>
              <w:pStyle w:val="Bezproreda"/>
              <w:spacing w:before="60"/>
              <w:ind w:right="-57" w:left="-57"/>
              <w:jc w:val="center"/>
              <w:rPr>
                <w:rFonts w:hAnsi="Times New Roman" w:ascii="Times New Roman"/>
                <w:sz w:val="16"/>
                <w:szCs w:val="16"/>
              </w:rPr>
            </w:pPr>
          </w:p>
          <w:p w:rsidRDefault="00717C2C" w:rsidP="009A16BD" w:rsidR="00EF7F8D"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lang w:eastAsia="hr-HR"/>
              </w:rPr>
              <w:t>40.515,26</w:t>
            </w:r>
          </w:p>
        </w:tc>
        <w:tc>
          <w:tcPr>
            <w:tcW w:type="pct" w:w="655"/>
          </w:tcPr>
          <w:p w:rsidRDefault="00EF7F8D" w:rsidP="009A16BD" w:rsidR="00EF7F8D" w:rsidRPr="00E07A2C">
            <w:pPr>
              <w:pStyle w:val="Bezproreda"/>
              <w:spacing w:before="60"/>
              <w:ind w:right="-57" w:left="-57"/>
              <w:jc w:val="center"/>
              <w:rPr>
                <w:rFonts w:hAnsi="Times New Roman" w:ascii="Times New Roman"/>
                <w:sz w:val="16"/>
                <w:szCs w:val="16"/>
              </w:rPr>
            </w:pPr>
          </w:p>
          <w:p w:rsidRDefault="00717C2C" w:rsidP="009A16BD" w:rsidR="00EF7F8D"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lang w:eastAsia="hr-HR"/>
              </w:rPr>
              <w:t>40.515,26</w:t>
            </w:r>
          </w:p>
        </w:tc>
        <w:tc>
          <w:tcPr>
            <w:tcW w:type="pct" w:w="509"/>
          </w:tcPr>
          <w:p w:rsidRDefault="00EF7F8D" w:rsidP="009A16BD" w:rsidR="00EF7F8D" w:rsidRPr="00E07A2C">
            <w:pPr>
              <w:pStyle w:val="Bezproreda"/>
              <w:spacing w:before="60"/>
              <w:ind w:right="-57" w:left="-57"/>
              <w:jc w:val="center"/>
              <w:rPr>
                <w:rFonts w:hAnsi="Times New Roman" w:ascii="Times New Roman"/>
                <w:sz w:val="16"/>
                <w:szCs w:val="16"/>
              </w:rPr>
            </w:pPr>
          </w:p>
          <w:p w:rsidRDefault="00EF7F8D" w:rsidP="009A16BD" w:rsidR="00EF7F8D"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w:t>
            </w:r>
          </w:p>
        </w:tc>
        <w:tc>
          <w:tcPr>
            <w:tcW w:type="pct" w:w="436"/>
          </w:tcPr>
          <w:p w:rsidRDefault="00EF7F8D" w:rsidP="009A16BD" w:rsidR="00EF7F8D" w:rsidRPr="00E07A2C">
            <w:pPr>
              <w:pStyle w:val="Bezproreda"/>
              <w:spacing w:before="60"/>
              <w:ind w:right="-57" w:left="-57"/>
              <w:jc w:val="center"/>
              <w:rPr>
                <w:rFonts w:hAnsi="Times New Roman" w:ascii="Times New Roman"/>
                <w:sz w:val="16"/>
                <w:szCs w:val="16"/>
              </w:rPr>
            </w:pPr>
          </w:p>
          <w:p w:rsidRDefault="00EF7F8D" w:rsidP="009A16BD" w:rsidR="00EF7F8D"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w:t>
            </w:r>
          </w:p>
        </w:tc>
      </w:tr>
      <w:tr w:rsidTr="007433CC" w:rsidR="009A16BD" w:rsidRPr="00DB4638">
        <w:trPr>
          <w:trHeight w:val="983"/>
        </w:trPr>
        <w:tc>
          <w:tcPr>
            <w:tcW w:type="pct" w:w="265"/>
          </w:tcPr>
          <w:p w:rsidRDefault="00EF7F8D" w:rsidP="009A16BD" w:rsidR="00EF7F8D" w:rsidRPr="007433CC">
            <w:pPr>
              <w:pStyle w:val="Bezproreda"/>
              <w:spacing w:before="60"/>
              <w:ind w:right="-57" w:left="-57"/>
              <w:jc w:val="center"/>
              <w:rPr>
                <w:rFonts w:hAnsi="Times New Roman" w:ascii="Times New Roman"/>
                <w:sz w:val="16"/>
                <w:szCs w:val="16"/>
              </w:rPr>
            </w:pPr>
          </w:p>
          <w:p w:rsidRDefault="00717C2C" w:rsidP="009A16BD" w:rsidR="00EF7F8D" w:rsidRPr="007433CC">
            <w:pPr>
              <w:pStyle w:val="Bezproreda"/>
              <w:spacing w:before="60"/>
              <w:ind w:right="-57" w:left="-57"/>
              <w:jc w:val="center"/>
              <w:rPr>
                <w:rFonts w:hAnsi="Times New Roman" w:ascii="Times New Roman"/>
                <w:sz w:val="16"/>
                <w:szCs w:val="16"/>
              </w:rPr>
            </w:pPr>
            <w:r w:rsidRPr="007433CC">
              <w:rPr>
                <w:rFonts w:hAnsi="Times New Roman" w:ascii="Times New Roman"/>
                <w:sz w:val="16"/>
                <w:szCs w:val="16"/>
              </w:rPr>
              <w:t>5</w:t>
            </w:r>
            <w:r w:rsidR="00EF7F8D" w:rsidRPr="007433CC">
              <w:rPr>
                <w:rFonts w:hAnsi="Times New Roman" w:ascii="Times New Roman"/>
                <w:sz w:val="16"/>
                <w:szCs w:val="16"/>
              </w:rPr>
              <w:t>.</w:t>
            </w:r>
          </w:p>
        </w:tc>
        <w:tc>
          <w:tcPr>
            <w:tcW w:type="pct" w:w="736"/>
          </w:tcPr>
          <w:p w:rsidRDefault="00EF7F8D" w:rsidP="009A16BD" w:rsidR="00EF7F8D" w:rsidRPr="007433CC">
            <w:pPr>
              <w:pStyle w:val="Bezproreda"/>
              <w:spacing w:before="60"/>
              <w:ind w:right="-57"/>
              <w:jc w:val="center"/>
              <w:rPr>
                <w:rFonts w:hAnsi="Times New Roman" w:ascii="Times New Roman"/>
                <w:sz w:val="16"/>
                <w:szCs w:val="16"/>
              </w:rPr>
            </w:pPr>
          </w:p>
          <w:p w:rsidRDefault="00717C2C" w:rsidP="009A16BD" w:rsidR="00717C2C" w:rsidRPr="007433CC">
            <w:pPr>
              <w:pStyle w:val="Bezproreda"/>
              <w:jc w:val="center"/>
              <w:rPr>
                <w:rFonts w:hAnsi="Times New Roman" w:ascii="Times New Roman"/>
                <w:sz w:val="16"/>
                <w:szCs w:val="16"/>
              </w:rPr>
            </w:pPr>
            <w:r w:rsidRPr="007433CC">
              <w:rPr>
                <w:rFonts w:hAnsi="Times New Roman" w:ascii="Times New Roman"/>
                <w:sz w:val="16"/>
                <w:szCs w:val="16"/>
              </w:rPr>
              <w:t>RH, MF, PU, Područni ured Dalmacije</w:t>
            </w:r>
          </w:p>
          <w:p w:rsidRDefault="00EF7F8D" w:rsidP="009A16BD" w:rsidR="00EF7F8D" w:rsidRPr="007433CC">
            <w:pPr>
              <w:pStyle w:val="Bezproreda"/>
              <w:spacing w:before="60"/>
              <w:ind w:right="-57"/>
              <w:jc w:val="center"/>
              <w:rPr>
                <w:rFonts w:hAnsi="Times New Roman" w:ascii="Times New Roman"/>
                <w:sz w:val="16"/>
                <w:szCs w:val="16"/>
              </w:rPr>
            </w:pPr>
          </w:p>
        </w:tc>
        <w:tc>
          <w:tcPr>
            <w:tcW w:type="pct" w:w="654"/>
          </w:tcPr>
          <w:p w:rsidRDefault="00EF7F8D" w:rsidP="009A16BD" w:rsidR="00EF7F8D" w:rsidRPr="007433CC">
            <w:pPr>
              <w:pStyle w:val="Bezproreda"/>
              <w:spacing w:before="60"/>
              <w:ind w:right="-57" w:left="-57"/>
              <w:jc w:val="center"/>
              <w:rPr>
                <w:rFonts w:hAnsi="Times New Roman" w:ascii="Times New Roman"/>
                <w:sz w:val="16"/>
                <w:szCs w:val="16"/>
              </w:rPr>
            </w:pPr>
          </w:p>
          <w:p w:rsidRDefault="00EF7F8D" w:rsidP="009A16BD" w:rsidR="00EF7F8D" w:rsidRPr="007433CC">
            <w:pPr>
              <w:pStyle w:val="Bezproreda"/>
              <w:spacing w:before="60"/>
              <w:ind w:right="-57" w:left="-57"/>
              <w:jc w:val="center"/>
              <w:rPr>
                <w:rFonts w:hAnsi="Times New Roman" w:ascii="Times New Roman"/>
                <w:sz w:val="16"/>
                <w:szCs w:val="16"/>
              </w:rPr>
            </w:pPr>
            <w:r w:rsidRPr="007433CC">
              <w:rPr>
                <w:rFonts w:hAnsi="Times New Roman" w:ascii="Times New Roman"/>
                <w:sz w:val="16"/>
                <w:szCs w:val="16"/>
              </w:rPr>
              <w:t>18683136487</w:t>
            </w:r>
          </w:p>
        </w:tc>
        <w:tc>
          <w:tcPr>
            <w:tcW w:type="pct" w:w="800"/>
          </w:tcPr>
          <w:p w:rsidRDefault="00EF7F8D" w:rsidP="009A16BD" w:rsidR="00EF7F8D" w:rsidRPr="007433CC">
            <w:pPr>
              <w:pStyle w:val="Bezproreda"/>
              <w:spacing w:before="60"/>
              <w:ind w:right="-113" w:left="-57"/>
              <w:jc w:val="center"/>
              <w:rPr>
                <w:rFonts w:hAnsi="Times New Roman" w:ascii="Times New Roman"/>
                <w:sz w:val="16"/>
                <w:szCs w:val="16"/>
              </w:rPr>
            </w:pPr>
          </w:p>
          <w:p w:rsidRDefault="00717C2C" w:rsidP="009A16BD" w:rsidR="00EF7F8D" w:rsidRPr="007433CC">
            <w:pPr>
              <w:pStyle w:val="Bezproreda"/>
              <w:ind w:right="-113" w:left="-57"/>
              <w:jc w:val="center"/>
              <w:rPr>
                <w:rFonts w:hAnsi="Times New Roman" w:ascii="Times New Roman"/>
                <w:sz w:val="16"/>
                <w:szCs w:val="16"/>
              </w:rPr>
            </w:pPr>
            <w:r w:rsidRPr="007433CC">
              <w:rPr>
                <w:rFonts w:hAnsi="Times New Roman" w:ascii="Times New Roman"/>
                <w:sz w:val="16"/>
                <w:szCs w:val="16"/>
              </w:rPr>
              <w:t>Split, Trg dr. Franje Tuđmana 4</w:t>
            </w:r>
          </w:p>
        </w:tc>
        <w:tc>
          <w:tcPr>
            <w:tcW w:type="pct" w:w="945"/>
          </w:tcPr>
          <w:p w:rsidRDefault="00EF7F8D" w:rsidP="009A16BD" w:rsidR="00EF7F8D" w:rsidRPr="007433CC">
            <w:pPr>
              <w:pStyle w:val="Bezproreda"/>
              <w:spacing w:before="60"/>
              <w:ind w:right="-57" w:left="-57"/>
              <w:jc w:val="center"/>
              <w:rPr>
                <w:rFonts w:hAnsi="Times New Roman" w:ascii="Times New Roman"/>
                <w:sz w:val="16"/>
                <w:szCs w:val="16"/>
              </w:rPr>
            </w:pPr>
          </w:p>
          <w:p w:rsidRDefault="007433CC" w:rsidP="009A16BD" w:rsidR="00EF7F8D" w:rsidRPr="007433CC">
            <w:pPr>
              <w:pStyle w:val="Bezproreda"/>
              <w:spacing w:before="60"/>
              <w:ind w:right="-57" w:left="-57"/>
              <w:jc w:val="center"/>
              <w:rPr>
                <w:rFonts w:hAnsi="Times New Roman" w:ascii="Times New Roman"/>
                <w:sz w:val="16"/>
                <w:szCs w:val="16"/>
              </w:rPr>
            </w:pPr>
            <w:r>
              <w:rPr>
                <w:rFonts w:eastAsia="Times New Roman" w:hAnsi="Times New Roman" w:ascii="Times New Roman"/>
                <w:sz w:val="16"/>
                <w:szCs w:val="16"/>
                <w:lang w:eastAsia="hr-HR"/>
              </w:rPr>
              <w:t>653.116,32</w:t>
            </w:r>
          </w:p>
        </w:tc>
        <w:tc>
          <w:tcPr>
            <w:tcW w:type="pct" w:w="655"/>
          </w:tcPr>
          <w:p w:rsidRDefault="00E07A2C" w:rsidP="009A16BD" w:rsidR="00E07A2C" w:rsidRPr="007433CC">
            <w:pPr>
              <w:pStyle w:val="Bezproreda"/>
              <w:spacing w:before="60"/>
              <w:ind w:right="-57" w:left="-57"/>
              <w:jc w:val="center"/>
              <w:rPr>
                <w:rFonts w:eastAsia="Times New Roman" w:hAnsi="Times New Roman" w:ascii="Times New Roman"/>
                <w:sz w:val="16"/>
                <w:szCs w:val="16"/>
                <w:lang w:eastAsia="hr-HR"/>
              </w:rPr>
            </w:pPr>
          </w:p>
          <w:p w:rsidRDefault="00717C2C" w:rsidP="009A16BD" w:rsidR="00EF7F8D" w:rsidRPr="007433CC">
            <w:pPr>
              <w:pStyle w:val="Bezproreda"/>
              <w:spacing w:before="60"/>
              <w:ind w:right="-57" w:left="-57"/>
              <w:jc w:val="center"/>
              <w:rPr>
                <w:rFonts w:hAnsi="Times New Roman" w:ascii="Times New Roman"/>
                <w:sz w:val="16"/>
                <w:szCs w:val="16"/>
              </w:rPr>
            </w:pPr>
            <w:r w:rsidRPr="007433CC">
              <w:rPr>
                <w:rFonts w:eastAsia="Times New Roman" w:hAnsi="Times New Roman" w:ascii="Times New Roman"/>
                <w:sz w:val="16"/>
                <w:szCs w:val="16"/>
                <w:lang w:eastAsia="hr-HR"/>
              </w:rPr>
              <w:t>662.152,61</w:t>
            </w:r>
          </w:p>
        </w:tc>
        <w:tc>
          <w:tcPr>
            <w:tcW w:type="pct" w:w="509"/>
          </w:tcPr>
          <w:p w:rsidRDefault="00EF7F8D" w:rsidP="009A16BD" w:rsidR="00EF7F8D" w:rsidRPr="00E07A2C">
            <w:pPr>
              <w:pStyle w:val="Bezproreda"/>
              <w:spacing w:before="60"/>
              <w:ind w:right="-57" w:left="-57"/>
              <w:jc w:val="center"/>
              <w:rPr>
                <w:rFonts w:hAnsi="Times New Roman" w:ascii="Times New Roman"/>
                <w:color w:val="FF0000"/>
                <w:sz w:val="16"/>
                <w:szCs w:val="16"/>
              </w:rPr>
            </w:pPr>
          </w:p>
          <w:p w:rsidRDefault="00EF7F8D" w:rsidP="009A16BD" w:rsidR="00EF7F8D" w:rsidRPr="00E07A2C">
            <w:pPr>
              <w:pStyle w:val="Bezproreda"/>
              <w:spacing w:before="60"/>
              <w:ind w:right="-57" w:left="-57"/>
              <w:jc w:val="center"/>
              <w:rPr>
                <w:rFonts w:hAnsi="Times New Roman" w:ascii="Times New Roman"/>
                <w:color w:val="FF0000"/>
                <w:sz w:val="16"/>
                <w:szCs w:val="16"/>
              </w:rPr>
            </w:pPr>
            <w:r w:rsidRPr="00E07A2C">
              <w:rPr>
                <w:rFonts w:hAnsi="Times New Roman" w:ascii="Times New Roman"/>
                <w:color w:val="FF0000"/>
                <w:sz w:val="16"/>
                <w:szCs w:val="16"/>
              </w:rPr>
              <w:t>/</w:t>
            </w:r>
          </w:p>
        </w:tc>
        <w:tc>
          <w:tcPr>
            <w:tcW w:type="pct" w:w="436"/>
          </w:tcPr>
          <w:p w:rsidRDefault="00EF7F8D" w:rsidP="009A16BD" w:rsidR="00EF7F8D" w:rsidRPr="00E07A2C">
            <w:pPr>
              <w:pStyle w:val="Bezproreda"/>
              <w:spacing w:before="60"/>
              <w:ind w:right="-113" w:left="-57"/>
              <w:jc w:val="center"/>
              <w:rPr>
                <w:rFonts w:hAnsi="Times New Roman" w:ascii="Times New Roman"/>
                <w:color w:val="FF0000"/>
                <w:sz w:val="16"/>
                <w:szCs w:val="16"/>
              </w:rPr>
            </w:pPr>
          </w:p>
          <w:p w:rsidRDefault="00EF7F8D" w:rsidP="009A16BD" w:rsidR="00EF7F8D" w:rsidRPr="00E07A2C">
            <w:pPr>
              <w:pStyle w:val="Bezproreda"/>
              <w:spacing w:before="60"/>
              <w:ind w:right="-113" w:left="-57"/>
              <w:jc w:val="center"/>
              <w:rPr>
                <w:rFonts w:hAnsi="Times New Roman" w:ascii="Times New Roman"/>
                <w:color w:val="FF0000"/>
                <w:sz w:val="16"/>
                <w:szCs w:val="16"/>
              </w:rPr>
            </w:pPr>
            <w:r w:rsidRPr="00E07A2C">
              <w:rPr>
                <w:rFonts w:hAnsi="Times New Roman" w:ascii="Times New Roman"/>
                <w:color w:val="FF0000"/>
                <w:sz w:val="16"/>
                <w:szCs w:val="16"/>
              </w:rPr>
              <w:t>/</w:t>
            </w:r>
          </w:p>
        </w:tc>
      </w:tr>
      <w:tr w:rsidTr="009A16BD" w:rsidR="009A16BD" w:rsidRPr="00DB4638">
        <w:tc>
          <w:tcPr>
            <w:tcW w:type="pct" w:w="265"/>
          </w:tcPr>
          <w:p w:rsidRDefault="00E07A2C" w:rsidP="009A16BD" w:rsidR="00E07A2C">
            <w:pPr>
              <w:pStyle w:val="Bezproreda"/>
              <w:spacing w:before="60"/>
              <w:ind w:right="-57" w:left="-57"/>
              <w:jc w:val="center"/>
              <w:rPr>
                <w:rFonts w:hAnsi="Times New Roman" w:ascii="Times New Roman"/>
                <w:sz w:val="16"/>
                <w:szCs w:val="16"/>
              </w:rPr>
            </w:pPr>
          </w:p>
          <w:p w:rsidRDefault="00AB3E08" w:rsidP="009A16BD" w:rsidR="00AB3E08"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6.</w:t>
            </w:r>
          </w:p>
        </w:tc>
        <w:tc>
          <w:tcPr>
            <w:tcW w:type="pct" w:w="736"/>
          </w:tcPr>
          <w:p w:rsidRDefault="00E07A2C" w:rsidP="009A16BD" w:rsidR="00E07A2C">
            <w:pPr>
              <w:pStyle w:val="Bezproreda"/>
              <w:spacing w:before="60"/>
              <w:ind w:right="-57" w:left="-57"/>
              <w:jc w:val="center"/>
              <w:rPr>
                <w:rFonts w:hAnsi="Times New Roman" w:ascii="Times New Roman"/>
                <w:sz w:val="16"/>
                <w:szCs w:val="16"/>
              </w:rPr>
            </w:pPr>
          </w:p>
          <w:p w:rsidRDefault="00E07A2C" w:rsidP="007433CC" w:rsidR="00AB3E08" w:rsidRPr="00E07A2C">
            <w:pPr>
              <w:pStyle w:val="Bezproreda"/>
              <w:spacing w:before="60"/>
              <w:ind w:right="-57" w:left="-57"/>
              <w:jc w:val="center"/>
              <w:rPr>
                <w:rFonts w:hAnsi="Times New Roman" w:ascii="Times New Roman"/>
                <w:sz w:val="16"/>
                <w:szCs w:val="16"/>
              </w:rPr>
            </w:pPr>
            <w:r>
              <w:rPr>
                <w:rFonts w:hAnsi="Times New Roman" w:ascii="Times New Roman"/>
                <w:sz w:val="16"/>
                <w:szCs w:val="16"/>
              </w:rPr>
              <w:t xml:space="preserve">HRVATSKE </w:t>
            </w:r>
            <w:r w:rsidR="007433CC">
              <w:rPr>
                <w:rFonts w:hAnsi="Times New Roman" w:ascii="Times New Roman"/>
                <w:sz w:val="16"/>
                <w:szCs w:val="16"/>
              </w:rPr>
              <w:t>Š</w:t>
            </w:r>
            <w:r>
              <w:rPr>
                <w:rFonts w:hAnsi="Times New Roman" w:ascii="Times New Roman"/>
                <w:sz w:val="16"/>
                <w:szCs w:val="16"/>
              </w:rPr>
              <w:t>UME d.o.o.</w:t>
            </w:r>
            <w:r w:rsidR="00AB3E08" w:rsidRPr="00E07A2C">
              <w:rPr>
                <w:rFonts w:hAnsi="Times New Roman" w:ascii="Times New Roman"/>
                <w:sz w:val="16"/>
                <w:szCs w:val="16"/>
              </w:rPr>
              <w:t xml:space="preserve"> </w:t>
            </w:r>
          </w:p>
        </w:tc>
        <w:tc>
          <w:tcPr>
            <w:tcW w:type="pct" w:w="654"/>
          </w:tcPr>
          <w:p w:rsidRDefault="00E07A2C" w:rsidP="009A16BD" w:rsidR="00E07A2C">
            <w:pPr>
              <w:pStyle w:val="Bezproreda"/>
              <w:spacing w:before="60"/>
              <w:ind w:right="-57" w:left="-57"/>
              <w:jc w:val="center"/>
              <w:rPr>
                <w:rFonts w:hAnsi="Times New Roman" w:ascii="Times New Roman"/>
                <w:sz w:val="16"/>
                <w:szCs w:val="16"/>
              </w:rPr>
            </w:pPr>
          </w:p>
          <w:p w:rsidRDefault="00AB3E08" w:rsidP="009A16BD" w:rsidR="00AB3E08"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69693144506</w:t>
            </w:r>
          </w:p>
        </w:tc>
        <w:tc>
          <w:tcPr>
            <w:tcW w:type="pct" w:w="800"/>
          </w:tcPr>
          <w:p w:rsidRDefault="00E07A2C" w:rsidP="009A16BD" w:rsidR="00E07A2C">
            <w:pPr>
              <w:pStyle w:val="Bezproreda"/>
              <w:spacing w:before="60"/>
              <w:ind w:right="-113" w:left="-57"/>
              <w:jc w:val="center"/>
              <w:rPr>
                <w:rFonts w:hAnsi="Times New Roman" w:ascii="Times New Roman"/>
                <w:sz w:val="16"/>
                <w:szCs w:val="16"/>
              </w:rPr>
            </w:pPr>
          </w:p>
          <w:p w:rsidRDefault="00AB3E08" w:rsidP="009A16BD" w:rsidR="00AB3E08" w:rsidRPr="00E07A2C">
            <w:pPr>
              <w:pStyle w:val="Bezproreda"/>
              <w:spacing w:before="60"/>
              <w:ind w:right="-113" w:left="-57"/>
              <w:jc w:val="center"/>
              <w:rPr>
                <w:rFonts w:hAnsi="Times New Roman" w:ascii="Times New Roman"/>
                <w:sz w:val="16"/>
                <w:szCs w:val="16"/>
              </w:rPr>
            </w:pPr>
            <w:r w:rsidRPr="00E07A2C">
              <w:rPr>
                <w:rFonts w:hAnsi="Times New Roman" w:ascii="Times New Roman"/>
                <w:sz w:val="16"/>
                <w:szCs w:val="16"/>
              </w:rPr>
              <w:t>Ul.Ljudevita Farkaša Vukotinovića 2, Zagreb</w:t>
            </w:r>
          </w:p>
        </w:tc>
        <w:tc>
          <w:tcPr>
            <w:tcW w:type="pct" w:w="945"/>
          </w:tcPr>
          <w:p w:rsidRDefault="00E07A2C" w:rsidP="009A16BD" w:rsidR="00E07A2C">
            <w:pPr>
              <w:pStyle w:val="Bezproreda"/>
              <w:spacing w:before="60"/>
              <w:ind w:right="-57" w:left="-57"/>
              <w:jc w:val="center"/>
              <w:rPr>
                <w:rFonts w:eastAsia="Times New Roman" w:hAnsi="Times New Roman" w:ascii="Times New Roman"/>
                <w:sz w:val="16"/>
                <w:szCs w:val="16"/>
                <w:lang w:eastAsia="hr-HR"/>
              </w:rPr>
            </w:pPr>
          </w:p>
          <w:p w:rsidRDefault="00AB3E08" w:rsidP="009A16BD" w:rsidR="00AB3E08" w:rsidRPr="00E07A2C">
            <w:pPr>
              <w:pStyle w:val="Bezproreda"/>
              <w:spacing w:before="60"/>
              <w:ind w:right="-57" w:left="-57"/>
              <w:jc w:val="center"/>
              <w:rPr>
                <w:rFonts w:hAnsi="Times New Roman" w:ascii="Times New Roman"/>
                <w:sz w:val="16"/>
                <w:szCs w:val="16"/>
              </w:rPr>
            </w:pPr>
            <w:r w:rsidRPr="00E07A2C">
              <w:rPr>
                <w:rFonts w:eastAsia="Times New Roman" w:hAnsi="Times New Roman" w:ascii="Times New Roman"/>
                <w:sz w:val="16"/>
                <w:szCs w:val="16"/>
                <w:lang w:eastAsia="hr-HR"/>
              </w:rPr>
              <w:t>37.465,06</w:t>
            </w:r>
          </w:p>
        </w:tc>
        <w:tc>
          <w:tcPr>
            <w:tcW w:type="pct" w:w="655"/>
          </w:tcPr>
          <w:p w:rsidRDefault="00E07A2C" w:rsidP="009A16BD" w:rsidR="00E07A2C">
            <w:pPr>
              <w:pStyle w:val="Bezproreda"/>
              <w:spacing w:before="60"/>
              <w:ind w:right="-57" w:left="-57"/>
              <w:jc w:val="center"/>
              <w:rPr>
                <w:rFonts w:eastAsia="Times New Roman" w:hAnsi="Times New Roman" w:ascii="Times New Roman"/>
                <w:sz w:val="16"/>
                <w:szCs w:val="16"/>
                <w:lang w:eastAsia="hr-HR"/>
              </w:rPr>
            </w:pPr>
          </w:p>
          <w:p w:rsidRDefault="00AB3E08" w:rsidP="009A16BD" w:rsidR="00AB3E08" w:rsidRPr="00E07A2C">
            <w:pPr>
              <w:pStyle w:val="Bezproreda"/>
              <w:spacing w:before="60"/>
              <w:ind w:right="-57" w:left="-57"/>
              <w:jc w:val="center"/>
              <w:rPr>
                <w:rFonts w:hAnsi="Times New Roman" w:ascii="Times New Roman"/>
                <w:sz w:val="16"/>
                <w:szCs w:val="16"/>
              </w:rPr>
            </w:pPr>
            <w:r w:rsidRPr="00E07A2C">
              <w:rPr>
                <w:rFonts w:eastAsia="Times New Roman" w:hAnsi="Times New Roman" w:ascii="Times New Roman"/>
                <w:sz w:val="16"/>
                <w:szCs w:val="16"/>
                <w:lang w:eastAsia="hr-HR"/>
              </w:rPr>
              <w:t>37.465,06</w:t>
            </w:r>
          </w:p>
        </w:tc>
        <w:tc>
          <w:tcPr>
            <w:tcW w:type="pct" w:w="509"/>
          </w:tcPr>
          <w:p w:rsidRDefault="00E07A2C" w:rsidP="009A16BD" w:rsidR="00E07A2C">
            <w:pPr>
              <w:pStyle w:val="Bezproreda"/>
              <w:spacing w:before="60"/>
              <w:ind w:right="-57" w:left="-57"/>
              <w:jc w:val="center"/>
              <w:rPr>
                <w:rFonts w:hAnsi="Times New Roman" w:ascii="Times New Roman"/>
                <w:sz w:val="16"/>
                <w:szCs w:val="16"/>
              </w:rPr>
            </w:pPr>
          </w:p>
          <w:p w:rsidRDefault="00AB3E08" w:rsidP="009A16BD" w:rsidR="00AB3E08"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w:t>
            </w:r>
          </w:p>
        </w:tc>
        <w:tc>
          <w:tcPr>
            <w:tcW w:type="pct" w:w="436"/>
          </w:tcPr>
          <w:p w:rsidRDefault="00E07A2C" w:rsidP="009A16BD" w:rsidR="00E07A2C">
            <w:pPr>
              <w:pStyle w:val="Bezproreda"/>
              <w:spacing w:before="60"/>
              <w:ind w:right="-57" w:left="-57"/>
              <w:jc w:val="center"/>
              <w:rPr>
                <w:rFonts w:hAnsi="Times New Roman" w:ascii="Times New Roman"/>
                <w:sz w:val="16"/>
                <w:szCs w:val="16"/>
              </w:rPr>
            </w:pPr>
          </w:p>
          <w:p w:rsidRDefault="00AB3E08" w:rsidP="009A16BD" w:rsidR="00AB3E08"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w:t>
            </w:r>
          </w:p>
        </w:tc>
      </w:tr>
      <w:tr w:rsidTr="009A16BD" w:rsidR="009A16BD" w:rsidRPr="00DB4638">
        <w:tc>
          <w:tcPr>
            <w:tcW w:type="pct" w:w="265"/>
          </w:tcPr>
          <w:p w:rsidRDefault="00EF7F8D" w:rsidP="009A16BD" w:rsidR="00EF7F8D" w:rsidRPr="00E07A2C">
            <w:pPr>
              <w:pStyle w:val="Bezproreda"/>
              <w:spacing w:before="60"/>
              <w:ind w:right="-57" w:left="-57"/>
              <w:jc w:val="center"/>
              <w:rPr>
                <w:rFonts w:hAnsi="Times New Roman" w:ascii="Times New Roman"/>
                <w:sz w:val="16"/>
                <w:szCs w:val="16"/>
              </w:rPr>
            </w:pPr>
          </w:p>
          <w:p w:rsidRDefault="006B563F" w:rsidP="009A16BD" w:rsidR="00EF7F8D"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7</w:t>
            </w:r>
            <w:r w:rsidR="00EF7F8D" w:rsidRPr="00E07A2C">
              <w:rPr>
                <w:rFonts w:hAnsi="Times New Roman" w:ascii="Times New Roman"/>
                <w:sz w:val="16"/>
                <w:szCs w:val="16"/>
              </w:rPr>
              <w:t>.</w:t>
            </w:r>
          </w:p>
        </w:tc>
        <w:tc>
          <w:tcPr>
            <w:tcW w:type="pct" w:w="736"/>
          </w:tcPr>
          <w:p w:rsidRDefault="00EF7F8D" w:rsidP="009A16BD" w:rsidR="00EF7F8D" w:rsidRPr="00E07A2C">
            <w:pPr>
              <w:pStyle w:val="Bezproreda"/>
              <w:spacing w:before="60"/>
              <w:ind w:right="-57" w:left="-57"/>
              <w:jc w:val="center"/>
              <w:rPr>
                <w:rFonts w:hAnsi="Times New Roman" w:ascii="Times New Roman"/>
                <w:sz w:val="16"/>
                <w:szCs w:val="16"/>
              </w:rPr>
            </w:pPr>
          </w:p>
          <w:p w:rsidRDefault="00EF7F8D" w:rsidP="009A16BD" w:rsidR="00EF7F8D"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Hrvatski telekom d.d.</w:t>
            </w:r>
          </w:p>
        </w:tc>
        <w:tc>
          <w:tcPr>
            <w:tcW w:type="pct" w:w="654"/>
          </w:tcPr>
          <w:p w:rsidRDefault="00EF7F8D" w:rsidP="009A16BD" w:rsidR="00EF7F8D" w:rsidRPr="00E07A2C">
            <w:pPr>
              <w:pStyle w:val="Bezproreda"/>
              <w:spacing w:before="60"/>
              <w:ind w:right="-57" w:left="-57"/>
              <w:jc w:val="center"/>
              <w:rPr>
                <w:rFonts w:hAnsi="Times New Roman" w:ascii="Times New Roman"/>
                <w:sz w:val="16"/>
                <w:szCs w:val="16"/>
              </w:rPr>
            </w:pPr>
          </w:p>
          <w:p w:rsidRDefault="00EF7F8D" w:rsidP="009A16BD" w:rsidR="00EF7F8D"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81793146560</w:t>
            </w:r>
          </w:p>
        </w:tc>
        <w:tc>
          <w:tcPr>
            <w:tcW w:type="pct" w:w="800"/>
          </w:tcPr>
          <w:p w:rsidRDefault="00EF7F8D" w:rsidP="009A16BD" w:rsidR="00EF7F8D" w:rsidRPr="00E07A2C">
            <w:pPr>
              <w:pStyle w:val="Bezproreda"/>
              <w:spacing w:before="60"/>
              <w:ind w:right="-113" w:left="-57"/>
              <w:jc w:val="center"/>
              <w:rPr>
                <w:rFonts w:hAnsi="Times New Roman" w:ascii="Times New Roman"/>
                <w:sz w:val="16"/>
                <w:szCs w:val="16"/>
              </w:rPr>
            </w:pPr>
          </w:p>
          <w:p w:rsidRDefault="00EF7F8D" w:rsidP="009A16BD" w:rsidR="00EF7F8D" w:rsidRPr="00E07A2C">
            <w:pPr>
              <w:pStyle w:val="Bezproreda"/>
              <w:spacing w:before="60"/>
              <w:ind w:right="-113" w:left="-57"/>
              <w:jc w:val="center"/>
              <w:rPr>
                <w:rFonts w:hAnsi="Times New Roman" w:ascii="Times New Roman"/>
                <w:sz w:val="16"/>
                <w:szCs w:val="16"/>
              </w:rPr>
            </w:pPr>
            <w:r w:rsidRPr="00E07A2C">
              <w:rPr>
                <w:rFonts w:hAnsi="Times New Roman" w:ascii="Times New Roman"/>
                <w:sz w:val="16"/>
                <w:szCs w:val="16"/>
              </w:rPr>
              <w:t>R.F. Mihanovića 9</w:t>
            </w:r>
          </w:p>
          <w:p w:rsidRDefault="00EF7F8D" w:rsidP="009A16BD" w:rsidR="00EF7F8D" w:rsidRPr="00E07A2C">
            <w:pPr>
              <w:pStyle w:val="Bezproreda"/>
              <w:spacing w:after="60"/>
              <w:ind w:right="-113" w:left="-57"/>
              <w:jc w:val="center"/>
              <w:rPr>
                <w:rFonts w:hAnsi="Times New Roman" w:ascii="Times New Roman"/>
                <w:sz w:val="16"/>
                <w:szCs w:val="16"/>
              </w:rPr>
            </w:pPr>
            <w:r w:rsidRPr="00E07A2C">
              <w:rPr>
                <w:rFonts w:hAnsi="Times New Roman" w:ascii="Times New Roman"/>
                <w:sz w:val="16"/>
                <w:szCs w:val="16"/>
              </w:rPr>
              <w:t>Zagreb</w:t>
            </w:r>
          </w:p>
        </w:tc>
        <w:tc>
          <w:tcPr>
            <w:tcW w:type="pct" w:w="945"/>
          </w:tcPr>
          <w:p w:rsidRDefault="00EF7F8D" w:rsidP="009A16BD" w:rsidR="00EF7F8D" w:rsidRPr="00E07A2C">
            <w:pPr>
              <w:pStyle w:val="Bezproreda"/>
              <w:spacing w:before="60"/>
              <w:ind w:right="-57" w:left="-57"/>
              <w:jc w:val="center"/>
              <w:rPr>
                <w:rFonts w:hAnsi="Times New Roman" w:ascii="Times New Roman"/>
                <w:sz w:val="16"/>
                <w:szCs w:val="16"/>
              </w:rPr>
            </w:pPr>
          </w:p>
          <w:p w:rsidRDefault="006B563F" w:rsidP="009A16BD" w:rsidR="00EF7F8D"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17.132,86</w:t>
            </w:r>
          </w:p>
        </w:tc>
        <w:tc>
          <w:tcPr>
            <w:tcW w:type="pct" w:w="655"/>
          </w:tcPr>
          <w:p w:rsidRDefault="00EF7F8D" w:rsidP="009A16BD" w:rsidR="00EF7F8D" w:rsidRPr="00E07A2C">
            <w:pPr>
              <w:pStyle w:val="Bezproreda"/>
              <w:spacing w:before="60"/>
              <w:ind w:right="-57" w:left="-57"/>
              <w:jc w:val="center"/>
              <w:rPr>
                <w:rFonts w:hAnsi="Times New Roman" w:ascii="Times New Roman"/>
                <w:sz w:val="16"/>
                <w:szCs w:val="16"/>
              </w:rPr>
            </w:pPr>
          </w:p>
          <w:p w:rsidRDefault="006B563F" w:rsidP="009A16BD" w:rsidR="00EF7F8D"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17.132,86</w:t>
            </w:r>
          </w:p>
        </w:tc>
        <w:tc>
          <w:tcPr>
            <w:tcW w:type="pct" w:w="509"/>
          </w:tcPr>
          <w:p w:rsidRDefault="00EF7F8D" w:rsidP="009A16BD" w:rsidR="00EF7F8D" w:rsidRPr="00E07A2C">
            <w:pPr>
              <w:pStyle w:val="Bezproreda"/>
              <w:spacing w:before="60"/>
              <w:ind w:right="-57" w:left="-57"/>
              <w:jc w:val="center"/>
              <w:rPr>
                <w:rFonts w:hAnsi="Times New Roman" w:ascii="Times New Roman"/>
                <w:sz w:val="16"/>
                <w:szCs w:val="16"/>
              </w:rPr>
            </w:pPr>
          </w:p>
          <w:p w:rsidRDefault="00EF7F8D" w:rsidP="009A16BD" w:rsidR="00EF7F8D"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w:t>
            </w:r>
          </w:p>
        </w:tc>
        <w:tc>
          <w:tcPr>
            <w:tcW w:type="pct" w:w="436"/>
          </w:tcPr>
          <w:p w:rsidRDefault="00EF7F8D" w:rsidP="009A16BD" w:rsidR="00EF7F8D" w:rsidRPr="00E07A2C">
            <w:pPr>
              <w:pStyle w:val="Bezproreda"/>
              <w:spacing w:before="60"/>
              <w:ind w:right="-57" w:left="-57"/>
              <w:jc w:val="center"/>
              <w:rPr>
                <w:rFonts w:hAnsi="Times New Roman" w:ascii="Times New Roman"/>
                <w:sz w:val="16"/>
                <w:szCs w:val="16"/>
              </w:rPr>
            </w:pPr>
          </w:p>
          <w:p w:rsidRDefault="00EF7F8D" w:rsidP="009A16BD" w:rsidR="00EF7F8D"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w:t>
            </w:r>
          </w:p>
        </w:tc>
      </w:tr>
      <w:tr w:rsidTr="009A16BD" w:rsidR="009A16BD" w:rsidRPr="00DB4638">
        <w:tc>
          <w:tcPr>
            <w:tcW w:type="pct" w:w="265"/>
          </w:tcPr>
          <w:p w:rsidRDefault="00E07A2C" w:rsidP="009A16BD" w:rsidR="00E07A2C">
            <w:pPr>
              <w:pStyle w:val="Bezproreda"/>
              <w:spacing w:before="60"/>
              <w:ind w:right="-57" w:left="-57"/>
              <w:jc w:val="center"/>
              <w:rPr>
                <w:rFonts w:hAnsi="Times New Roman" w:ascii="Times New Roman"/>
                <w:sz w:val="16"/>
                <w:szCs w:val="16"/>
              </w:rPr>
            </w:pPr>
          </w:p>
          <w:p w:rsidRDefault="00867814" w:rsidP="009A16BD" w:rsidR="00867814"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8.</w:t>
            </w:r>
          </w:p>
        </w:tc>
        <w:tc>
          <w:tcPr>
            <w:tcW w:type="pct" w:w="736"/>
          </w:tcPr>
          <w:p w:rsidRDefault="00E07A2C" w:rsidP="009A16BD" w:rsidR="00E07A2C">
            <w:pPr>
              <w:pStyle w:val="Bezproreda"/>
              <w:spacing w:before="60"/>
              <w:ind w:right="-57" w:left="-57"/>
              <w:jc w:val="center"/>
              <w:rPr>
                <w:rFonts w:hAnsi="Times New Roman" w:ascii="Times New Roman"/>
                <w:sz w:val="16"/>
                <w:szCs w:val="16"/>
              </w:rPr>
            </w:pPr>
          </w:p>
          <w:p w:rsidRDefault="00867814" w:rsidP="009A16BD" w:rsidR="00867814"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UNIQA osiguranje d.d.</w:t>
            </w:r>
          </w:p>
        </w:tc>
        <w:tc>
          <w:tcPr>
            <w:tcW w:type="pct" w:w="654"/>
          </w:tcPr>
          <w:p w:rsidRDefault="00E07A2C" w:rsidP="009A16BD" w:rsidR="00E07A2C">
            <w:pPr>
              <w:pStyle w:val="Bezproreda"/>
              <w:spacing w:before="60"/>
              <w:ind w:right="-57" w:left="-57"/>
              <w:jc w:val="center"/>
              <w:rPr>
                <w:rFonts w:hAnsi="Times New Roman" w:ascii="Times New Roman"/>
                <w:sz w:val="16"/>
                <w:szCs w:val="16"/>
              </w:rPr>
            </w:pPr>
          </w:p>
          <w:p w:rsidRDefault="00867814" w:rsidP="009A16BD" w:rsidR="00867814"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75665455333</w:t>
            </w:r>
          </w:p>
        </w:tc>
        <w:tc>
          <w:tcPr>
            <w:tcW w:type="pct" w:w="800"/>
          </w:tcPr>
          <w:p w:rsidRDefault="00E07A2C" w:rsidP="009A16BD" w:rsidR="00E07A2C">
            <w:pPr>
              <w:pStyle w:val="Bezproreda"/>
              <w:spacing w:before="60"/>
              <w:ind w:right="-113" w:left="-57"/>
              <w:jc w:val="center"/>
              <w:rPr>
                <w:rFonts w:hAnsi="Times New Roman" w:ascii="Times New Roman"/>
                <w:sz w:val="16"/>
                <w:szCs w:val="16"/>
              </w:rPr>
            </w:pPr>
          </w:p>
          <w:p w:rsidRDefault="00867814" w:rsidP="009A16BD" w:rsidR="00867814" w:rsidRPr="00E07A2C">
            <w:pPr>
              <w:pStyle w:val="Bezproreda"/>
              <w:spacing w:before="60"/>
              <w:ind w:right="-113" w:left="-57"/>
              <w:jc w:val="center"/>
              <w:rPr>
                <w:rFonts w:hAnsi="Times New Roman" w:ascii="Times New Roman"/>
                <w:sz w:val="16"/>
                <w:szCs w:val="16"/>
              </w:rPr>
            </w:pPr>
            <w:r w:rsidRPr="00E07A2C">
              <w:rPr>
                <w:rFonts w:hAnsi="Times New Roman" w:ascii="Times New Roman"/>
                <w:sz w:val="16"/>
                <w:szCs w:val="16"/>
              </w:rPr>
              <w:t>Zagreb, Planinska 13 A</w:t>
            </w:r>
          </w:p>
        </w:tc>
        <w:tc>
          <w:tcPr>
            <w:tcW w:type="pct" w:w="945"/>
          </w:tcPr>
          <w:p w:rsidRDefault="00E07A2C" w:rsidP="009A16BD" w:rsidR="00E07A2C">
            <w:pPr>
              <w:pStyle w:val="Bezproreda"/>
              <w:spacing w:before="60"/>
              <w:ind w:right="-57" w:left="-57"/>
              <w:jc w:val="center"/>
              <w:rPr>
                <w:rFonts w:eastAsia="Times New Roman" w:hAnsi="Times New Roman" w:ascii="Times New Roman"/>
                <w:sz w:val="16"/>
                <w:szCs w:val="16"/>
                <w:lang w:eastAsia="hr-HR"/>
              </w:rPr>
            </w:pPr>
          </w:p>
          <w:p w:rsidRDefault="00867814" w:rsidP="009A16BD" w:rsidR="00867814" w:rsidRPr="00E07A2C">
            <w:pPr>
              <w:pStyle w:val="Bezproreda"/>
              <w:spacing w:before="60"/>
              <w:ind w:right="-57" w:left="-57"/>
              <w:jc w:val="center"/>
              <w:rPr>
                <w:rFonts w:hAnsi="Times New Roman" w:ascii="Times New Roman"/>
                <w:sz w:val="16"/>
                <w:szCs w:val="16"/>
              </w:rPr>
            </w:pPr>
            <w:r w:rsidRPr="00E07A2C">
              <w:rPr>
                <w:rFonts w:eastAsia="Times New Roman" w:hAnsi="Times New Roman" w:ascii="Times New Roman"/>
                <w:sz w:val="16"/>
                <w:szCs w:val="16"/>
                <w:lang w:eastAsia="hr-HR"/>
              </w:rPr>
              <w:t>9.815,23</w:t>
            </w:r>
          </w:p>
        </w:tc>
        <w:tc>
          <w:tcPr>
            <w:tcW w:type="pct" w:w="655"/>
          </w:tcPr>
          <w:p w:rsidRDefault="00E07A2C" w:rsidP="009A16BD" w:rsidR="00E07A2C">
            <w:pPr>
              <w:pStyle w:val="Bezproreda"/>
              <w:spacing w:before="60"/>
              <w:ind w:right="-57" w:left="-57"/>
              <w:jc w:val="center"/>
              <w:rPr>
                <w:rFonts w:eastAsia="Times New Roman" w:hAnsi="Times New Roman" w:ascii="Times New Roman"/>
                <w:sz w:val="16"/>
                <w:szCs w:val="16"/>
                <w:lang w:eastAsia="hr-HR"/>
              </w:rPr>
            </w:pPr>
          </w:p>
          <w:p w:rsidRDefault="00867814" w:rsidP="009A16BD" w:rsidR="00867814" w:rsidRPr="00E07A2C">
            <w:pPr>
              <w:pStyle w:val="Bezproreda"/>
              <w:spacing w:before="60"/>
              <w:ind w:right="-57" w:left="-57"/>
              <w:jc w:val="center"/>
              <w:rPr>
                <w:rFonts w:hAnsi="Times New Roman" w:ascii="Times New Roman"/>
                <w:sz w:val="16"/>
                <w:szCs w:val="16"/>
              </w:rPr>
            </w:pPr>
            <w:r w:rsidRPr="00E07A2C">
              <w:rPr>
                <w:rFonts w:eastAsia="Times New Roman" w:hAnsi="Times New Roman" w:ascii="Times New Roman"/>
                <w:sz w:val="16"/>
                <w:szCs w:val="16"/>
                <w:lang w:eastAsia="hr-HR"/>
              </w:rPr>
              <w:t>9.815,23</w:t>
            </w:r>
          </w:p>
        </w:tc>
        <w:tc>
          <w:tcPr>
            <w:tcW w:type="pct" w:w="509"/>
          </w:tcPr>
          <w:p w:rsidRDefault="00867814" w:rsidP="009A16BD" w:rsidR="00867814">
            <w:pPr>
              <w:pStyle w:val="Bezproreda"/>
              <w:spacing w:before="60"/>
              <w:ind w:right="-57" w:left="-57"/>
              <w:jc w:val="center"/>
              <w:rPr>
                <w:rFonts w:hAnsi="Times New Roman" w:ascii="Times New Roman"/>
                <w:sz w:val="16"/>
                <w:szCs w:val="16"/>
              </w:rPr>
            </w:pPr>
          </w:p>
          <w:p w:rsidRDefault="007433CC" w:rsidP="009A16BD" w:rsidR="007433CC" w:rsidRPr="00E07A2C">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c>
          <w:tcPr>
            <w:tcW w:type="pct" w:w="436"/>
          </w:tcPr>
          <w:p w:rsidRDefault="00867814" w:rsidP="009A16BD" w:rsidR="00867814">
            <w:pPr>
              <w:pStyle w:val="Bezproreda"/>
              <w:spacing w:before="60"/>
              <w:ind w:right="-57" w:left="-57"/>
              <w:jc w:val="center"/>
              <w:rPr>
                <w:rFonts w:hAnsi="Times New Roman" w:ascii="Times New Roman"/>
                <w:sz w:val="16"/>
                <w:szCs w:val="16"/>
              </w:rPr>
            </w:pPr>
          </w:p>
          <w:p w:rsidRDefault="007433CC" w:rsidP="009A16BD" w:rsidR="007433CC" w:rsidRPr="00E07A2C">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r>
      <w:tr w:rsidTr="009A16BD" w:rsidR="009A16BD" w:rsidRPr="00DB4638">
        <w:tc>
          <w:tcPr>
            <w:tcW w:type="pct" w:w="265"/>
          </w:tcPr>
          <w:p w:rsidRDefault="007433CC" w:rsidP="009A16BD" w:rsidR="007433CC">
            <w:pPr>
              <w:pStyle w:val="Bezproreda"/>
              <w:spacing w:before="60"/>
              <w:ind w:right="-57" w:left="-57"/>
              <w:jc w:val="center"/>
              <w:rPr>
                <w:rFonts w:hAnsi="Times New Roman" w:ascii="Times New Roman"/>
                <w:sz w:val="16"/>
                <w:szCs w:val="16"/>
              </w:rPr>
            </w:pPr>
          </w:p>
          <w:p w:rsidRDefault="00867814" w:rsidP="009A16BD" w:rsidR="00867814"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9.</w:t>
            </w:r>
          </w:p>
        </w:tc>
        <w:tc>
          <w:tcPr>
            <w:tcW w:type="pct" w:w="736"/>
          </w:tcPr>
          <w:p w:rsidRDefault="007433CC" w:rsidP="009A16BD" w:rsidR="007433CC">
            <w:pPr>
              <w:pStyle w:val="Bezproreda"/>
              <w:spacing w:before="60"/>
              <w:ind w:right="-57" w:left="-57"/>
              <w:jc w:val="center"/>
              <w:rPr>
                <w:rFonts w:eastAsia="Times New Roman" w:hAnsi="Times New Roman" w:ascii="Times New Roman"/>
                <w:sz w:val="16"/>
                <w:szCs w:val="16"/>
                <w:lang w:eastAsia="hr-HR"/>
              </w:rPr>
            </w:pPr>
          </w:p>
          <w:p w:rsidRDefault="00867814" w:rsidP="009A16BD" w:rsidR="00867814" w:rsidRPr="00E07A2C">
            <w:pPr>
              <w:pStyle w:val="Bezproreda"/>
              <w:spacing w:before="60"/>
              <w:ind w:right="-57" w:left="-57"/>
              <w:jc w:val="center"/>
              <w:rPr>
                <w:rFonts w:hAnsi="Times New Roman" w:ascii="Times New Roman"/>
                <w:sz w:val="16"/>
                <w:szCs w:val="16"/>
              </w:rPr>
            </w:pPr>
            <w:r w:rsidRPr="00E07A2C">
              <w:rPr>
                <w:rFonts w:eastAsia="Times New Roman" w:hAnsi="Times New Roman" w:ascii="Times New Roman"/>
                <w:sz w:val="16"/>
                <w:szCs w:val="16"/>
                <w:lang w:eastAsia="hr-HR"/>
              </w:rPr>
              <w:t>HP- HRVATSKA POŠTA d.d.</w:t>
            </w:r>
          </w:p>
        </w:tc>
        <w:tc>
          <w:tcPr>
            <w:tcW w:type="pct" w:w="654"/>
          </w:tcPr>
          <w:p w:rsidRDefault="007433CC" w:rsidP="009A16BD" w:rsidR="007433CC">
            <w:pPr>
              <w:pStyle w:val="Bezproreda"/>
              <w:spacing w:before="60"/>
              <w:ind w:right="-57" w:left="-57"/>
              <w:jc w:val="center"/>
              <w:rPr>
                <w:rFonts w:eastAsia="Times New Roman" w:hAnsi="Times New Roman" w:ascii="Times New Roman"/>
                <w:sz w:val="16"/>
                <w:szCs w:val="16"/>
                <w:lang w:eastAsia="hr-HR"/>
              </w:rPr>
            </w:pPr>
          </w:p>
          <w:p w:rsidRDefault="00867814" w:rsidP="009A16BD" w:rsidR="00867814" w:rsidRPr="00E07A2C">
            <w:pPr>
              <w:pStyle w:val="Bezproreda"/>
              <w:spacing w:before="60"/>
              <w:ind w:right="-57" w:left="-57"/>
              <w:jc w:val="center"/>
              <w:rPr>
                <w:rFonts w:hAnsi="Times New Roman" w:ascii="Times New Roman"/>
                <w:sz w:val="16"/>
                <w:szCs w:val="16"/>
              </w:rPr>
            </w:pPr>
            <w:r w:rsidRPr="00E07A2C">
              <w:rPr>
                <w:rFonts w:eastAsia="Times New Roman" w:hAnsi="Times New Roman" w:ascii="Times New Roman"/>
                <w:sz w:val="16"/>
                <w:szCs w:val="16"/>
                <w:lang w:eastAsia="hr-HR"/>
              </w:rPr>
              <w:t>87311810356</w:t>
            </w:r>
          </w:p>
        </w:tc>
        <w:tc>
          <w:tcPr>
            <w:tcW w:type="pct" w:w="800"/>
          </w:tcPr>
          <w:p w:rsidRDefault="007433CC" w:rsidP="009A16BD" w:rsidR="007433CC">
            <w:pPr>
              <w:pStyle w:val="Bezproreda"/>
              <w:spacing w:before="60"/>
              <w:ind w:right="-113" w:left="-57"/>
              <w:jc w:val="center"/>
              <w:rPr>
                <w:rFonts w:eastAsia="Times New Roman" w:hAnsi="Times New Roman" w:ascii="Times New Roman"/>
                <w:sz w:val="16"/>
                <w:szCs w:val="16"/>
                <w:lang w:eastAsia="hr-HR"/>
              </w:rPr>
            </w:pPr>
          </w:p>
          <w:p w:rsidRDefault="00867814" w:rsidP="009A16BD" w:rsidR="00867814" w:rsidRPr="00E07A2C">
            <w:pPr>
              <w:pStyle w:val="Bezproreda"/>
              <w:spacing w:before="60"/>
              <w:ind w:right="-113" w:left="-57"/>
              <w:jc w:val="center"/>
              <w:rPr>
                <w:rFonts w:hAnsi="Times New Roman" w:ascii="Times New Roman"/>
                <w:sz w:val="16"/>
                <w:szCs w:val="16"/>
              </w:rPr>
            </w:pPr>
            <w:r w:rsidRPr="00E07A2C">
              <w:rPr>
                <w:rFonts w:eastAsia="Times New Roman" w:hAnsi="Times New Roman" w:ascii="Times New Roman"/>
                <w:sz w:val="16"/>
                <w:szCs w:val="16"/>
                <w:lang w:eastAsia="hr-HR"/>
              </w:rPr>
              <w:t>Zagreb, Jurišićeva 13</w:t>
            </w:r>
          </w:p>
        </w:tc>
        <w:tc>
          <w:tcPr>
            <w:tcW w:type="pct" w:w="945"/>
          </w:tcPr>
          <w:p w:rsidRDefault="007433CC" w:rsidP="009A16BD" w:rsidR="007433CC">
            <w:pPr>
              <w:pStyle w:val="Bezproreda"/>
              <w:spacing w:before="60"/>
              <w:ind w:right="-57" w:left="-57"/>
              <w:jc w:val="center"/>
              <w:rPr>
                <w:rFonts w:eastAsia="Times New Roman" w:hAnsi="Times New Roman" w:ascii="Times New Roman"/>
                <w:sz w:val="16"/>
                <w:szCs w:val="16"/>
                <w:lang w:eastAsia="hr-HR"/>
              </w:rPr>
            </w:pPr>
          </w:p>
          <w:p w:rsidRDefault="00867814" w:rsidP="009A16BD" w:rsidR="00867814" w:rsidRPr="00E07A2C">
            <w:pPr>
              <w:pStyle w:val="Bezproreda"/>
              <w:spacing w:before="60"/>
              <w:ind w:right="-57" w:left="-57"/>
              <w:jc w:val="center"/>
              <w:rPr>
                <w:rFonts w:hAnsi="Times New Roman" w:ascii="Times New Roman"/>
                <w:sz w:val="16"/>
                <w:szCs w:val="16"/>
              </w:rPr>
            </w:pPr>
            <w:r w:rsidRPr="00E07A2C">
              <w:rPr>
                <w:rFonts w:eastAsia="Times New Roman" w:hAnsi="Times New Roman" w:ascii="Times New Roman"/>
                <w:sz w:val="16"/>
                <w:szCs w:val="16"/>
                <w:lang w:eastAsia="hr-HR"/>
              </w:rPr>
              <w:t>4.502,29</w:t>
            </w:r>
          </w:p>
        </w:tc>
        <w:tc>
          <w:tcPr>
            <w:tcW w:type="pct" w:w="655"/>
          </w:tcPr>
          <w:p w:rsidRDefault="007433CC" w:rsidP="009A16BD" w:rsidR="007433CC">
            <w:pPr>
              <w:pStyle w:val="Bezproreda"/>
              <w:spacing w:before="60"/>
              <w:ind w:right="-57" w:left="-57"/>
              <w:jc w:val="center"/>
              <w:rPr>
                <w:rFonts w:eastAsia="Times New Roman" w:hAnsi="Times New Roman" w:ascii="Times New Roman"/>
                <w:sz w:val="16"/>
                <w:szCs w:val="16"/>
                <w:lang w:eastAsia="hr-HR"/>
              </w:rPr>
            </w:pPr>
          </w:p>
          <w:p w:rsidRDefault="00867814" w:rsidP="009A16BD" w:rsidR="00867814" w:rsidRPr="00E07A2C">
            <w:pPr>
              <w:pStyle w:val="Bezproreda"/>
              <w:spacing w:before="60"/>
              <w:ind w:right="-57" w:left="-57"/>
              <w:jc w:val="center"/>
              <w:rPr>
                <w:rFonts w:hAnsi="Times New Roman" w:ascii="Times New Roman"/>
                <w:sz w:val="16"/>
                <w:szCs w:val="16"/>
              </w:rPr>
            </w:pPr>
            <w:r w:rsidRPr="00E07A2C">
              <w:rPr>
                <w:rFonts w:eastAsia="Times New Roman" w:hAnsi="Times New Roman" w:ascii="Times New Roman"/>
                <w:sz w:val="16"/>
                <w:szCs w:val="16"/>
                <w:lang w:eastAsia="hr-HR"/>
              </w:rPr>
              <w:t>4.502,29</w:t>
            </w:r>
          </w:p>
        </w:tc>
        <w:tc>
          <w:tcPr>
            <w:tcW w:type="pct" w:w="509"/>
          </w:tcPr>
          <w:p w:rsidRDefault="007433CC" w:rsidP="009A16BD" w:rsidR="007433CC">
            <w:pPr>
              <w:pStyle w:val="Bezproreda"/>
              <w:spacing w:before="60"/>
              <w:ind w:right="-57" w:left="-57"/>
              <w:jc w:val="center"/>
              <w:rPr>
                <w:rFonts w:hAnsi="Times New Roman" w:ascii="Times New Roman"/>
                <w:sz w:val="16"/>
                <w:szCs w:val="16"/>
              </w:rPr>
            </w:pPr>
          </w:p>
          <w:p w:rsidRDefault="00867814" w:rsidP="009A16BD" w:rsidR="00867814"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w:t>
            </w:r>
          </w:p>
        </w:tc>
        <w:tc>
          <w:tcPr>
            <w:tcW w:type="pct" w:w="436"/>
          </w:tcPr>
          <w:p w:rsidRDefault="007433CC" w:rsidP="009A16BD" w:rsidR="007433CC">
            <w:pPr>
              <w:pStyle w:val="Bezproreda"/>
              <w:spacing w:before="60"/>
              <w:ind w:right="-57" w:left="-57"/>
              <w:jc w:val="center"/>
              <w:rPr>
                <w:rFonts w:hAnsi="Times New Roman" w:ascii="Times New Roman"/>
                <w:sz w:val="16"/>
                <w:szCs w:val="16"/>
              </w:rPr>
            </w:pPr>
          </w:p>
          <w:p w:rsidRDefault="00867814" w:rsidP="009A16BD" w:rsidR="00867814"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w:t>
            </w:r>
          </w:p>
        </w:tc>
      </w:tr>
      <w:tr w:rsidTr="009A16BD" w:rsidR="009A16BD" w:rsidRPr="00DB4638">
        <w:tc>
          <w:tcPr>
            <w:tcW w:type="pct" w:w="265"/>
          </w:tcPr>
          <w:p w:rsidRDefault="007433CC" w:rsidP="009A16BD" w:rsidR="007433CC">
            <w:pPr>
              <w:pStyle w:val="Bezproreda"/>
              <w:spacing w:before="60"/>
              <w:ind w:right="-57" w:left="-57"/>
              <w:jc w:val="center"/>
              <w:rPr>
                <w:rFonts w:hAnsi="Times New Roman" w:ascii="Times New Roman"/>
                <w:sz w:val="16"/>
                <w:szCs w:val="16"/>
              </w:rPr>
            </w:pPr>
          </w:p>
          <w:p w:rsidRDefault="00867814" w:rsidP="009A16BD" w:rsidR="00867814"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10.</w:t>
            </w:r>
          </w:p>
        </w:tc>
        <w:tc>
          <w:tcPr>
            <w:tcW w:type="pct" w:w="736"/>
          </w:tcPr>
          <w:p w:rsidRDefault="007433CC" w:rsidP="009A16BD" w:rsidR="007433CC">
            <w:pPr>
              <w:pStyle w:val="Bezproreda"/>
              <w:spacing w:before="60"/>
              <w:ind w:right="-57" w:left="-57"/>
              <w:jc w:val="center"/>
              <w:rPr>
                <w:rFonts w:eastAsia="Times New Roman" w:hAnsi="Times New Roman" w:ascii="Times New Roman"/>
                <w:sz w:val="16"/>
                <w:szCs w:val="16"/>
                <w:lang w:eastAsia="hr-HR"/>
              </w:rPr>
            </w:pPr>
          </w:p>
          <w:p w:rsidRDefault="00867814" w:rsidP="009A16BD" w:rsidR="00867814" w:rsidRPr="00E07A2C">
            <w:pPr>
              <w:pStyle w:val="Bezproreda"/>
              <w:spacing w:before="60"/>
              <w:ind w:right="-57" w:left="-57"/>
              <w:jc w:val="center"/>
              <w:rPr>
                <w:rFonts w:hAnsi="Times New Roman" w:ascii="Times New Roman"/>
                <w:sz w:val="16"/>
                <w:szCs w:val="16"/>
              </w:rPr>
            </w:pPr>
            <w:r w:rsidRPr="00E07A2C">
              <w:rPr>
                <w:rFonts w:eastAsia="Times New Roman" w:hAnsi="Times New Roman" w:ascii="Times New Roman"/>
                <w:sz w:val="16"/>
                <w:szCs w:val="16"/>
                <w:lang w:eastAsia="hr-HR"/>
              </w:rPr>
              <w:t>ODVJETNIČKI URED Radojka Petrović Ivanišević</w:t>
            </w:r>
          </w:p>
        </w:tc>
        <w:tc>
          <w:tcPr>
            <w:tcW w:type="pct" w:w="654"/>
          </w:tcPr>
          <w:p w:rsidRDefault="00E07A2C" w:rsidP="009A16BD" w:rsidR="00E07A2C">
            <w:pPr>
              <w:pStyle w:val="Bezproreda"/>
              <w:spacing w:before="60"/>
              <w:ind w:right="-57" w:left="-57"/>
              <w:jc w:val="center"/>
              <w:rPr>
                <w:rFonts w:eastAsia="Times New Roman" w:hAnsi="Times New Roman" w:ascii="Times New Roman"/>
                <w:sz w:val="16"/>
                <w:szCs w:val="16"/>
                <w:lang w:eastAsia="hr-HR"/>
              </w:rPr>
            </w:pPr>
          </w:p>
          <w:p w:rsidRDefault="00867814" w:rsidP="009A16BD" w:rsidR="00867814" w:rsidRPr="00E07A2C">
            <w:pPr>
              <w:pStyle w:val="Bezproreda"/>
              <w:spacing w:before="60"/>
              <w:ind w:right="-57" w:left="-57"/>
              <w:jc w:val="center"/>
              <w:rPr>
                <w:rFonts w:hAnsi="Times New Roman" w:ascii="Times New Roman"/>
                <w:sz w:val="16"/>
                <w:szCs w:val="16"/>
              </w:rPr>
            </w:pPr>
            <w:r w:rsidRPr="00E07A2C">
              <w:rPr>
                <w:rFonts w:eastAsia="Times New Roman" w:hAnsi="Times New Roman" w:ascii="Times New Roman"/>
                <w:sz w:val="16"/>
                <w:szCs w:val="16"/>
                <w:lang w:eastAsia="hr-HR"/>
              </w:rPr>
              <w:t>35305886927</w:t>
            </w:r>
          </w:p>
        </w:tc>
        <w:tc>
          <w:tcPr>
            <w:tcW w:type="pct" w:w="800"/>
          </w:tcPr>
          <w:p w:rsidRDefault="00E07A2C" w:rsidP="009A16BD" w:rsidR="00E07A2C">
            <w:pPr>
              <w:pStyle w:val="Bezproreda"/>
              <w:spacing w:before="60"/>
              <w:ind w:right="-113" w:left="-57"/>
              <w:jc w:val="center"/>
              <w:rPr>
                <w:rFonts w:eastAsia="Times New Roman" w:hAnsi="Times New Roman" w:ascii="Times New Roman"/>
                <w:sz w:val="16"/>
                <w:szCs w:val="16"/>
                <w:lang w:eastAsia="hr-HR"/>
              </w:rPr>
            </w:pPr>
          </w:p>
          <w:p w:rsidRDefault="00867814" w:rsidP="009A16BD" w:rsidR="00867814" w:rsidRPr="00E07A2C">
            <w:pPr>
              <w:pStyle w:val="Bezproreda"/>
              <w:spacing w:before="60"/>
              <w:ind w:right="-113" w:left="-57"/>
              <w:jc w:val="center"/>
              <w:rPr>
                <w:rFonts w:hAnsi="Times New Roman" w:ascii="Times New Roman"/>
                <w:sz w:val="16"/>
                <w:szCs w:val="16"/>
              </w:rPr>
            </w:pPr>
            <w:r w:rsidRPr="00E07A2C">
              <w:rPr>
                <w:rFonts w:eastAsia="Times New Roman" w:hAnsi="Times New Roman" w:ascii="Times New Roman"/>
                <w:sz w:val="16"/>
                <w:szCs w:val="16"/>
                <w:lang w:eastAsia="hr-HR"/>
              </w:rPr>
              <w:t>Split, Domovinskog rata 29B/IV</w:t>
            </w:r>
          </w:p>
        </w:tc>
        <w:tc>
          <w:tcPr>
            <w:tcW w:type="pct" w:w="945"/>
          </w:tcPr>
          <w:p w:rsidRDefault="00E07A2C" w:rsidP="009A16BD" w:rsidR="00E07A2C">
            <w:pPr>
              <w:pStyle w:val="Bezproreda"/>
              <w:spacing w:before="60"/>
              <w:ind w:right="-57" w:left="-57"/>
              <w:jc w:val="center"/>
              <w:rPr>
                <w:rFonts w:eastAsia="Times New Roman" w:hAnsi="Times New Roman" w:ascii="Times New Roman"/>
                <w:sz w:val="16"/>
                <w:szCs w:val="16"/>
                <w:lang w:eastAsia="hr-HR"/>
              </w:rPr>
            </w:pPr>
          </w:p>
          <w:p w:rsidRDefault="00867814" w:rsidP="009A16BD" w:rsidR="00867814" w:rsidRPr="00E07A2C">
            <w:pPr>
              <w:pStyle w:val="Bezproreda"/>
              <w:spacing w:before="60"/>
              <w:ind w:right="-57" w:left="-57"/>
              <w:jc w:val="center"/>
              <w:rPr>
                <w:rFonts w:hAnsi="Times New Roman" w:ascii="Times New Roman"/>
                <w:sz w:val="16"/>
                <w:szCs w:val="16"/>
              </w:rPr>
            </w:pPr>
            <w:r w:rsidRPr="00E07A2C">
              <w:rPr>
                <w:rFonts w:eastAsia="Times New Roman" w:hAnsi="Times New Roman" w:ascii="Times New Roman"/>
                <w:sz w:val="16"/>
                <w:szCs w:val="16"/>
                <w:lang w:eastAsia="hr-HR"/>
              </w:rPr>
              <w:t>162.976,56</w:t>
            </w:r>
          </w:p>
        </w:tc>
        <w:tc>
          <w:tcPr>
            <w:tcW w:type="pct" w:w="655"/>
          </w:tcPr>
          <w:p w:rsidRDefault="00E07A2C" w:rsidP="009A16BD" w:rsidR="00E07A2C">
            <w:pPr>
              <w:pStyle w:val="Bezproreda"/>
              <w:spacing w:before="60"/>
              <w:ind w:right="-57" w:left="-57"/>
              <w:jc w:val="center"/>
              <w:rPr>
                <w:rFonts w:eastAsia="Times New Roman" w:hAnsi="Times New Roman" w:ascii="Times New Roman"/>
                <w:sz w:val="16"/>
                <w:szCs w:val="16"/>
                <w:lang w:eastAsia="hr-HR"/>
              </w:rPr>
            </w:pPr>
          </w:p>
          <w:p w:rsidRDefault="00867814" w:rsidP="009A16BD" w:rsidR="00867814" w:rsidRPr="00E07A2C">
            <w:pPr>
              <w:pStyle w:val="Bezproreda"/>
              <w:spacing w:before="60"/>
              <w:ind w:right="-57" w:left="-57"/>
              <w:jc w:val="center"/>
              <w:rPr>
                <w:rFonts w:hAnsi="Times New Roman" w:ascii="Times New Roman"/>
                <w:sz w:val="16"/>
                <w:szCs w:val="16"/>
              </w:rPr>
            </w:pPr>
            <w:r w:rsidRPr="00E07A2C">
              <w:rPr>
                <w:rFonts w:eastAsia="Times New Roman" w:hAnsi="Times New Roman" w:ascii="Times New Roman"/>
                <w:sz w:val="16"/>
                <w:szCs w:val="16"/>
                <w:lang w:eastAsia="hr-HR"/>
              </w:rPr>
              <w:t>162.976,56</w:t>
            </w:r>
          </w:p>
        </w:tc>
        <w:tc>
          <w:tcPr>
            <w:tcW w:type="pct" w:w="509"/>
          </w:tcPr>
          <w:p w:rsidRDefault="00867814" w:rsidP="009A16BD" w:rsidR="00867814"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w:t>
            </w:r>
          </w:p>
        </w:tc>
        <w:tc>
          <w:tcPr>
            <w:tcW w:type="pct" w:w="436"/>
          </w:tcPr>
          <w:p w:rsidRDefault="00867814" w:rsidP="009A16BD" w:rsidR="00867814"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w:t>
            </w:r>
          </w:p>
        </w:tc>
      </w:tr>
      <w:tr w:rsidTr="009A16BD" w:rsidR="009A16BD" w:rsidRPr="00DB4638">
        <w:tc>
          <w:tcPr>
            <w:tcW w:type="pct" w:w="265"/>
          </w:tcPr>
          <w:p w:rsidRDefault="007433CC" w:rsidP="009A16BD" w:rsidR="007433CC">
            <w:pPr>
              <w:pStyle w:val="Bezproreda"/>
              <w:spacing w:before="60"/>
              <w:ind w:right="-57" w:left="-57"/>
              <w:jc w:val="center"/>
              <w:rPr>
                <w:rFonts w:hAnsi="Times New Roman" w:ascii="Times New Roman"/>
                <w:sz w:val="16"/>
                <w:szCs w:val="16"/>
              </w:rPr>
            </w:pPr>
          </w:p>
          <w:p w:rsidRDefault="00867814" w:rsidP="009A16BD" w:rsidR="00867814"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11.</w:t>
            </w:r>
          </w:p>
        </w:tc>
        <w:tc>
          <w:tcPr>
            <w:tcW w:type="pct" w:w="736"/>
          </w:tcPr>
          <w:p w:rsidRDefault="007433CC" w:rsidP="009A16BD" w:rsidR="007433CC">
            <w:pPr>
              <w:pStyle w:val="Bezproreda"/>
              <w:spacing w:before="60"/>
              <w:ind w:right="-57" w:left="-57"/>
              <w:jc w:val="center"/>
              <w:rPr>
                <w:rFonts w:eastAsia="Times New Roman" w:hAnsi="Times New Roman" w:ascii="Times New Roman"/>
                <w:sz w:val="16"/>
                <w:szCs w:val="16"/>
                <w:lang w:eastAsia="hr-HR"/>
              </w:rPr>
            </w:pPr>
          </w:p>
          <w:p w:rsidRDefault="00867814" w:rsidP="009A16BD" w:rsidR="00867814" w:rsidRPr="00E07A2C">
            <w:pPr>
              <w:pStyle w:val="Bezproreda"/>
              <w:spacing w:before="60"/>
              <w:ind w:right="-57" w:left="-57"/>
              <w:jc w:val="center"/>
              <w:rPr>
                <w:rFonts w:hAnsi="Times New Roman" w:ascii="Times New Roman"/>
                <w:sz w:val="16"/>
                <w:szCs w:val="16"/>
              </w:rPr>
            </w:pPr>
            <w:r w:rsidRPr="00E07A2C">
              <w:rPr>
                <w:rFonts w:eastAsia="Times New Roman" w:hAnsi="Times New Roman" w:ascii="Times New Roman"/>
                <w:sz w:val="16"/>
                <w:szCs w:val="16"/>
                <w:lang w:eastAsia="hr-HR"/>
              </w:rPr>
              <w:t>UNIKOM d.o.o.</w:t>
            </w:r>
          </w:p>
        </w:tc>
        <w:tc>
          <w:tcPr>
            <w:tcW w:type="pct" w:w="654"/>
          </w:tcPr>
          <w:p w:rsidRDefault="007433CC" w:rsidP="007433CC" w:rsidR="007433CC">
            <w:pPr>
              <w:pStyle w:val="Bezproreda"/>
              <w:tabs>
                <w:tab w:pos="529" w:val="center"/>
              </w:tabs>
              <w:spacing w:before="60"/>
              <w:ind w:right="-57" w:left="-57"/>
              <w:rPr>
                <w:rFonts w:eastAsia="Times New Roman" w:hAnsi="Times New Roman" w:ascii="Times New Roman"/>
                <w:sz w:val="16"/>
                <w:szCs w:val="16"/>
                <w:lang w:eastAsia="hr-HR"/>
              </w:rPr>
            </w:pPr>
            <w:r>
              <w:rPr>
                <w:rFonts w:eastAsia="Times New Roman" w:hAnsi="Times New Roman" w:ascii="Times New Roman"/>
                <w:sz w:val="16"/>
                <w:szCs w:val="16"/>
                <w:lang w:eastAsia="hr-HR"/>
              </w:rPr>
              <w:tab/>
            </w:r>
          </w:p>
          <w:p w:rsidRDefault="00867814" w:rsidP="007433CC" w:rsidR="00867814" w:rsidRPr="00E07A2C">
            <w:pPr>
              <w:pStyle w:val="Bezproreda"/>
              <w:tabs>
                <w:tab w:pos="529" w:val="center"/>
              </w:tabs>
              <w:spacing w:before="60"/>
              <w:ind w:right="-57" w:left="-57"/>
              <w:jc w:val="center"/>
              <w:rPr>
                <w:rFonts w:hAnsi="Times New Roman" w:ascii="Times New Roman"/>
                <w:sz w:val="16"/>
                <w:szCs w:val="16"/>
              </w:rPr>
            </w:pPr>
            <w:r w:rsidRPr="00E07A2C">
              <w:rPr>
                <w:rFonts w:eastAsia="Times New Roman" w:hAnsi="Times New Roman" w:ascii="Times New Roman"/>
                <w:sz w:val="16"/>
                <w:szCs w:val="16"/>
                <w:lang w:eastAsia="hr-HR"/>
              </w:rPr>
              <w:t>07507345484</w:t>
            </w:r>
          </w:p>
        </w:tc>
        <w:tc>
          <w:tcPr>
            <w:tcW w:type="pct" w:w="800"/>
          </w:tcPr>
          <w:p w:rsidRDefault="007433CC" w:rsidP="009A16BD" w:rsidR="007433CC">
            <w:pPr>
              <w:pStyle w:val="Bezproreda"/>
              <w:spacing w:before="60"/>
              <w:ind w:right="-113" w:left="-57"/>
              <w:jc w:val="center"/>
              <w:rPr>
                <w:rFonts w:eastAsia="Times New Roman" w:hAnsi="Times New Roman" w:ascii="Times New Roman"/>
                <w:sz w:val="16"/>
                <w:szCs w:val="16"/>
                <w:lang w:eastAsia="hr-HR"/>
              </w:rPr>
            </w:pPr>
          </w:p>
          <w:p w:rsidRDefault="00867814" w:rsidP="009A16BD" w:rsidR="00867814" w:rsidRPr="00E07A2C">
            <w:pPr>
              <w:pStyle w:val="Bezproreda"/>
              <w:spacing w:before="60"/>
              <w:ind w:right="-113" w:left="-57"/>
              <w:jc w:val="center"/>
              <w:rPr>
                <w:rFonts w:hAnsi="Times New Roman" w:ascii="Times New Roman"/>
                <w:sz w:val="16"/>
                <w:szCs w:val="16"/>
              </w:rPr>
            </w:pPr>
            <w:r w:rsidRPr="00E07A2C">
              <w:rPr>
                <w:rFonts w:eastAsia="Times New Roman" w:hAnsi="Times New Roman" w:ascii="Times New Roman"/>
                <w:sz w:val="16"/>
                <w:szCs w:val="16"/>
                <w:lang w:eastAsia="hr-HR"/>
              </w:rPr>
              <w:t>Osijek, Ružina 11/a</w:t>
            </w:r>
          </w:p>
        </w:tc>
        <w:tc>
          <w:tcPr>
            <w:tcW w:type="pct" w:w="945"/>
          </w:tcPr>
          <w:p w:rsidRDefault="007433CC" w:rsidP="009A16BD" w:rsidR="007433CC">
            <w:pPr>
              <w:pStyle w:val="Bezproreda"/>
              <w:spacing w:before="60"/>
              <w:ind w:right="-57" w:left="-57"/>
              <w:jc w:val="center"/>
              <w:rPr>
                <w:rFonts w:eastAsia="Times New Roman" w:hAnsi="Times New Roman" w:ascii="Times New Roman"/>
                <w:sz w:val="16"/>
                <w:szCs w:val="16"/>
                <w:lang w:eastAsia="hr-HR"/>
              </w:rPr>
            </w:pPr>
          </w:p>
          <w:p w:rsidRDefault="00867814" w:rsidP="009A16BD" w:rsidR="00867814" w:rsidRPr="00E07A2C">
            <w:pPr>
              <w:pStyle w:val="Bezproreda"/>
              <w:spacing w:before="60"/>
              <w:ind w:right="-57" w:left="-57"/>
              <w:jc w:val="center"/>
              <w:rPr>
                <w:rFonts w:hAnsi="Times New Roman" w:ascii="Times New Roman"/>
                <w:sz w:val="16"/>
                <w:szCs w:val="16"/>
              </w:rPr>
            </w:pPr>
            <w:r w:rsidRPr="00E07A2C">
              <w:rPr>
                <w:rFonts w:eastAsia="Times New Roman" w:hAnsi="Times New Roman" w:ascii="Times New Roman"/>
                <w:sz w:val="16"/>
                <w:szCs w:val="16"/>
                <w:lang w:eastAsia="hr-HR"/>
              </w:rPr>
              <w:t>34.780,57</w:t>
            </w:r>
          </w:p>
        </w:tc>
        <w:tc>
          <w:tcPr>
            <w:tcW w:type="pct" w:w="655"/>
          </w:tcPr>
          <w:p w:rsidRDefault="007433CC" w:rsidP="009A16BD" w:rsidR="007433CC">
            <w:pPr>
              <w:pStyle w:val="Bezproreda"/>
              <w:spacing w:before="60"/>
              <w:ind w:right="-57" w:left="-57"/>
              <w:jc w:val="center"/>
              <w:rPr>
                <w:rFonts w:eastAsia="Times New Roman" w:hAnsi="Times New Roman" w:ascii="Times New Roman"/>
                <w:sz w:val="16"/>
                <w:szCs w:val="16"/>
                <w:lang w:eastAsia="hr-HR"/>
              </w:rPr>
            </w:pPr>
          </w:p>
          <w:p w:rsidRDefault="00867814" w:rsidP="009A16BD" w:rsidR="00867814" w:rsidRPr="00E07A2C">
            <w:pPr>
              <w:pStyle w:val="Bezproreda"/>
              <w:spacing w:before="60"/>
              <w:ind w:right="-57" w:left="-57"/>
              <w:jc w:val="center"/>
              <w:rPr>
                <w:rFonts w:hAnsi="Times New Roman" w:ascii="Times New Roman"/>
                <w:sz w:val="16"/>
                <w:szCs w:val="16"/>
              </w:rPr>
            </w:pPr>
            <w:r w:rsidRPr="00E07A2C">
              <w:rPr>
                <w:rFonts w:eastAsia="Times New Roman" w:hAnsi="Times New Roman" w:ascii="Times New Roman"/>
                <w:sz w:val="16"/>
                <w:szCs w:val="16"/>
                <w:lang w:eastAsia="hr-HR"/>
              </w:rPr>
              <w:t>34.780,57</w:t>
            </w:r>
          </w:p>
        </w:tc>
        <w:tc>
          <w:tcPr>
            <w:tcW w:type="pct" w:w="509"/>
          </w:tcPr>
          <w:p w:rsidRDefault="00867814" w:rsidP="009A16BD" w:rsidR="00867814"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w:t>
            </w:r>
          </w:p>
        </w:tc>
        <w:tc>
          <w:tcPr>
            <w:tcW w:type="pct" w:w="436"/>
          </w:tcPr>
          <w:p w:rsidRDefault="00867814" w:rsidP="009A16BD" w:rsidR="00867814"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w:t>
            </w:r>
          </w:p>
        </w:tc>
      </w:tr>
      <w:tr w:rsidTr="009A16BD" w:rsidR="009A16BD" w:rsidRPr="00DB4638">
        <w:tc>
          <w:tcPr>
            <w:tcW w:type="pct" w:w="265"/>
          </w:tcPr>
          <w:p w:rsidRDefault="007433CC" w:rsidP="009A16BD" w:rsidR="007433CC">
            <w:pPr>
              <w:pStyle w:val="Bezproreda"/>
              <w:spacing w:before="60"/>
              <w:ind w:right="-57" w:left="-57"/>
              <w:jc w:val="center"/>
              <w:rPr>
                <w:rFonts w:hAnsi="Times New Roman" w:ascii="Times New Roman"/>
                <w:sz w:val="16"/>
                <w:szCs w:val="16"/>
              </w:rPr>
            </w:pPr>
          </w:p>
          <w:p w:rsidRDefault="00867814" w:rsidP="009A16BD" w:rsidR="00867814"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12.</w:t>
            </w:r>
          </w:p>
        </w:tc>
        <w:tc>
          <w:tcPr>
            <w:tcW w:type="pct" w:w="736"/>
          </w:tcPr>
          <w:p w:rsidRDefault="007433CC" w:rsidP="009A16BD" w:rsidR="007433CC">
            <w:pPr>
              <w:pStyle w:val="Bezproreda"/>
              <w:spacing w:before="60"/>
              <w:ind w:right="-57" w:left="-57"/>
              <w:jc w:val="center"/>
              <w:rPr>
                <w:rFonts w:eastAsia="Times New Roman" w:hAnsi="Times New Roman" w:ascii="Times New Roman"/>
                <w:sz w:val="16"/>
                <w:szCs w:val="16"/>
                <w:lang w:eastAsia="hr-HR"/>
              </w:rPr>
            </w:pPr>
          </w:p>
          <w:p w:rsidRDefault="00867814" w:rsidP="009A16BD" w:rsidR="00867814" w:rsidRPr="00E07A2C">
            <w:pPr>
              <w:pStyle w:val="Bezproreda"/>
              <w:spacing w:before="60"/>
              <w:ind w:right="-57" w:left="-57"/>
              <w:jc w:val="center"/>
              <w:rPr>
                <w:rFonts w:hAnsi="Times New Roman" w:ascii="Times New Roman"/>
                <w:sz w:val="16"/>
                <w:szCs w:val="16"/>
              </w:rPr>
            </w:pPr>
            <w:r w:rsidRPr="00E07A2C">
              <w:rPr>
                <w:rFonts w:eastAsia="Times New Roman" w:hAnsi="Times New Roman" w:ascii="Times New Roman"/>
                <w:sz w:val="16"/>
                <w:szCs w:val="16"/>
                <w:lang w:eastAsia="hr-HR"/>
              </w:rPr>
              <w:t xml:space="preserve">PORSCHE INTER AUTO d.o.o. </w:t>
            </w:r>
          </w:p>
        </w:tc>
        <w:tc>
          <w:tcPr>
            <w:tcW w:type="pct" w:w="654"/>
          </w:tcPr>
          <w:p w:rsidRDefault="007433CC" w:rsidP="009A16BD" w:rsidR="007433CC">
            <w:pPr>
              <w:pStyle w:val="Bezproreda"/>
              <w:spacing w:before="60"/>
              <w:ind w:right="-57" w:left="-57"/>
              <w:jc w:val="center"/>
              <w:rPr>
                <w:rFonts w:eastAsia="Times New Roman" w:hAnsi="Times New Roman" w:ascii="Times New Roman"/>
                <w:sz w:val="16"/>
                <w:szCs w:val="16"/>
                <w:lang w:eastAsia="hr-HR"/>
              </w:rPr>
            </w:pPr>
          </w:p>
          <w:p w:rsidRDefault="00867814" w:rsidP="009A16BD" w:rsidR="00867814" w:rsidRPr="00E07A2C">
            <w:pPr>
              <w:pStyle w:val="Bezproreda"/>
              <w:spacing w:before="60"/>
              <w:ind w:right="-57" w:left="-57"/>
              <w:jc w:val="center"/>
              <w:rPr>
                <w:rFonts w:hAnsi="Times New Roman" w:ascii="Times New Roman"/>
                <w:sz w:val="16"/>
                <w:szCs w:val="16"/>
              </w:rPr>
            </w:pPr>
            <w:r w:rsidRPr="00E07A2C">
              <w:rPr>
                <w:rFonts w:eastAsia="Times New Roman" w:hAnsi="Times New Roman" w:ascii="Times New Roman"/>
                <w:sz w:val="16"/>
                <w:szCs w:val="16"/>
                <w:lang w:eastAsia="hr-HR"/>
              </w:rPr>
              <w:t>67492500921</w:t>
            </w:r>
          </w:p>
        </w:tc>
        <w:tc>
          <w:tcPr>
            <w:tcW w:type="pct" w:w="800"/>
          </w:tcPr>
          <w:p w:rsidRDefault="007433CC" w:rsidP="009A16BD" w:rsidR="007433CC">
            <w:pPr>
              <w:pStyle w:val="Bezproreda"/>
              <w:spacing w:before="60"/>
              <w:ind w:right="-113" w:left="-57"/>
              <w:jc w:val="center"/>
              <w:rPr>
                <w:rFonts w:eastAsia="Times New Roman" w:hAnsi="Times New Roman" w:ascii="Times New Roman"/>
                <w:sz w:val="16"/>
                <w:szCs w:val="16"/>
                <w:lang w:eastAsia="hr-HR"/>
              </w:rPr>
            </w:pPr>
          </w:p>
          <w:p w:rsidRDefault="00867814" w:rsidP="009A16BD" w:rsidR="00867814" w:rsidRPr="00E07A2C">
            <w:pPr>
              <w:pStyle w:val="Bezproreda"/>
              <w:spacing w:before="60"/>
              <w:ind w:right="-113" w:left="-57"/>
              <w:jc w:val="center"/>
              <w:rPr>
                <w:rFonts w:hAnsi="Times New Roman" w:ascii="Times New Roman"/>
                <w:sz w:val="16"/>
                <w:szCs w:val="16"/>
              </w:rPr>
            </w:pPr>
            <w:r w:rsidRPr="00E07A2C">
              <w:rPr>
                <w:rFonts w:eastAsia="Times New Roman" w:hAnsi="Times New Roman" w:ascii="Times New Roman"/>
                <w:sz w:val="16"/>
                <w:szCs w:val="16"/>
                <w:lang w:eastAsia="hr-HR"/>
              </w:rPr>
              <w:t>Zagreb, Velimira Škropnika 21-23</w:t>
            </w:r>
          </w:p>
        </w:tc>
        <w:tc>
          <w:tcPr>
            <w:tcW w:type="pct" w:w="945"/>
          </w:tcPr>
          <w:p w:rsidRDefault="007433CC" w:rsidP="009A16BD" w:rsidR="007433CC">
            <w:pPr>
              <w:pStyle w:val="Bezproreda"/>
              <w:spacing w:before="60"/>
              <w:ind w:right="-57" w:left="-57"/>
              <w:jc w:val="center"/>
              <w:rPr>
                <w:rFonts w:eastAsia="Times New Roman" w:hAnsi="Times New Roman" w:ascii="Times New Roman"/>
                <w:sz w:val="16"/>
                <w:szCs w:val="16"/>
                <w:lang w:eastAsia="hr-HR"/>
              </w:rPr>
            </w:pPr>
          </w:p>
          <w:p w:rsidRDefault="00867814" w:rsidP="009A16BD" w:rsidR="00867814" w:rsidRPr="00E07A2C">
            <w:pPr>
              <w:pStyle w:val="Bezproreda"/>
              <w:spacing w:before="60"/>
              <w:ind w:right="-57" w:left="-57"/>
              <w:jc w:val="center"/>
              <w:rPr>
                <w:rFonts w:hAnsi="Times New Roman" w:ascii="Times New Roman"/>
                <w:sz w:val="16"/>
                <w:szCs w:val="16"/>
              </w:rPr>
            </w:pPr>
            <w:r w:rsidRPr="00E07A2C">
              <w:rPr>
                <w:rFonts w:eastAsia="Times New Roman" w:hAnsi="Times New Roman" w:ascii="Times New Roman"/>
                <w:sz w:val="16"/>
                <w:szCs w:val="16"/>
                <w:lang w:eastAsia="hr-HR"/>
              </w:rPr>
              <w:t>3.229,31</w:t>
            </w:r>
          </w:p>
        </w:tc>
        <w:tc>
          <w:tcPr>
            <w:tcW w:type="pct" w:w="655"/>
          </w:tcPr>
          <w:p w:rsidRDefault="007433CC" w:rsidP="009A16BD" w:rsidR="007433CC">
            <w:pPr>
              <w:pStyle w:val="Bezproreda"/>
              <w:spacing w:before="60"/>
              <w:ind w:right="-57" w:left="-57"/>
              <w:jc w:val="center"/>
              <w:rPr>
                <w:rFonts w:eastAsia="Times New Roman" w:hAnsi="Times New Roman" w:ascii="Times New Roman"/>
                <w:sz w:val="16"/>
                <w:szCs w:val="16"/>
                <w:lang w:eastAsia="hr-HR"/>
              </w:rPr>
            </w:pPr>
          </w:p>
          <w:p w:rsidRDefault="00867814" w:rsidP="009A16BD" w:rsidR="00867814" w:rsidRPr="00E07A2C">
            <w:pPr>
              <w:pStyle w:val="Bezproreda"/>
              <w:spacing w:before="60"/>
              <w:ind w:right="-57" w:left="-57"/>
              <w:jc w:val="center"/>
              <w:rPr>
                <w:rFonts w:hAnsi="Times New Roman" w:ascii="Times New Roman"/>
                <w:sz w:val="16"/>
                <w:szCs w:val="16"/>
              </w:rPr>
            </w:pPr>
            <w:r w:rsidRPr="00E07A2C">
              <w:rPr>
                <w:rFonts w:eastAsia="Times New Roman" w:hAnsi="Times New Roman" w:ascii="Times New Roman"/>
                <w:sz w:val="16"/>
                <w:szCs w:val="16"/>
                <w:lang w:eastAsia="hr-HR"/>
              </w:rPr>
              <w:t>3.229,31</w:t>
            </w:r>
          </w:p>
        </w:tc>
        <w:tc>
          <w:tcPr>
            <w:tcW w:type="pct" w:w="509"/>
          </w:tcPr>
          <w:p w:rsidRDefault="007433CC" w:rsidP="009A16BD" w:rsidR="007433CC">
            <w:pPr>
              <w:pStyle w:val="Bezproreda"/>
              <w:spacing w:before="60"/>
              <w:ind w:right="-57" w:left="-57"/>
              <w:jc w:val="center"/>
              <w:rPr>
                <w:rFonts w:hAnsi="Times New Roman" w:ascii="Times New Roman"/>
                <w:sz w:val="16"/>
                <w:szCs w:val="16"/>
              </w:rPr>
            </w:pPr>
          </w:p>
          <w:p w:rsidRDefault="00867814" w:rsidP="009A16BD" w:rsidR="00867814"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w:t>
            </w:r>
          </w:p>
        </w:tc>
        <w:tc>
          <w:tcPr>
            <w:tcW w:type="pct" w:w="436"/>
          </w:tcPr>
          <w:p w:rsidRDefault="00867814" w:rsidP="009A16BD" w:rsidR="00867814">
            <w:pPr>
              <w:pStyle w:val="Bezproreda"/>
              <w:spacing w:before="60"/>
              <w:ind w:right="-57" w:left="-57"/>
              <w:jc w:val="center"/>
              <w:rPr>
                <w:rFonts w:hAnsi="Times New Roman" w:ascii="Times New Roman"/>
                <w:sz w:val="16"/>
                <w:szCs w:val="16"/>
              </w:rPr>
            </w:pPr>
          </w:p>
          <w:p w:rsidRDefault="007433CC" w:rsidP="009A16BD" w:rsidR="007433CC" w:rsidRPr="00E07A2C">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r>
      <w:tr w:rsidTr="009A16BD" w:rsidR="009A16BD" w:rsidRPr="00DB4638">
        <w:tc>
          <w:tcPr>
            <w:tcW w:type="pct" w:w="265"/>
          </w:tcPr>
          <w:p w:rsidRDefault="007433CC" w:rsidP="009A16BD" w:rsidR="007433CC">
            <w:pPr>
              <w:pStyle w:val="Bezproreda"/>
              <w:spacing w:before="60"/>
              <w:ind w:right="-57" w:left="-57"/>
              <w:jc w:val="center"/>
              <w:rPr>
                <w:rFonts w:hAnsi="Times New Roman" w:ascii="Times New Roman"/>
                <w:sz w:val="16"/>
                <w:szCs w:val="16"/>
              </w:rPr>
            </w:pPr>
          </w:p>
          <w:p w:rsidRDefault="00867814" w:rsidP="009A16BD" w:rsidR="00867814"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13.</w:t>
            </w:r>
          </w:p>
        </w:tc>
        <w:tc>
          <w:tcPr>
            <w:tcW w:type="pct" w:w="736"/>
            <w:vAlign w:val="center"/>
          </w:tcPr>
          <w:p w:rsidRDefault="007433CC" w:rsidP="009A16BD" w:rsidR="007433CC">
            <w:pPr>
              <w:jc w:val="center"/>
              <w:rPr>
                <w:rFonts w:eastAsia="Calibri"/>
                <w:sz w:val="16"/>
                <w:szCs w:val="16"/>
                <w:lang w:eastAsia="en-US"/>
              </w:rPr>
            </w:pPr>
          </w:p>
          <w:p w:rsidRDefault="00867814" w:rsidP="009A16BD" w:rsidR="00867814" w:rsidRPr="00E07A2C">
            <w:pPr>
              <w:jc w:val="center"/>
              <w:rPr>
                <w:rFonts w:eastAsia="Calibri"/>
                <w:sz w:val="16"/>
                <w:szCs w:val="16"/>
                <w:lang w:eastAsia="en-US"/>
              </w:rPr>
            </w:pPr>
            <w:r w:rsidRPr="00E07A2C">
              <w:rPr>
                <w:rFonts w:eastAsia="Calibri"/>
                <w:sz w:val="16"/>
                <w:szCs w:val="16"/>
                <w:lang w:eastAsia="en-US"/>
              </w:rPr>
              <w:t>ZAGREBAČKI HOLDING d.o.o.</w:t>
            </w:r>
          </w:p>
        </w:tc>
        <w:tc>
          <w:tcPr>
            <w:tcW w:type="pct" w:w="654"/>
            <w:vAlign w:val="center"/>
          </w:tcPr>
          <w:p w:rsidRDefault="00867814" w:rsidP="009A16BD" w:rsidR="00867814" w:rsidRPr="00E07A2C">
            <w:pPr>
              <w:jc w:val="center"/>
              <w:rPr>
                <w:rFonts w:eastAsia="Calibri"/>
                <w:sz w:val="16"/>
                <w:szCs w:val="16"/>
                <w:lang w:eastAsia="en-US"/>
              </w:rPr>
            </w:pPr>
            <w:r w:rsidRPr="00E07A2C">
              <w:rPr>
                <w:rFonts w:eastAsia="Calibri"/>
                <w:sz w:val="16"/>
                <w:szCs w:val="16"/>
                <w:lang w:eastAsia="en-US"/>
              </w:rPr>
              <w:t>85584865987</w:t>
            </w:r>
          </w:p>
        </w:tc>
        <w:tc>
          <w:tcPr>
            <w:tcW w:type="pct" w:w="800"/>
            <w:vAlign w:val="center"/>
          </w:tcPr>
          <w:p w:rsidRDefault="007433CC" w:rsidP="009A16BD" w:rsidR="007433CC">
            <w:pPr>
              <w:jc w:val="center"/>
              <w:rPr>
                <w:rFonts w:eastAsia="Calibri"/>
                <w:sz w:val="16"/>
                <w:szCs w:val="16"/>
                <w:lang w:eastAsia="en-US"/>
              </w:rPr>
            </w:pPr>
          </w:p>
          <w:p w:rsidRDefault="00867814" w:rsidP="009A16BD" w:rsidR="00867814" w:rsidRPr="00E07A2C">
            <w:pPr>
              <w:jc w:val="center"/>
              <w:rPr>
                <w:rFonts w:eastAsia="Calibri"/>
                <w:sz w:val="16"/>
                <w:szCs w:val="16"/>
                <w:lang w:eastAsia="en-US"/>
              </w:rPr>
            </w:pPr>
            <w:r w:rsidRPr="00E07A2C">
              <w:rPr>
                <w:rFonts w:eastAsia="Calibri"/>
                <w:sz w:val="16"/>
                <w:szCs w:val="16"/>
                <w:lang w:eastAsia="en-US"/>
              </w:rPr>
              <w:t>Ul. grada Vukovara 41, Zagreb</w:t>
            </w:r>
          </w:p>
        </w:tc>
        <w:tc>
          <w:tcPr>
            <w:tcW w:type="pct" w:w="945"/>
          </w:tcPr>
          <w:p w:rsidRDefault="007433CC" w:rsidP="009A16BD" w:rsidR="007433CC">
            <w:pPr>
              <w:pStyle w:val="Bezproreda"/>
              <w:spacing w:before="60"/>
              <w:ind w:right="-57" w:left="-57"/>
              <w:jc w:val="center"/>
              <w:rPr>
                <w:rFonts w:eastAsia="Times New Roman" w:hAnsi="Times New Roman" w:ascii="Times New Roman"/>
                <w:sz w:val="16"/>
                <w:szCs w:val="16"/>
                <w:lang w:eastAsia="hr-HR"/>
              </w:rPr>
            </w:pPr>
          </w:p>
          <w:p w:rsidRDefault="00867814" w:rsidP="009A16BD" w:rsidR="00867814" w:rsidRPr="00E07A2C">
            <w:pPr>
              <w:pStyle w:val="Bezproreda"/>
              <w:spacing w:before="60"/>
              <w:ind w:right="-57" w:left="-57"/>
              <w:jc w:val="center"/>
              <w:rPr>
                <w:rFonts w:hAnsi="Times New Roman" w:ascii="Times New Roman"/>
                <w:sz w:val="16"/>
                <w:szCs w:val="16"/>
              </w:rPr>
            </w:pPr>
            <w:r w:rsidRPr="00E07A2C">
              <w:rPr>
                <w:rFonts w:eastAsia="Times New Roman" w:hAnsi="Times New Roman" w:ascii="Times New Roman"/>
                <w:sz w:val="16"/>
                <w:szCs w:val="16"/>
                <w:lang w:eastAsia="hr-HR"/>
              </w:rPr>
              <w:t>4.979,53</w:t>
            </w:r>
          </w:p>
        </w:tc>
        <w:tc>
          <w:tcPr>
            <w:tcW w:type="pct" w:w="655"/>
          </w:tcPr>
          <w:p w:rsidRDefault="007433CC" w:rsidP="009A16BD" w:rsidR="007433CC">
            <w:pPr>
              <w:pStyle w:val="Bezproreda"/>
              <w:spacing w:before="60"/>
              <w:ind w:right="-57" w:left="-57"/>
              <w:jc w:val="center"/>
              <w:rPr>
                <w:rFonts w:eastAsia="Times New Roman" w:hAnsi="Times New Roman" w:ascii="Times New Roman"/>
                <w:sz w:val="16"/>
                <w:szCs w:val="16"/>
                <w:lang w:eastAsia="hr-HR"/>
              </w:rPr>
            </w:pPr>
          </w:p>
          <w:p w:rsidRDefault="00867814" w:rsidP="009A16BD" w:rsidR="00867814" w:rsidRPr="00E07A2C">
            <w:pPr>
              <w:pStyle w:val="Bezproreda"/>
              <w:spacing w:before="60"/>
              <w:ind w:right="-57" w:left="-57"/>
              <w:jc w:val="center"/>
              <w:rPr>
                <w:rFonts w:hAnsi="Times New Roman" w:ascii="Times New Roman"/>
                <w:sz w:val="16"/>
                <w:szCs w:val="16"/>
              </w:rPr>
            </w:pPr>
            <w:r w:rsidRPr="00E07A2C">
              <w:rPr>
                <w:rFonts w:eastAsia="Times New Roman" w:hAnsi="Times New Roman" w:ascii="Times New Roman"/>
                <w:sz w:val="16"/>
                <w:szCs w:val="16"/>
                <w:lang w:eastAsia="hr-HR"/>
              </w:rPr>
              <w:t>4.979,53</w:t>
            </w:r>
          </w:p>
        </w:tc>
        <w:tc>
          <w:tcPr>
            <w:tcW w:type="pct" w:w="509"/>
          </w:tcPr>
          <w:p w:rsidRDefault="007433CC" w:rsidP="009A16BD" w:rsidR="007433CC">
            <w:pPr>
              <w:pStyle w:val="Bezproreda"/>
              <w:spacing w:before="60"/>
              <w:ind w:right="-57" w:left="-57"/>
              <w:jc w:val="center"/>
              <w:rPr>
                <w:rFonts w:hAnsi="Times New Roman" w:ascii="Times New Roman"/>
                <w:sz w:val="16"/>
                <w:szCs w:val="16"/>
              </w:rPr>
            </w:pPr>
          </w:p>
          <w:p w:rsidRDefault="00867814" w:rsidP="009A16BD" w:rsidR="00867814"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w:t>
            </w:r>
          </w:p>
        </w:tc>
        <w:tc>
          <w:tcPr>
            <w:tcW w:type="pct" w:w="436"/>
          </w:tcPr>
          <w:p w:rsidRDefault="007433CC" w:rsidP="009A16BD" w:rsidR="007433CC">
            <w:pPr>
              <w:pStyle w:val="Bezproreda"/>
              <w:spacing w:before="60"/>
              <w:ind w:right="-57" w:left="-57"/>
              <w:jc w:val="center"/>
              <w:rPr>
                <w:rFonts w:hAnsi="Times New Roman" w:ascii="Times New Roman"/>
                <w:sz w:val="16"/>
                <w:szCs w:val="16"/>
              </w:rPr>
            </w:pPr>
          </w:p>
          <w:p w:rsidRDefault="00867814" w:rsidP="009A16BD" w:rsidR="00867814"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w:t>
            </w:r>
          </w:p>
        </w:tc>
      </w:tr>
      <w:tr w:rsidTr="009A16BD" w:rsidR="009A16BD" w:rsidRPr="00DB4638">
        <w:tc>
          <w:tcPr>
            <w:tcW w:type="pct" w:w="265"/>
          </w:tcPr>
          <w:p w:rsidRDefault="007433CC" w:rsidP="009A16BD" w:rsidR="007433CC">
            <w:pPr>
              <w:pStyle w:val="Bezproreda"/>
              <w:spacing w:before="60"/>
              <w:ind w:right="-57" w:left="-57"/>
              <w:jc w:val="center"/>
              <w:rPr>
                <w:rFonts w:hAnsi="Times New Roman" w:ascii="Times New Roman"/>
                <w:sz w:val="16"/>
                <w:szCs w:val="16"/>
              </w:rPr>
            </w:pPr>
          </w:p>
          <w:p w:rsidRDefault="00867814" w:rsidP="009A16BD" w:rsidR="00867814"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14.</w:t>
            </w:r>
          </w:p>
        </w:tc>
        <w:tc>
          <w:tcPr>
            <w:tcW w:type="pct" w:w="736"/>
          </w:tcPr>
          <w:p w:rsidRDefault="007433CC" w:rsidP="009A16BD" w:rsidR="007433CC">
            <w:pPr>
              <w:pStyle w:val="Bezproreda"/>
              <w:spacing w:before="60"/>
              <w:ind w:right="-57" w:left="-57"/>
              <w:jc w:val="center"/>
              <w:rPr>
                <w:rFonts w:eastAsia="Times New Roman" w:hAnsi="Times New Roman" w:ascii="Times New Roman"/>
                <w:sz w:val="16"/>
                <w:szCs w:val="16"/>
                <w:lang w:eastAsia="hr-HR"/>
              </w:rPr>
            </w:pPr>
          </w:p>
          <w:p w:rsidRDefault="00867814" w:rsidP="009A16BD" w:rsidR="00867814" w:rsidRPr="00E07A2C">
            <w:pPr>
              <w:pStyle w:val="Bezproreda"/>
              <w:spacing w:before="60"/>
              <w:ind w:right="-57" w:left="-57"/>
              <w:jc w:val="center"/>
              <w:rPr>
                <w:rFonts w:hAnsi="Times New Roman" w:ascii="Times New Roman"/>
                <w:sz w:val="16"/>
                <w:szCs w:val="16"/>
              </w:rPr>
            </w:pPr>
            <w:r w:rsidRPr="00E07A2C">
              <w:rPr>
                <w:rFonts w:eastAsia="Times New Roman" w:hAnsi="Times New Roman" w:ascii="Times New Roman"/>
                <w:sz w:val="16"/>
                <w:szCs w:val="16"/>
                <w:lang w:eastAsia="hr-HR"/>
              </w:rPr>
              <w:t>SIGURNOST d.o.o.</w:t>
            </w:r>
          </w:p>
        </w:tc>
        <w:tc>
          <w:tcPr>
            <w:tcW w:type="pct" w:w="654"/>
          </w:tcPr>
          <w:p w:rsidRDefault="007433CC" w:rsidP="009A16BD" w:rsidR="007433CC">
            <w:pPr>
              <w:pStyle w:val="Bezproreda"/>
              <w:spacing w:before="60"/>
              <w:ind w:right="-57" w:left="-57"/>
              <w:jc w:val="center"/>
              <w:rPr>
                <w:rFonts w:eastAsia="Times New Roman" w:hAnsi="Times New Roman" w:ascii="Times New Roman"/>
                <w:sz w:val="16"/>
                <w:szCs w:val="16"/>
                <w:lang w:eastAsia="hr-HR"/>
              </w:rPr>
            </w:pPr>
          </w:p>
          <w:p w:rsidRDefault="00867814" w:rsidP="009A16BD" w:rsidR="00867814" w:rsidRPr="00E07A2C">
            <w:pPr>
              <w:pStyle w:val="Bezproreda"/>
              <w:spacing w:before="60"/>
              <w:ind w:right="-57" w:left="-57"/>
              <w:jc w:val="center"/>
              <w:rPr>
                <w:rFonts w:hAnsi="Times New Roman" w:ascii="Times New Roman"/>
                <w:sz w:val="16"/>
                <w:szCs w:val="16"/>
              </w:rPr>
            </w:pPr>
            <w:r w:rsidRPr="00E07A2C">
              <w:rPr>
                <w:rFonts w:eastAsia="Times New Roman" w:hAnsi="Times New Roman" w:ascii="Times New Roman"/>
                <w:sz w:val="16"/>
                <w:szCs w:val="16"/>
                <w:lang w:eastAsia="hr-HR"/>
              </w:rPr>
              <w:t>77306500476</w:t>
            </w:r>
          </w:p>
        </w:tc>
        <w:tc>
          <w:tcPr>
            <w:tcW w:type="pct" w:w="800"/>
          </w:tcPr>
          <w:p w:rsidRDefault="007433CC" w:rsidP="009A16BD" w:rsidR="007433CC">
            <w:pPr>
              <w:pStyle w:val="Bezproreda"/>
              <w:spacing w:before="60"/>
              <w:ind w:right="-113" w:left="-57"/>
              <w:jc w:val="center"/>
              <w:rPr>
                <w:rFonts w:eastAsia="Times New Roman" w:hAnsi="Times New Roman" w:ascii="Times New Roman"/>
                <w:sz w:val="16"/>
                <w:szCs w:val="16"/>
                <w:lang w:eastAsia="hr-HR"/>
              </w:rPr>
            </w:pPr>
          </w:p>
          <w:p w:rsidRDefault="00867814" w:rsidP="009A16BD" w:rsidR="00867814" w:rsidRPr="00E07A2C">
            <w:pPr>
              <w:pStyle w:val="Bezproreda"/>
              <w:spacing w:before="60"/>
              <w:ind w:right="-113" w:left="-57"/>
              <w:jc w:val="center"/>
              <w:rPr>
                <w:rFonts w:hAnsi="Times New Roman" w:ascii="Times New Roman"/>
                <w:sz w:val="16"/>
                <w:szCs w:val="16"/>
              </w:rPr>
            </w:pPr>
            <w:r w:rsidRPr="00E07A2C">
              <w:rPr>
                <w:rFonts w:eastAsia="Times New Roman" w:hAnsi="Times New Roman" w:ascii="Times New Roman"/>
                <w:sz w:val="16"/>
                <w:szCs w:val="16"/>
                <w:lang w:eastAsia="hr-HR"/>
              </w:rPr>
              <w:t>Osijek, Ivana Gundulića 5</w:t>
            </w:r>
          </w:p>
        </w:tc>
        <w:tc>
          <w:tcPr>
            <w:tcW w:type="pct" w:w="945"/>
          </w:tcPr>
          <w:p w:rsidRDefault="007433CC" w:rsidP="009A16BD" w:rsidR="007433CC">
            <w:pPr>
              <w:pStyle w:val="Bezproreda"/>
              <w:spacing w:before="60"/>
              <w:ind w:right="-57" w:left="-57"/>
              <w:jc w:val="center"/>
              <w:rPr>
                <w:rFonts w:eastAsia="Times New Roman" w:hAnsi="Times New Roman" w:ascii="Times New Roman"/>
                <w:sz w:val="16"/>
                <w:szCs w:val="16"/>
                <w:lang w:eastAsia="hr-HR"/>
              </w:rPr>
            </w:pPr>
          </w:p>
          <w:p w:rsidRDefault="00867814" w:rsidP="009A16BD" w:rsidR="00867814" w:rsidRPr="00E07A2C">
            <w:pPr>
              <w:pStyle w:val="Bezproreda"/>
              <w:spacing w:before="60"/>
              <w:ind w:right="-57" w:left="-57"/>
              <w:jc w:val="center"/>
              <w:rPr>
                <w:rFonts w:hAnsi="Times New Roman" w:ascii="Times New Roman"/>
                <w:sz w:val="16"/>
                <w:szCs w:val="16"/>
              </w:rPr>
            </w:pPr>
            <w:r w:rsidRPr="00E07A2C">
              <w:rPr>
                <w:rFonts w:eastAsia="Times New Roman" w:hAnsi="Times New Roman" w:ascii="Times New Roman"/>
                <w:sz w:val="16"/>
                <w:szCs w:val="16"/>
                <w:lang w:eastAsia="hr-HR"/>
              </w:rPr>
              <w:t>19.288,17</w:t>
            </w:r>
          </w:p>
        </w:tc>
        <w:tc>
          <w:tcPr>
            <w:tcW w:type="pct" w:w="655"/>
          </w:tcPr>
          <w:p w:rsidRDefault="007433CC" w:rsidP="009A16BD" w:rsidR="007433CC">
            <w:pPr>
              <w:pStyle w:val="Bezproreda"/>
              <w:spacing w:before="60"/>
              <w:ind w:right="-57" w:left="-57"/>
              <w:jc w:val="center"/>
              <w:rPr>
                <w:rFonts w:eastAsia="Times New Roman" w:hAnsi="Times New Roman" w:ascii="Times New Roman"/>
                <w:sz w:val="16"/>
                <w:szCs w:val="16"/>
                <w:lang w:eastAsia="hr-HR"/>
              </w:rPr>
            </w:pPr>
          </w:p>
          <w:p w:rsidRDefault="00867814" w:rsidP="009A16BD" w:rsidR="00867814" w:rsidRPr="00E07A2C">
            <w:pPr>
              <w:pStyle w:val="Bezproreda"/>
              <w:spacing w:before="60"/>
              <w:ind w:right="-57" w:left="-57"/>
              <w:jc w:val="center"/>
              <w:rPr>
                <w:rFonts w:hAnsi="Times New Roman" w:ascii="Times New Roman"/>
                <w:sz w:val="16"/>
                <w:szCs w:val="16"/>
              </w:rPr>
            </w:pPr>
            <w:r w:rsidRPr="00E07A2C">
              <w:rPr>
                <w:rFonts w:eastAsia="Times New Roman" w:hAnsi="Times New Roman" w:ascii="Times New Roman"/>
                <w:sz w:val="16"/>
                <w:szCs w:val="16"/>
                <w:lang w:eastAsia="hr-HR"/>
              </w:rPr>
              <w:t>19.288,17</w:t>
            </w:r>
          </w:p>
        </w:tc>
        <w:tc>
          <w:tcPr>
            <w:tcW w:type="pct" w:w="509"/>
          </w:tcPr>
          <w:p w:rsidRDefault="007433CC" w:rsidP="009A16BD" w:rsidR="007433CC">
            <w:pPr>
              <w:pStyle w:val="Bezproreda"/>
              <w:spacing w:before="60"/>
              <w:ind w:right="-57" w:left="-57"/>
              <w:jc w:val="center"/>
              <w:rPr>
                <w:rFonts w:hAnsi="Times New Roman" w:ascii="Times New Roman"/>
                <w:sz w:val="16"/>
                <w:szCs w:val="16"/>
              </w:rPr>
            </w:pPr>
          </w:p>
          <w:p w:rsidRDefault="00867814" w:rsidP="009A16BD" w:rsidR="00867814"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w:t>
            </w:r>
          </w:p>
        </w:tc>
        <w:tc>
          <w:tcPr>
            <w:tcW w:type="pct" w:w="436"/>
          </w:tcPr>
          <w:p w:rsidRDefault="007433CC" w:rsidP="009A16BD" w:rsidR="007433CC">
            <w:pPr>
              <w:pStyle w:val="Bezproreda"/>
              <w:spacing w:before="60"/>
              <w:ind w:right="-57" w:left="-57"/>
              <w:jc w:val="center"/>
              <w:rPr>
                <w:rFonts w:hAnsi="Times New Roman" w:ascii="Times New Roman"/>
                <w:sz w:val="16"/>
                <w:szCs w:val="16"/>
              </w:rPr>
            </w:pPr>
          </w:p>
          <w:p w:rsidRDefault="00867814" w:rsidP="009A16BD" w:rsidR="00867814"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w:t>
            </w:r>
          </w:p>
        </w:tc>
      </w:tr>
      <w:tr w:rsidTr="009A16BD" w:rsidR="009A16BD" w:rsidRPr="00DB4638">
        <w:tc>
          <w:tcPr>
            <w:tcW w:type="pct" w:w="265"/>
          </w:tcPr>
          <w:p w:rsidRDefault="00E07A2C" w:rsidP="009A16BD" w:rsidR="00E07A2C">
            <w:pPr>
              <w:pStyle w:val="Bezproreda"/>
              <w:spacing w:before="60"/>
              <w:ind w:right="-57" w:left="-57"/>
              <w:jc w:val="center"/>
              <w:rPr>
                <w:rFonts w:hAnsi="Times New Roman" w:ascii="Times New Roman"/>
                <w:sz w:val="16"/>
                <w:szCs w:val="16"/>
              </w:rPr>
            </w:pPr>
          </w:p>
          <w:p w:rsidRDefault="00867814" w:rsidP="009A16BD" w:rsidR="00867814"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15.</w:t>
            </w:r>
          </w:p>
        </w:tc>
        <w:tc>
          <w:tcPr>
            <w:tcW w:type="pct" w:w="736"/>
          </w:tcPr>
          <w:p w:rsidRDefault="007433CC" w:rsidP="009A16BD" w:rsidR="007433CC">
            <w:pPr>
              <w:pStyle w:val="Bezproreda"/>
              <w:spacing w:before="60"/>
              <w:ind w:right="-57" w:left="-57"/>
              <w:jc w:val="center"/>
              <w:rPr>
                <w:rFonts w:eastAsia="Times New Roman" w:hAnsi="Times New Roman" w:ascii="Times New Roman"/>
                <w:sz w:val="16"/>
                <w:szCs w:val="16"/>
                <w:lang w:eastAsia="hr-HR"/>
              </w:rPr>
            </w:pPr>
          </w:p>
          <w:p w:rsidRDefault="00867814" w:rsidP="009A16BD" w:rsidR="00867814" w:rsidRPr="00E07A2C">
            <w:pPr>
              <w:pStyle w:val="Bezproreda"/>
              <w:spacing w:before="60"/>
              <w:ind w:right="-57" w:left="-57"/>
              <w:jc w:val="center"/>
              <w:rPr>
                <w:rFonts w:hAnsi="Times New Roman" w:ascii="Times New Roman"/>
                <w:sz w:val="16"/>
                <w:szCs w:val="16"/>
              </w:rPr>
            </w:pPr>
            <w:r w:rsidRPr="00E07A2C">
              <w:rPr>
                <w:rFonts w:eastAsia="Times New Roman" w:hAnsi="Times New Roman" w:ascii="Times New Roman"/>
                <w:sz w:val="16"/>
                <w:szCs w:val="16"/>
                <w:lang w:eastAsia="hr-HR"/>
              </w:rPr>
              <w:t xml:space="preserve">PODRAVSKA BANKA d.d. </w:t>
            </w:r>
          </w:p>
        </w:tc>
        <w:tc>
          <w:tcPr>
            <w:tcW w:type="pct" w:w="654"/>
          </w:tcPr>
          <w:p w:rsidRDefault="007433CC" w:rsidP="009A16BD" w:rsidR="007433CC">
            <w:pPr>
              <w:pStyle w:val="Bezproreda"/>
              <w:spacing w:before="60"/>
              <w:ind w:right="-57" w:left="-57"/>
              <w:jc w:val="center"/>
              <w:rPr>
                <w:rFonts w:eastAsia="Times New Roman" w:hAnsi="Times New Roman" w:ascii="Times New Roman"/>
                <w:sz w:val="16"/>
                <w:szCs w:val="16"/>
                <w:lang w:eastAsia="hr-HR"/>
              </w:rPr>
            </w:pPr>
          </w:p>
          <w:p w:rsidRDefault="00867814" w:rsidP="009A16BD" w:rsidR="00867814" w:rsidRPr="00E07A2C">
            <w:pPr>
              <w:pStyle w:val="Bezproreda"/>
              <w:spacing w:before="60"/>
              <w:ind w:right="-57" w:left="-57"/>
              <w:jc w:val="center"/>
              <w:rPr>
                <w:rFonts w:hAnsi="Times New Roman" w:ascii="Times New Roman"/>
                <w:sz w:val="16"/>
                <w:szCs w:val="16"/>
              </w:rPr>
            </w:pPr>
            <w:r w:rsidRPr="00E07A2C">
              <w:rPr>
                <w:rFonts w:eastAsia="Times New Roman" w:hAnsi="Times New Roman" w:ascii="Times New Roman"/>
                <w:sz w:val="16"/>
                <w:szCs w:val="16"/>
                <w:lang w:eastAsia="hr-HR"/>
              </w:rPr>
              <w:t>97326283154</w:t>
            </w:r>
          </w:p>
        </w:tc>
        <w:tc>
          <w:tcPr>
            <w:tcW w:type="pct" w:w="800"/>
          </w:tcPr>
          <w:p w:rsidRDefault="007433CC" w:rsidP="009A16BD" w:rsidR="007433CC">
            <w:pPr>
              <w:pStyle w:val="Bezproreda"/>
              <w:spacing w:before="60"/>
              <w:ind w:right="-113" w:left="-57"/>
              <w:jc w:val="center"/>
              <w:rPr>
                <w:rFonts w:eastAsia="Times New Roman" w:hAnsi="Times New Roman" w:ascii="Times New Roman"/>
                <w:sz w:val="16"/>
                <w:szCs w:val="16"/>
                <w:lang w:eastAsia="hr-HR"/>
              </w:rPr>
            </w:pPr>
          </w:p>
          <w:p w:rsidRDefault="00867814" w:rsidP="009A16BD" w:rsidR="00867814" w:rsidRPr="00E07A2C">
            <w:pPr>
              <w:pStyle w:val="Bezproreda"/>
              <w:spacing w:before="60"/>
              <w:ind w:right="-113" w:left="-57"/>
              <w:jc w:val="center"/>
              <w:rPr>
                <w:rFonts w:hAnsi="Times New Roman" w:ascii="Times New Roman"/>
                <w:sz w:val="16"/>
                <w:szCs w:val="16"/>
              </w:rPr>
            </w:pPr>
            <w:r w:rsidRPr="00E07A2C">
              <w:rPr>
                <w:rFonts w:eastAsia="Times New Roman" w:hAnsi="Times New Roman" w:ascii="Times New Roman"/>
                <w:sz w:val="16"/>
                <w:szCs w:val="16"/>
                <w:lang w:eastAsia="hr-HR"/>
              </w:rPr>
              <w:t>Koprivnica, Opatička 3</w:t>
            </w:r>
          </w:p>
        </w:tc>
        <w:tc>
          <w:tcPr>
            <w:tcW w:type="pct" w:w="945"/>
          </w:tcPr>
          <w:p w:rsidRDefault="007433CC" w:rsidP="009A16BD" w:rsidR="007433CC">
            <w:pPr>
              <w:pStyle w:val="Bezproreda"/>
              <w:spacing w:before="60"/>
              <w:ind w:right="-57" w:left="-57"/>
              <w:jc w:val="center"/>
              <w:rPr>
                <w:rFonts w:eastAsia="Times New Roman" w:hAnsi="Times New Roman" w:ascii="Times New Roman"/>
                <w:sz w:val="16"/>
                <w:szCs w:val="16"/>
                <w:lang w:eastAsia="hr-HR"/>
              </w:rPr>
            </w:pPr>
          </w:p>
          <w:p w:rsidRDefault="00867814" w:rsidP="009A16BD" w:rsidR="00867814" w:rsidRPr="00E07A2C">
            <w:pPr>
              <w:pStyle w:val="Bezproreda"/>
              <w:spacing w:before="60"/>
              <w:ind w:right="-57" w:left="-57"/>
              <w:jc w:val="center"/>
              <w:rPr>
                <w:rFonts w:hAnsi="Times New Roman" w:ascii="Times New Roman"/>
                <w:sz w:val="16"/>
                <w:szCs w:val="16"/>
              </w:rPr>
            </w:pPr>
            <w:r w:rsidRPr="00E07A2C">
              <w:rPr>
                <w:rFonts w:eastAsia="Times New Roman" w:hAnsi="Times New Roman" w:ascii="Times New Roman"/>
                <w:sz w:val="16"/>
                <w:szCs w:val="16"/>
                <w:lang w:eastAsia="hr-HR"/>
              </w:rPr>
              <w:t>156,40</w:t>
            </w:r>
          </w:p>
        </w:tc>
        <w:tc>
          <w:tcPr>
            <w:tcW w:type="pct" w:w="655"/>
          </w:tcPr>
          <w:p w:rsidRDefault="007433CC" w:rsidP="009A16BD" w:rsidR="007433CC">
            <w:pPr>
              <w:pStyle w:val="Bezproreda"/>
              <w:spacing w:before="60"/>
              <w:ind w:right="-57" w:left="-57"/>
              <w:jc w:val="center"/>
              <w:rPr>
                <w:rFonts w:eastAsia="Times New Roman" w:hAnsi="Times New Roman" w:ascii="Times New Roman"/>
                <w:sz w:val="16"/>
                <w:szCs w:val="16"/>
                <w:lang w:eastAsia="hr-HR"/>
              </w:rPr>
            </w:pPr>
          </w:p>
          <w:p w:rsidRDefault="00867814" w:rsidP="009A16BD" w:rsidR="00867814" w:rsidRPr="00E07A2C">
            <w:pPr>
              <w:pStyle w:val="Bezproreda"/>
              <w:spacing w:before="60"/>
              <w:ind w:right="-57" w:left="-57"/>
              <w:jc w:val="center"/>
              <w:rPr>
                <w:rFonts w:hAnsi="Times New Roman" w:ascii="Times New Roman"/>
                <w:sz w:val="16"/>
                <w:szCs w:val="16"/>
              </w:rPr>
            </w:pPr>
            <w:r w:rsidRPr="00E07A2C">
              <w:rPr>
                <w:rFonts w:eastAsia="Times New Roman" w:hAnsi="Times New Roman" w:ascii="Times New Roman"/>
                <w:sz w:val="16"/>
                <w:szCs w:val="16"/>
                <w:lang w:eastAsia="hr-HR"/>
              </w:rPr>
              <w:t>156,40</w:t>
            </w:r>
          </w:p>
        </w:tc>
        <w:tc>
          <w:tcPr>
            <w:tcW w:type="pct" w:w="509"/>
          </w:tcPr>
          <w:p w:rsidRDefault="007433CC" w:rsidP="009A16BD" w:rsidR="007433CC">
            <w:pPr>
              <w:pStyle w:val="Bezproreda"/>
              <w:spacing w:before="60"/>
              <w:ind w:right="-57" w:left="-57"/>
              <w:jc w:val="center"/>
              <w:rPr>
                <w:rFonts w:hAnsi="Times New Roman" w:ascii="Times New Roman"/>
                <w:sz w:val="16"/>
                <w:szCs w:val="16"/>
              </w:rPr>
            </w:pPr>
          </w:p>
          <w:p w:rsidRDefault="00867814" w:rsidP="009A16BD" w:rsidR="00867814"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w:t>
            </w:r>
          </w:p>
        </w:tc>
        <w:tc>
          <w:tcPr>
            <w:tcW w:type="pct" w:w="436"/>
          </w:tcPr>
          <w:p w:rsidRDefault="007433CC" w:rsidP="009A16BD" w:rsidR="007433CC">
            <w:pPr>
              <w:pStyle w:val="Bezproreda"/>
              <w:spacing w:before="60"/>
              <w:ind w:right="-57" w:left="-57"/>
              <w:jc w:val="center"/>
              <w:rPr>
                <w:rFonts w:hAnsi="Times New Roman" w:ascii="Times New Roman"/>
                <w:sz w:val="16"/>
                <w:szCs w:val="16"/>
              </w:rPr>
            </w:pPr>
          </w:p>
          <w:p w:rsidRDefault="00867814" w:rsidP="009A16BD" w:rsidR="00867814"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w:t>
            </w:r>
          </w:p>
        </w:tc>
      </w:tr>
      <w:tr w:rsidTr="009A16BD" w:rsidR="009A16BD" w:rsidRPr="00DB4638">
        <w:tc>
          <w:tcPr>
            <w:tcW w:type="pct" w:w="265"/>
          </w:tcPr>
          <w:p w:rsidRDefault="00E07A2C" w:rsidP="009A16BD" w:rsidR="00E07A2C">
            <w:pPr>
              <w:pStyle w:val="Bezproreda"/>
              <w:spacing w:before="60"/>
              <w:ind w:right="-57" w:left="-57"/>
              <w:jc w:val="center"/>
              <w:rPr>
                <w:rFonts w:hAnsi="Times New Roman" w:ascii="Times New Roman"/>
                <w:sz w:val="16"/>
                <w:szCs w:val="16"/>
              </w:rPr>
            </w:pPr>
          </w:p>
          <w:p w:rsidRDefault="00867814" w:rsidP="009A16BD" w:rsidR="00867814"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16.</w:t>
            </w:r>
          </w:p>
        </w:tc>
        <w:tc>
          <w:tcPr>
            <w:tcW w:type="pct" w:w="736"/>
          </w:tcPr>
          <w:p w:rsidRDefault="00867814" w:rsidP="009A16BD" w:rsidR="00867814" w:rsidRPr="00E07A2C">
            <w:pPr>
              <w:rPr>
                <w:rFonts w:eastAsia="Calibri"/>
                <w:sz w:val="16"/>
                <w:szCs w:val="16"/>
                <w:lang w:eastAsia="en-US"/>
              </w:rPr>
            </w:pPr>
          </w:p>
          <w:p w:rsidRDefault="00867814" w:rsidP="009A16BD" w:rsidR="00867814" w:rsidRPr="00E07A2C">
            <w:pPr>
              <w:rPr>
                <w:rFonts w:eastAsia="Calibri"/>
                <w:sz w:val="16"/>
                <w:szCs w:val="16"/>
                <w:lang w:eastAsia="en-US"/>
              </w:rPr>
            </w:pPr>
            <w:r w:rsidRPr="00E07A2C">
              <w:rPr>
                <w:rFonts w:eastAsia="Calibri"/>
                <w:sz w:val="16"/>
                <w:szCs w:val="16"/>
                <w:lang w:eastAsia="en-US"/>
              </w:rPr>
              <w:t>VIPnet, d.o.o.</w:t>
            </w:r>
          </w:p>
        </w:tc>
        <w:tc>
          <w:tcPr>
            <w:tcW w:type="pct" w:w="654"/>
          </w:tcPr>
          <w:p w:rsidRDefault="00E07A2C" w:rsidP="009A16BD" w:rsidR="00E07A2C">
            <w:pPr>
              <w:rPr>
                <w:rFonts w:eastAsia="Calibri"/>
                <w:sz w:val="16"/>
                <w:szCs w:val="16"/>
                <w:lang w:eastAsia="en-US"/>
              </w:rPr>
            </w:pPr>
          </w:p>
          <w:p w:rsidRDefault="00867814" w:rsidP="009A16BD" w:rsidR="00867814" w:rsidRPr="00E07A2C">
            <w:pPr>
              <w:rPr>
                <w:rFonts w:eastAsia="Calibri"/>
                <w:sz w:val="16"/>
                <w:szCs w:val="16"/>
                <w:lang w:eastAsia="en-US"/>
              </w:rPr>
            </w:pPr>
            <w:r w:rsidRPr="00E07A2C">
              <w:rPr>
                <w:rFonts w:eastAsia="Calibri"/>
                <w:sz w:val="16"/>
                <w:szCs w:val="16"/>
                <w:lang w:eastAsia="en-US"/>
              </w:rPr>
              <w:t xml:space="preserve">29524210204 </w:t>
            </w:r>
          </w:p>
        </w:tc>
        <w:tc>
          <w:tcPr>
            <w:tcW w:type="pct" w:w="800"/>
          </w:tcPr>
          <w:p w:rsidRDefault="00867814" w:rsidP="009A16BD" w:rsidR="00867814" w:rsidRPr="00E07A2C">
            <w:pPr>
              <w:rPr>
                <w:rFonts w:eastAsia="Calibri"/>
                <w:sz w:val="16"/>
                <w:szCs w:val="16"/>
                <w:lang w:eastAsia="en-US"/>
              </w:rPr>
            </w:pPr>
          </w:p>
          <w:p w:rsidRDefault="00867814" w:rsidP="009A16BD" w:rsidR="00867814" w:rsidRPr="00E07A2C">
            <w:pPr>
              <w:rPr>
                <w:rFonts w:eastAsia="Calibri"/>
                <w:sz w:val="16"/>
                <w:szCs w:val="16"/>
                <w:lang w:eastAsia="en-US"/>
              </w:rPr>
            </w:pPr>
            <w:r w:rsidRPr="00E07A2C">
              <w:rPr>
                <w:rFonts w:eastAsia="Calibri"/>
                <w:sz w:val="16"/>
                <w:szCs w:val="16"/>
                <w:lang w:eastAsia="en-US"/>
              </w:rPr>
              <w:t>Vrtni put 1, Zagreb</w:t>
            </w:r>
          </w:p>
        </w:tc>
        <w:tc>
          <w:tcPr>
            <w:tcW w:type="pct" w:w="945"/>
          </w:tcPr>
          <w:p w:rsidRDefault="00E07A2C" w:rsidP="009A16BD" w:rsidR="00E07A2C">
            <w:pPr>
              <w:pStyle w:val="Bezproreda"/>
              <w:spacing w:before="60"/>
              <w:ind w:right="-57" w:left="-57"/>
              <w:jc w:val="center"/>
              <w:rPr>
                <w:rFonts w:hAnsi="Times New Roman" w:ascii="Times New Roman"/>
                <w:sz w:val="16"/>
                <w:szCs w:val="16"/>
                <w:lang w:eastAsia="hr-HR"/>
              </w:rPr>
            </w:pPr>
          </w:p>
          <w:p w:rsidRDefault="00867814" w:rsidP="009A16BD" w:rsidR="00867814"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lang w:eastAsia="hr-HR"/>
              </w:rPr>
              <w:t>1.361,39</w:t>
            </w:r>
          </w:p>
        </w:tc>
        <w:tc>
          <w:tcPr>
            <w:tcW w:type="pct" w:w="655"/>
          </w:tcPr>
          <w:p w:rsidRDefault="00E07A2C" w:rsidP="009A16BD" w:rsidR="00E07A2C">
            <w:pPr>
              <w:pStyle w:val="Bezproreda"/>
              <w:spacing w:before="60"/>
              <w:ind w:right="-57" w:left="-57"/>
              <w:jc w:val="center"/>
              <w:rPr>
                <w:rFonts w:hAnsi="Times New Roman" w:ascii="Times New Roman"/>
                <w:sz w:val="16"/>
                <w:szCs w:val="16"/>
                <w:lang w:eastAsia="hr-HR"/>
              </w:rPr>
            </w:pPr>
          </w:p>
          <w:p w:rsidRDefault="00867814" w:rsidP="009A16BD" w:rsidR="00867814"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lang w:eastAsia="hr-HR"/>
              </w:rPr>
              <w:t>1.361,39</w:t>
            </w:r>
          </w:p>
        </w:tc>
        <w:tc>
          <w:tcPr>
            <w:tcW w:type="pct" w:w="509"/>
          </w:tcPr>
          <w:p w:rsidRDefault="007433CC" w:rsidP="009A16BD" w:rsidR="007433CC">
            <w:pPr>
              <w:pStyle w:val="Bezproreda"/>
              <w:spacing w:before="60"/>
              <w:ind w:right="-57" w:left="-57"/>
              <w:jc w:val="center"/>
              <w:rPr>
                <w:rFonts w:hAnsi="Times New Roman" w:ascii="Times New Roman"/>
                <w:sz w:val="16"/>
                <w:szCs w:val="16"/>
              </w:rPr>
            </w:pPr>
          </w:p>
          <w:p w:rsidRDefault="00867814" w:rsidP="009A16BD" w:rsidR="00867814"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w:t>
            </w:r>
          </w:p>
        </w:tc>
        <w:tc>
          <w:tcPr>
            <w:tcW w:type="pct" w:w="436"/>
          </w:tcPr>
          <w:p w:rsidRDefault="007433CC" w:rsidP="009A16BD" w:rsidR="007433CC">
            <w:pPr>
              <w:pStyle w:val="Bezproreda"/>
              <w:spacing w:before="60"/>
              <w:ind w:right="-57" w:left="-57"/>
              <w:jc w:val="center"/>
              <w:rPr>
                <w:rFonts w:hAnsi="Times New Roman" w:ascii="Times New Roman"/>
                <w:sz w:val="16"/>
                <w:szCs w:val="16"/>
              </w:rPr>
            </w:pPr>
          </w:p>
          <w:p w:rsidRDefault="00867814" w:rsidP="009A16BD" w:rsidR="00867814"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w:t>
            </w:r>
          </w:p>
        </w:tc>
      </w:tr>
      <w:tr w:rsidTr="009A16BD" w:rsidR="009A16BD" w:rsidRPr="00DB4638">
        <w:tc>
          <w:tcPr>
            <w:tcW w:type="pct" w:w="265"/>
          </w:tcPr>
          <w:p w:rsidRDefault="00E07A2C" w:rsidP="009A16BD" w:rsidR="00E07A2C">
            <w:pPr>
              <w:pStyle w:val="Bezproreda"/>
              <w:spacing w:before="60"/>
              <w:ind w:right="-57" w:left="-57"/>
              <w:jc w:val="center"/>
              <w:rPr>
                <w:rFonts w:hAnsi="Times New Roman" w:ascii="Times New Roman"/>
                <w:sz w:val="16"/>
                <w:szCs w:val="16"/>
              </w:rPr>
            </w:pPr>
          </w:p>
          <w:p w:rsidRDefault="00867814" w:rsidP="009A16BD" w:rsidR="00867814"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17.</w:t>
            </w:r>
          </w:p>
        </w:tc>
        <w:tc>
          <w:tcPr>
            <w:tcW w:type="pct" w:w="736"/>
          </w:tcPr>
          <w:p w:rsidRDefault="00867814" w:rsidP="009A16BD" w:rsidR="00867814" w:rsidRPr="00E07A2C">
            <w:pPr>
              <w:pStyle w:val="Bezproreda"/>
              <w:spacing w:before="60"/>
              <w:ind w:right="-57" w:left="-57"/>
              <w:jc w:val="center"/>
              <w:rPr>
                <w:rFonts w:hAnsi="Times New Roman" w:ascii="Times New Roman"/>
                <w:sz w:val="16"/>
                <w:szCs w:val="16"/>
              </w:rPr>
            </w:pPr>
            <w:r w:rsidRPr="00E07A2C">
              <w:rPr>
                <w:rFonts w:eastAsia="Times New Roman" w:hAnsi="Times New Roman" w:ascii="Times New Roman"/>
                <w:sz w:val="16"/>
                <w:szCs w:val="16"/>
                <w:lang w:eastAsia="hr-HR"/>
              </w:rPr>
              <w:t>VODOVOD - OSIJEK  d.o.o.</w:t>
            </w:r>
          </w:p>
        </w:tc>
        <w:tc>
          <w:tcPr>
            <w:tcW w:type="pct" w:w="654"/>
          </w:tcPr>
          <w:p w:rsidRDefault="00E07A2C" w:rsidP="009A16BD" w:rsidR="00E07A2C">
            <w:pPr>
              <w:pStyle w:val="Bezproreda"/>
              <w:spacing w:before="60"/>
              <w:ind w:right="-57" w:left="-57"/>
              <w:jc w:val="center"/>
              <w:rPr>
                <w:rFonts w:eastAsia="Times New Roman" w:hAnsi="Times New Roman" w:ascii="Times New Roman"/>
                <w:sz w:val="16"/>
                <w:szCs w:val="16"/>
                <w:lang w:eastAsia="hr-HR"/>
              </w:rPr>
            </w:pPr>
          </w:p>
          <w:p w:rsidRDefault="00867814" w:rsidP="009A16BD" w:rsidR="00867814" w:rsidRPr="00E07A2C">
            <w:pPr>
              <w:pStyle w:val="Bezproreda"/>
              <w:spacing w:before="60"/>
              <w:ind w:right="-57" w:left="-57"/>
              <w:jc w:val="center"/>
              <w:rPr>
                <w:rFonts w:hAnsi="Times New Roman" w:ascii="Times New Roman"/>
                <w:sz w:val="16"/>
                <w:szCs w:val="16"/>
              </w:rPr>
            </w:pPr>
            <w:r w:rsidRPr="00E07A2C">
              <w:rPr>
                <w:rFonts w:eastAsia="Times New Roman" w:hAnsi="Times New Roman" w:ascii="Times New Roman"/>
                <w:sz w:val="16"/>
                <w:szCs w:val="16"/>
                <w:lang w:eastAsia="hr-HR"/>
              </w:rPr>
              <w:t>43654507669</w:t>
            </w:r>
          </w:p>
        </w:tc>
        <w:tc>
          <w:tcPr>
            <w:tcW w:type="pct" w:w="800"/>
          </w:tcPr>
          <w:p w:rsidRDefault="00E07A2C" w:rsidP="009A16BD" w:rsidR="00E07A2C">
            <w:pPr>
              <w:pStyle w:val="Bezproreda"/>
              <w:spacing w:before="60"/>
              <w:ind w:right="-113" w:left="-57"/>
              <w:jc w:val="center"/>
              <w:rPr>
                <w:rFonts w:eastAsia="Times New Roman" w:hAnsi="Times New Roman" w:ascii="Times New Roman"/>
                <w:sz w:val="16"/>
                <w:szCs w:val="16"/>
                <w:lang w:eastAsia="hr-HR"/>
              </w:rPr>
            </w:pPr>
          </w:p>
          <w:p w:rsidRDefault="00867814" w:rsidP="009A16BD" w:rsidR="00867814" w:rsidRPr="00E07A2C">
            <w:pPr>
              <w:pStyle w:val="Bezproreda"/>
              <w:spacing w:before="60"/>
              <w:ind w:right="-113" w:left="-57"/>
              <w:jc w:val="center"/>
              <w:rPr>
                <w:rFonts w:hAnsi="Times New Roman" w:ascii="Times New Roman"/>
                <w:sz w:val="16"/>
                <w:szCs w:val="16"/>
              </w:rPr>
            </w:pPr>
            <w:r w:rsidRPr="00E07A2C">
              <w:rPr>
                <w:rFonts w:eastAsia="Times New Roman" w:hAnsi="Times New Roman" w:ascii="Times New Roman"/>
                <w:sz w:val="16"/>
                <w:szCs w:val="16"/>
                <w:lang w:eastAsia="hr-HR"/>
              </w:rPr>
              <w:t>Osijek, Poljski put 1</w:t>
            </w:r>
          </w:p>
        </w:tc>
        <w:tc>
          <w:tcPr>
            <w:tcW w:type="pct" w:w="945"/>
          </w:tcPr>
          <w:p w:rsidRDefault="00E07A2C" w:rsidP="009A16BD" w:rsidR="00E07A2C">
            <w:pPr>
              <w:pStyle w:val="Bezproreda"/>
              <w:spacing w:before="60"/>
              <w:ind w:right="-57" w:left="-57"/>
              <w:jc w:val="center"/>
              <w:rPr>
                <w:rFonts w:eastAsia="Times New Roman" w:hAnsi="Times New Roman" w:ascii="Times New Roman"/>
                <w:sz w:val="16"/>
                <w:szCs w:val="16"/>
                <w:lang w:eastAsia="hr-HR"/>
              </w:rPr>
            </w:pPr>
          </w:p>
          <w:p w:rsidRDefault="00867814" w:rsidP="009A16BD" w:rsidR="00867814" w:rsidRPr="00E07A2C">
            <w:pPr>
              <w:pStyle w:val="Bezproreda"/>
              <w:spacing w:before="60"/>
              <w:ind w:right="-57" w:left="-57"/>
              <w:jc w:val="center"/>
              <w:rPr>
                <w:rFonts w:hAnsi="Times New Roman" w:ascii="Times New Roman"/>
                <w:sz w:val="16"/>
                <w:szCs w:val="16"/>
              </w:rPr>
            </w:pPr>
            <w:r w:rsidRPr="00E07A2C">
              <w:rPr>
                <w:rFonts w:eastAsia="Times New Roman" w:hAnsi="Times New Roman" w:ascii="Times New Roman"/>
                <w:sz w:val="16"/>
                <w:szCs w:val="16"/>
                <w:lang w:eastAsia="hr-HR"/>
              </w:rPr>
              <w:t>873,04</w:t>
            </w:r>
          </w:p>
        </w:tc>
        <w:tc>
          <w:tcPr>
            <w:tcW w:type="pct" w:w="655"/>
          </w:tcPr>
          <w:p w:rsidRDefault="00E07A2C" w:rsidP="009A16BD" w:rsidR="00E07A2C">
            <w:pPr>
              <w:pStyle w:val="Bezproreda"/>
              <w:spacing w:before="60"/>
              <w:ind w:right="-57" w:left="-57"/>
              <w:jc w:val="center"/>
              <w:rPr>
                <w:rFonts w:eastAsia="Times New Roman" w:hAnsi="Times New Roman" w:ascii="Times New Roman"/>
                <w:sz w:val="16"/>
                <w:szCs w:val="16"/>
                <w:lang w:eastAsia="hr-HR"/>
              </w:rPr>
            </w:pPr>
          </w:p>
          <w:p w:rsidRDefault="00867814" w:rsidP="009A16BD" w:rsidR="00867814" w:rsidRPr="00E07A2C">
            <w:pPr>
              <w:pStyle w:val="Bezproreda"/>
              <w:spacing w:before="60"/>
              <w:ind w:right="-57" w:left="-57"/>
              <w:jc w:val="center"/>
              <w:rPr>
                <w:rFonts w:hAnsi="Times New Roman" w:ascii="Times New Roman"/>
                <w:sz w:val="16"/>
                <w:szCs w:val="16"/>
              </w:rPr>
            </w:pPr>
            <w:r w:rsidRPr="00E07A2C">
              <w:rPr>
                <w:rFonts w:eastAsia="Times New Roman" w:hAnsi="Times New Roman" w:ascii="Times New Roman"/>
                <w:sz w:val="16"/>
                <w:szCs w:val="16"/>
                <w:lang w:eastAsia="hr-HR"/>
              </w:rPr>
              <w:t>873,04</w:t>
            </w:r>
          </w:p>
        </w:tc>
        <w:tc>
          <w:tcPr>
            <w:tcW w:type="pct" w:w="509"/>
          </w:tcPr>
          <w:p w:rsidRDefault="007433CC" w:rsidP="009A16BD" w:rsidR="007433CC">
            <w:pPr>
              <w:pStyle w:val="Bezproreda"/>
              <w:spacing w:before="60"/>
              <w:ind w:right="-57" w:left="-57"/>
              <w:jc w:val="center"/>
              <w:rPr>
                <w:rFonts w:hAnsi="Times New Roman" w:ascii="Times New Roman"/>
                <w:sz w:val="16"/>
                <w:szCs w:val="16"/>
              </w:rPr>
            </w:pPr>
          </w:p>
          <w:p w:rsidRDefault="00867814" w:rsidP="009A16BD" w:rsidR="00867814"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w:t>
            </w:r>
          </w:p>
        </w:tc>
        <w:tc>
          <w:tcPr>
            <w:tcW w:type="pct" w:w="436"/>
          </w:tcPr>
          <w:p w:rsidRDefault="007433CC" w:rsidP="009A16BD" w:rsidR="007433CC">
            <w:pPr>
              <w:pStyle w:val="Bezproreda"/>
              <w:spacing w:before="60"/>
              <w:ind w:right="-57" w:left="-57"/>
              <w:jc w:val="center"/>
              <w:rPr>
                <w:rFonts w:hAnsi="Times New Roman" w:ascii="Times New Roman"/>
                <w:sz w:val="16"/>
                <w:szCs w:val="16"/>
              </w:rPr>
            </w:pPr>
          </w:p>
          <w:p w:rsidRDefault="00867814" w:rsidP="009A16BD" w:rsidR="00867814"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w:t>
            </w:r>
          </w:p>
        </w:tc>
      </w:tr>
      <w:tr w:rsidTr="009A16BD" w:rsidR="009A16BD" w:rsidRPr="00DB4638">
        <w:tc>
          <w:tcPr>
            <w:tcW w:type="pct" w:w="265"/>
          </w:tcPr>
          <w:p w:rsidRDefault="00E07A2C" w:rsidP="009A16BD" w:rsidR="00E07A2C">
            <w:pPr>
              <w:pStyle w:val="Bezproreda"/>
              <w:spacing w:before="60"/>
              <w:ind w:right="-57" w:left="-57"/>
              <w:jc w:val="center"/>
              <w:rPr>
                <w:rFonts w:hAnsi="Times New Roman" w:ascii="Times New Roman"/>
                <w:sz w:val="16"/>
                <w:szCs w:val="16"/>
              </w:rPr>
            </w:pPr>
          </w:p>
          <w:p w:rsidRDefault="00867814" w:rsidP="009A16BD" w:rsidR="00867814"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18.</w:t>
            </w:r>
          </w:p>
        </w:tc>
        <w:tc>
          <w:tcPr>
            <w:tcW w:type="pct" w:w="736"/>
          </w:tcPr>
          <w:p w:rsidRDefault="00867814" w:rsidP="009A16BD" w:rsidR="00867814" w:rsidRPr="00E07A2C">
            <w:pPr>
              <w:pStyle w:val="Bezproreda"/>
              <w:spacing w:before="60"/>
              <w:ind w:right="-57" w:left="-57"/>
              <w:jc w:val="center"/>
              <w:rPr>
                <w:rFonts w:hAnsi="Times New Roman" w:ascii="Times New Roman"/>
                <w:sz w:val="16"/>
                <w:szCs w:val="16"/>
              </w:rPr>
            </w:pPr>
          </w:p>
          <w:p w:rsidRDefault="00867814" w:rsidP="009A16BD" w:rsidR="00867814"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CROATIA OSIGURANJE d.d.</w:t>
            </w:r>
          </w:p>
        </w:tc>
        <w:tc>
          <w:tcPr>
            <w:tcW w:type="pct" w:w="654"/>
          </w:tcPr>
          <w:p w:rsidRDefault="00867814" w:rsidP="009A16BD" w:rsidR="00867814" w:rsidRPr="00E07A2C">
            <w:pPr>
              <w:pStyle w:val="Bezproreda"/>
              <w:spacing w:before="60"/>
              <w:ind w:right="-57" w:left="-57"/>
              <w:jc w:val="center"/>
              <w:rPr>
                <w:rFonts w:hAnsi="Times New Roman" w:ascii="Times New Roman"/>
                <w:sz w:val="16"/>
                <w:szCs w:val="16"/>
              </w:rPr>
            </w:pPr>
          </w:p>
          <w:p w:rsidRDefault="00867814" w:rsidP="009A16BD" w:rsidR="00867814"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26187994862</w:t>
            </w:r>
          </w:p>
        </w:tc>
        <w:tc>
          <w:tcPr>
            <w:tcW w:type="pct" w:w="800"/>
          </w:tcPr>
          <w:p w:rsidRDefault="00867814" w:rsidP="009A16BD" w:rsidR="00867814" w:rsidRPr="00E07A2C">
            <w:pPr>
              <w:pStyle w:val="Bezproreda"/>
              <w:spacing w:before="60"/>
              <w:ind w:right="-113" w:left="-57"/>
              <w:jc w:val="center"/>
              <w:rPr>
                <w:rFonts w:hAnsi="Times New Roman" w:ascii="Times New Roman"/>
                <w:sz w:val="16"/>
                <w:szCs w:val="16"/>
              </w:rPr>
            </w:pPr>
          </w:p>
          <w:p w:rsidRDefault="00867814" w:rsidP="009A16BD" w:rsidR="00867814" w:rsidRPr="00E07A2C">
            <w:pPr>
              <w:pStyle w:val="Bezproreda"/>
              <w:spacing w:before="60"/>
              <w:ind w:right="-113" w:left="-57"/>
              <w:jc w:val="center"/>
              <w:rPr>
                <w:rFonts w:hAnsi="Times New Roman" w:ascii="Times New Roman"/>
                <w:sz w:val="16"/>
                <w:szCs w:val="16"/>
              </w:rPr>
            </w:pPr>
            <w:r w:rsidRPr="00E07A2C">
              <w:rPr>
                <w:rFonts w:hAnsi="Times New Roman" w:ascii="Times New Roman"/>
                <w:sz w:val="16"/>
                <w:szCs w:val="16"/>
              </w:rPr>
              <w:t>Vatroslava Jagića 33</w:t>
            </w:r>
          </w:p>
          <w:p w:rsidRDefault="00867814" w:rsidP="009A16BD" w:rsidR="00867814" w:rsidRPr="00E07A2C">
            <w:pPr>
              <w:pStyle w:val="Bezproreda"/>
              <w:spacing w:after="60"/>
              <w:ind w:right="-113" w:left="-57"/>
              <w:jc w:val="center"/>
              <w:rPr>
                <w:rFonts w:hAnsi="Times New Roman" w:ascii="Times New Roman"/>
                <w:sz w:val="16"/>
                <w:szCs w:val="16"/>
              </w:rPr>
            </w:pPr>
            <w:r w:rsidRPr="00E07A2C">
              <w:rPr>
                <w:rFonts w:hAnsi="Times New Roman" w:ascii="Times New Roman"/>
                <w:sz w:val="16"/>
                <w:szCs w:val="16"/>
              </w:rPr>
              <w:t>Zagreb</w:t>
            </w:r>
          </w:p>
        </w:tc>
        <w:tc>
          <w:tcPr>
            <w:tcW w:type="pct" w:w="945"/>
          </w:tcPr>
          <w:p w:rsidRDefault="00E07A2C" w:rsidP="009A16BD" w:rsidR="00E07A2C">
            <w:pPr>
              <w:pStyle w:val="Bezproreda"/>
              <w:spacing w:before="60"/>
              <w:ind w:right="-57" w:left="-57"/>
              <w:jc w:val="center"/>
              <w:rPr>
                <w:rFonts w:eastAsia="Times New Roman" w:hAnsi="Times New Roman" w:ascii="Times New Roman"/>
                <w:sz w:val="16"/>
                <w:szCs w:val="16"/>
                <w:lang w:eastAsia="hr-HR"/>
              </w:rPr>
            </w:pPr>
          </w:p>
          <w:p w:rsidRDefault="00867814" w:rsidP="009A16BD" w:rsidR="00867814" w:rsidRPr="00E07A2C">
            <w:pPr>
              <w:pStyle w:val="Bezproreda"/>
              <w:spacing w:before="60"/>
              <w:ind w:right="-57" w:left="-57"/>
              <w:jc w:val="center"/>
              <w:rPr>
                <w:rFonts w:hAnsi="Times New Roman" w:ascii="Times New Roman"/>
                <w:sz w:val="16"/>
                <w:szCs w:val="16"/>
              </w:rPr>
            </w:pPr>
            <w:r w:rsidRPr="00E07A2C">
              <w:rPr>
                <w:rFonts w:eastAsia="Times New Roman" w:hAnsi="Times New Roman" w:ascii="Times New Roman"/>
                <w:sz w:val="16"/>
                <w:szCs w:val="16"/>
                <w:lang w:eastAsia="hr-HR"/>
              </w:rPr>
              <w:t>157.338,21</w:t>
            </w:r>
          </w:p>
        </w:tc>
        <w:tc>
          <w:tcPr>
            <w:tcW w:type="pct" w:w="655"/>
          </w:tcPr>
          <w:p w:rsidRDefault="00E07A2C" w:rsidP="009A16BD" w:rsidR="00E07A2C">
            <w:pPr>
              <w:pStyle w:val="Bezproreda"/>
              <w:spacing w:before="60"/>
              <w:ind w:right="-57" w:left="-57"/>
              <w:jc w:val="center"/>
              <w:rPr>
                <w:rFonts w:eastAsia="Times New Roman" w:hAnsi="Times New Roman" w:ascii="Times New Roman"/>
                <w:sz w:val="16"/>
                <w:szCs w:val="16"/>
                <w:lang w:eastAsia="hr-HR"/>
              </w:rPr>
            </w:pPr>
          </w:p>
          <w:p w:rsidRDefault="00867814" w:rsidP="009A16BD" w:rsidR="00867814" w:rsidRPr="00E07A2C">
            <w:pPr>
              <w:pStyle w:val="Bezproreda"/>
              <w:spacing w:before="60"/>
              <w:ind w:right="-57" w:left="-57"/>
              <w:jc w:val="center"/>
              <w:rPr>
                <w:rFonts w:hAnsi="Times New Roman" w:ascii="Times New Roman"/>
                <w:sz w:val="16"/>
                <w:szCs w:val="16"/>
              </w:rPr>
            </w:pPr>
            <w:r w:rsidRPr="00E07A2C">
              <w:rPr>
                <w:rFonts w:eastAsia="Times New Roman" w:hAnsi="Times New Roman" w:ascii="Times New Roman"/>
                <w:sz w:val="16"/>
                <w:szCs w:val="16"/>
                <w:lang w:eastAsia="hr-HR"/>
              </w:rPr>
              <w:t>157.338,21</w:t>
            </w:r>
          </w:p>
        </w:tc>
        <w:tc>
          <w:tcPr>
            <w:tcW w:type="pct" w:w="509"/>
          </w:tcPr>
          <w:p w:rsidRDefault="007433CC" w:rsidP="009A16BD" w:rsidR="007433CC">
            <w:pPr>
              <w:pStyle w:val="Bezproreda"/>
              <w:spacing w:before="60"/>
              <w:ind w:right="-57" w:left="-57"/>
              <w:jc w:val="center"/>
              <w:rPr>
                <w:rFonts w:hAnsi="Times New Roman" w:ascii="Times New Roman"/>
                <w:sz w:val="16"/>
                <w:szCs w:val="16"/>
              </w:rPr>
            </w:pPr>
          </w:p>
          <w:p w:rsidRDefault="00867814" w:rsidP="009A16BD" w:rsidR="00867814"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w:t>
            </w:r>
          </w:p>
        </w:tc>
        <w:tc>
          <w:tcPr>
            <w:tcW w:type="pct" w:w="436"/>
          </w:tcPr>
          <w:p w:rsidRDefault="007433CC" w:rsidP="009A16BD" w:rsidR="007433CC">
            <w:pPr>
              <w:pStyle w:val="Bezproreda"/>
              <w:spacing w:before="60"/>
              <w:ind w:right="-57" w:left="-57"/>
              <w:jc w:val="center"/>
              <w:rPr>
                <w:rFonts w:hAnsi="Times New Roman" w:ascii="Times New Roman"/>
                <w:sz w:val="16"/>
                <w:szCs w:val="16"/>
              </w:rPr>
            </w:pPr>
          </w:p>
          <w:p w:rsidRDefault="00867814" w:rsidP="009A16BD" w:rsidR="00867814"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w:t>
            </w:r>
          </w:p>
        </w:tc>
      </w:tr>
      <w:tr w:rsidTr="009A16BD" w:rsidR="009A16BD" w:rsidRPr="00DB4638">
        <w:tc>
          <w:tcPr>
            <w:tcW w:type="pct" w:w="265"/>
          </w:tcPr>
          <w:p w:rsidRDefault="00E07A2C" w:rsidP="009A16BD" w:rsidR="00E07A2C">
            <w:pPr>
              <w:pStyle w:val="Bezproreda"/>
              <w:spacing w:before="60"/>
              <w:ind w:right="-57" w:left="-57"/>
              <w:jc w:val="center"/>
              <w:rPr>
                <w:rFonts w:hAnsi="Times New Roman" w:ascii="Times New Roman"/>
                <w:sz w:val="16"/>
                <w:szCs w:val="16"/>
              </w:rPr>
            </w:pPr>
          </w:p>
          <w:p w:rsidRDefault="00867814" w:rsidP="009A16BD" w:rsidR="00867814"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19.</w:t>
            </w:r>
          </w:p>
        </w:tc>
        <w:tc>
          <w:tcPr>
            <w:tcW w:type="pct" w:w="736"/>
          </w:tcPr>
          <w:p w:rsidRDefault="008F4B30" w:rsidP="009A16BD" w:rsidR="008F4B30">
            <w:pPr>
              <w:pStyle w:val="Bezproreda"/>
              <w:spacing w:before="60"/>
              <w:ind w:right="-57" w:left="-57"/>
              <w:jc w:val="center"/>
              <w:rPr>
                <w:rFonts w:eastAsia="Times New Roman" w:hAnsi="Times New Roman" w:ascii="Times New Roman"/>
                <w:sz w:val="16"/>
                <w:szCs w:val="16"/>
                <w:lang w:eastAsia="hr-HR"/>
              </w:rPr>
            </w:pPr>
          </w:p>
          <w:p w:rsidRDefault="00F41A6C" w:rsidP="009A16BD" w:rsidR="00867814" w:rsidRPr="00E07A2C">
            <w:pPr>
              <w:pStyle w:val="Bezproreda"/>
              <w:spacing w:before="60"/>
              <w:ind w:right="-57" w:left="-57"/>
              <w:jc w:val="center"/>
              <w:rPr>
                <w:rFonts w:hAnsi="Times New Roman" w:ascii="Times New Roman"/>
                <w:sz w:val="16"/>
                <w:szCs w:val="16"/>
              </w:rPr>
            </w:pPr>
            <w:r w:rsidRPr="00E07A2C">
              <w:rPr>
                <w:rFonts w:eastAsia="Times New Roman" w:hAnsi="Times New Roman" w:ascii="Times New Roman"/>
                <w:sz w:val="16"/>
                <w:szCs w:val="16"/>
                <w:lang w:eastAsia="hr-HR"/>
              </w:rPr>
              <w:t xml:space="preserve">FOND ZA ZAŠTITU OKOLIŠA I ENERGETSKU UČINKOVITOST </w:t>
            </w:r>
          </w:p>
        </w:tc>
        <w:tc>
          <w:tcPr>
            <w:tcW w:type="pct" w:w="654"/>
          </w:tcPr>
          <w:p w:rsidRDefault="00E07A2C" w:rsidP="009A16BD" w:rsidR="00E07A2C">
            <w:pPr>
              <w:pStyle w:val="Bezproreda"/>
              <w:spacing w:before="60"/>
              <w:ind w:right="-57" w:left="-57"/>
              <w:jc w:val="center"/>
              <w:rPr>
                <w:rFonts w:eastAsia="Times New Roman" w:hAnsi="Times New Roman" w:ascii="Times New Roman"/>
                <w:sz w:val="16"/>
                <w:szCs w:val="16"/>
                <w:lang w:eastAsia="hr-HR"/>
              </w:rPr>
            </w:pPr>
          </w:p>
          <w:p w:rsidRDefault="00F41A6C" w:rsidP="009A16BD" w:rsidR="00867814" w:rsidRPr="00E07A2C">
            <w:pPr>
              <w:pStyle w:val="Bezproreda"/>
              <w:spacing w:before="60"/>
              <w:ind w:right="-57" w:left="-57"/>
              <w:jc w:val="center"/>
              <w:rPr>
                <w:rFonts w:hAnsi="Times New Roman" w:ascii="Times New Roman"/>
                <w:sz w:val="16"/>
                <w:szCs w:val="16"/>
              </w:rPr>
            </w:pPr>
            <w:r w:rsidRPr="00E07A2C">
              <w:rPr>
                <w:rFonts w:eastAsia="Times New Roman" w:hAnsi="Times New Roman" w:ascii="Times New Roman"/>
                <w:sz w:val="16"/>
                <w:szCs w:val="16"/>
                <w:lang w:eastAsia="hr-HR"/>
              </w:rPr>
              <w:t>8582862594</w:t>
            </w:r>
          </w:p>
        </w:tc>
        <w:tc>
          <w:tcPr>
            <w:tcW w:type="pct" w:w="800"/>
          </w:tcPr>
          <w:p w:rsidRDefault="00E07A2C" w:rsidP="009A16BD" w:rsidR="00E07A2C">
            <w:pPr>
              <w:pStyle w:val="Bezproreda"/>
              <w:spacing w:before="60"/>
              <w:ind w:right="-113" w:left="-57"/>
              <w:jc w:val="center"/>
              <w:rPr>
                <w:rFonts w:eastAsia="Times New Roman" w:hAnsi="Times New Roman" w:ascii="Times New Roman"/>
                <w:sz w:val="16"/>
                <w:szCs w:val="16"/>
                <w:lang w:eastAsia="hr-HR"/>
              </w:rPr>
            </w:pPr>
          </w:p>
          <w:p w:rsidRDefault="00F41A6C" w:rsidP="009A16BD" w:rsidR="00867814" w:rsidRPr="00E07A2C">
            <w:pPr>
              <w:pStyle w:val="Bezproreda"/>
              <w:spacing w:before="60"/>
              <w:ind w:right="-113" w:left="-57"/>
              <w:jc w:val="center"/>
              <w:rPr>
                <w:rFonts w:hAnsi="Times New Roman" w:ascii="Times New Roman"/>
                <w:sz w:val="16"/>
                <w:szCs w:val="16"/>
              </w:rPr>
            </w:pPr>
            <w:r w:rsidRPr="00E07A2C">
              <w:rPr>
                <w:rFonts w:eastAsia="Times New Roman" w:hAnsi="Times New Roman" w:ascii="Times New Roman"/>
                <w:sz w:val="16"/>
                <w:szCs w:val="16"/>
                <w:lang w:eastAsia="hr-HR"/>
              </w:rPr>
              <w:t>Zagreb, Radnička cesta 80</w:t>
            </w:r>
          </w:p>
        </w:tc>
        <w:tc>
          <w:tcPr>
            <w:tcW w:type="pct" w:w="945"/>
          </w:tcPr>
          <w:p w:rsidRDefault="00E07A2C" w:rsidP="009A16BD" w:rsidR="00E07A2C">
            <w:pPr>
              <w:pStyle w:val="Bezproreda"/>
              <w:spacing w:before="60"/>
              <w:ind w:right="-57" w:left="-57"/>
              <w:jc w:val="center"/>
              <w:rPr>
                <w:rFonts w:eastAsia="Times New Roman" w:hAnsi="Times New Roman" w:ascii="Times New Roman"/>
                <w:sz w:val="16"/>
                <w:szCs w:val="16"/>
                <w:lang w:eastAsia="hr-HR"/>
              </w:rPr>
            </w:pPr>
          </w:p>
          <w:p w:rsidRDefault="00F41A6C" w:rsidP="009A16BD" w:rsidR="00867814" w:rsidRPr="00E07A2C">
            <w:pPr>
              <w:pStyle w:val="Bezproreda"/>
              <w:spacing w:before="60"/>
              <w:ind w:right="-57" w:left="-57"/>
              <w:jc w:val="center"/>
              <w:rPr>
                <w:rFonts w:hAnsi="Times New Roman" w:ascii="Times New Roman"/>
                <w:sz w:val="16"/>
                <w:szCs w:val="16"/>
              </w:rPr>
            </w:pPr>
            <w:r w:rsidRPr="00E07A2C">
              <w:rPr>
                <w:rFonts w:eastAsia="Times New Roman" w:hAnsi="Times New Roman" w:ascii="Times New Roman"/>
                <w:sz w:val="16"/>
                <w:szCs w:val="16"/>
                <w:lang w:eastAsia="hr-HR"/>
              </w:rPr>
              <w:t>138,87</w:t>
            </w:r>
          </w:p>
        </w:tc>
        <w:tc>
          <w:tcPr>
            <w:tcW w:type="pct" w:w="655"/>
          </w:tcPr>
          <w:p w:rsidRDefault="00E07A2C" w:rsidP="009A16BD" w:rsidR="00E07A2C">
            <w:pPr>
              <w:pStyle w:val="Bezproreda"/>
              <w:spacing w:before="60"/>
              <w:ind w:right="-57" w:left="-57"/>
              <w:jc w:val="center"/>
              <w:rPr>
                <w:rFonts w:eastAsia="Times New Roman" w:hAnsi="Times New Roman" w:ascii="Times New Roman"/>
                <w:sz w:val="16"/>
                <w:szCs w:val="16"/>
                <w:lang w:eastAsia="hr-HR"/>
              </w:rPr>
            </w:pPr>
          </w:p>
          <w:p w:rsidRDefault="00F41A6C" w:rsidP="009A16BD" w:rsidR="00867814" w:rsidRPr="00E07A2C">
            <w:pPr>
              <w:pStyle w:val="Bezproreda"/>
              <w:spacing w:before="60"/>
              <w:ind w:right="-57" w:left="-57"/>
              <w:jc w:val="center"/>
              <w:rPr>
                <w:rFonts w:hAnsi="Times New Roman" w:ascii="Times New Roman"/>
                <w:sz w:val="16"/>
                <w:szCs w:val="16"/>
              </w:rPr>
            </w:pPr>
            <w:r w:rsidRPr="00E07A2C">
              <w:rPr>
                <w:rFonts w:eastAsia="Times New Roman" w:hAnsi="Times New Roman" w:ascii="Times New Roman"/>
                <w:sz w:val="16"/>
                <w:szCs w:val="16"/>
                <w:lang w:eastAsia="hr-HR"/>
              </w:rPr>
              <w:t>138,87</w:t>
            </w:r>
          </w:p>
        </w:tc>
        <w:tc>
          <w:tcPr>
            <w:tcW w:type="pct" w:w="509"/>
          </w:tcPr>
          <w:p w:rsidRDefault="007433CC" w:rsidP="009A16BD" w:rsidR="007433CC">
            <w:pPr>
              <w:pStyle w:val="Bezproreda"/>
              <w:spacing w:before="60"/>
              <w:ind w:right="-57" w:left="-57"/>
              <w:jc w:val="center"/>
              <w:rPr>
                <w:rFonts w:hAnsi="Times New Roman" w:ascii="Times New Roman"/>
                <w:sz w:val="16"/>
                <w:szCs w:val="16"/>
              </w:rPr>
            </w:pPr>
          </w:p>
          <w:p w:rsidRDefault="00F41A6C" w:rsidP="009A16BD" w:rsidR="00867814"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w:t>
            </w:r>
          </w:p>
        </w:tc>
        <w:tc>
          <w:tcPr>
            <w:tcW w:type="pct" w:w="436"/>
          </w:tcPr>
          <w:p w:rsidRDefault="007433CC" w:rsidP="009A16BD" w:rsidR="007433CC">
            <w:pPr>
              <w:pStyle w:val="Bezproreda"/>
              <w:spacing w:before="60"/>
              <w:ind w:right="-57" w:left="-57"/>
              <w:jc w:val="center"/>
              <w:rPr>
                <w:rFonts w:hAnsi="Times New Roman" w:ascii="Times New Roman"/>
                <w:sz w:val="16"/>
                <w:szCs w:val="16"/>
              </w:rPr>
            </w:pPr>
          </w:p>
          <w:p w:rsidRDefault="00F41A6C" w:rsidP="009A16BD" w:rsidR="00867814"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w:t>
            </w:r>
          </w:p>
        </w:tc>
      </w:tr>
      <w:tr w:rsidTr="009A16BD" w:rsidR="009A16BD" w:rsidRPr="00DB4638">
        <w:tc>
          <w:tcPr>
            <w:tcW w:type="pct" w:w="265"/>
          </w:tcPr>
          <w:p w:rsidRDefault="008F4B30" w:rsidP="009A16BD" w:rsidR="008F4B30">
            <w:pPr>
              <w:pStyle w:val="Bezproreda"/>
              <w:spacing w:before="60"/>
              <w:ind w:right="-57" w:left="-57"/>
              <w:jc w:val="center"/>
              <w:rPr>
                <w:rFonts w:hAnsi="Times New Roman" w:ascii="Times New Roman"/>
                <w:sz w:val="16"/>
                <w:szCs w:val="16"/>
              </w:rPr>
            </w:pPr>
          </w:p>
          <w:p w:rsidRDefault="00F41A6C" w:rsidP="009A16BD" w:rsidR="00F41A6C"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20.</w:t>
            </w:r>
          </w:p>
        </w:tc>
        <w:tc>
          <w:tcPr>
            <w:tcW w:type="pct" w:w="736"/>
          </w:tcPr>
          <w:p w:rsidRDefault="008F4B30" w:rsidP="009A16BD" w:rsidR="008F4B30">
            <w:pPr>
              <w:pStyle w:val="Bezproreda"/>
              <w:spacing w:before="60"/>
              <w:ind w:right="-57" w:left="-57"/>
              <w:jc w:val="center"/>
              <w:rPr>
                <w:rFonts w:eastAsia="Times New Roman" w:hAnsi="Times New Roman" w:ascii="Times New Roman"/>
                <w:sz w:val="16"/>
                <w:szCs w:val="16"/>
                <w:lang w:eastAsia="hr-HR"/>
              </w:rPr>
            </w:pPr>
          </w:p>
          <w:p w:rsidRDefault="00F41A6C" w:rsidP="009A16BD" w:rsidR="00F41A6C" w:rsidRPr="00E07A2C">
            <w:pPr>
              <w:pStyle w:val="Bezproreda"/>
              <w:spacing w:before="60"/>
              <w:ind w:right="-57" w:left="-57"/>
              <w:jc w:val="center"/>
              <w:rPr>
                <w:rFonts w:hAnsi="Times New Roman" w:ascii="Times New Roman"/>
                <w:sz w:val="16"/>
                <w:szCs w:val="16"/>
              </w:rPr>
            </w:pPr>
            <w:r w:rsidRPr="00E07A2C">
              <w:rPr>
                <w:rFonts w:eastAsia="Times New Roman" w:hAnsi="Times New Roman" w:ascii="Times New Roman"/>
                <w:sz w:val="16"/>
                <w:szCs w:val="16"/>
                <w:lang w:eastAsia="hr-HR"/>
              </w:rPr>
              <w:t>S.A.C.A.T. SNC (SOCIETA IN NOME COLLETTIVO</w:t>
            </w:r>
            <w:r w:rsidR="00E07A2C">
              <w:rPr>
                <w:rFonts w:eastAsia="Times New Roman" w:hAnsi="Times New Roman" w:ascii="Times New Roman"/>
                <w:sz w:val="16"/>
                <w:szCs w:val="16"/>
                <w:lang w:eastAsia="hr-HR"/>
              </w:rPr>
              <w:t>) vl. Alessandro Oberdank &amp; C.</w:t>
            </w:r>
            <w:r w:rsidRPr="00E07A2C">
              <w:rPr>
                <w:rFonts w:eastAsia="Times New Roman" w:hAnsi="Times New Roman" w:ascii="Times New Roman"/>
                <w:sz w:val="16"/>
                <w:szCs w:val="16"/>
                <w:lang w:eastAsia="hr-HR"/>
              </w:rPr>
              <w:t xml:space="preserve"> </w:t>
            </w:r>
          </w:p>
        </w:tc>
        <w:tc>
          <w:tcPr>
            <w:tcW w:type="pct" w:w="654"/>
          </w:tcPr>
          <w:p w:rsidRDefault="00E07A2C" w:rsidP="009A16BD" w:rsidR="00E07A2C">
            <w:pPr>
              <w:pStyle w:val="Bezproreda"/>
              <w:spacing w:before="60"/>
              <w:ind w:right="-57" w:left="-57"/>
              <w:jc w:val="center"/>
              <w:rPr>
                <w:rFonts w:eastAsia="Times New Roman" w:hAnsi="Times New Roman" w:ascii="Times New Roman"/>
                <w:sz w:val="16"/>
                <w:szCs w:val="16"/>
                <w:lang w:eastAsia="hr-HR"/>
              </w:rPr>
            </w:pPr>
          </w:p>
          <w:p w:rsidRDefault="00E07A2C" w:rsidP="009A16BD" w:rsidR="00E07A2C">
            <w:pPr>
              <w:pStyle w:val="Bezproreda"/>
              <w:spacing w:before="60"/>
              <w:ind w:right="-57" w:left="-57"/>
              <w:jc w:val="center"/>
              <w:rPr>
                <w:rFonts w:eastAsia="Times New Roman" w:hAnsi="Times New Roman" w:ascii="Times New Roman"/>
                <w:sz w:val="16"/>
                <w:szCs w:val="16"/>
                <w:lang w:eastAsia="hr-HR"/>
              </w:rPr>
            </w:pPr>
          </w:p>
          <w:p w:rsidRDefault="00F41A6C" w:rsidP="009A16BD" w:rsidR="00F41A6C" w:rsidRPr="00E07A2C">
            <w:pPr>
              <w:pStyle w:val="Bezproreda"/>
              <w:spacing w:before="60"/>
              <w:ind w:right="-57" w:left="-57"/>
              <w:jc w:val="center"/>
              <w:rPr>
                <w:rFonts w:hAnsi="Times New Roman" w:ascii="Times New Roman"/>
                <w:sz w:val="16"/>
                <w:szCs w:val="16"/>
              </w:rPr>
            </w:pPr>
            <w:r w:rsidRPr="00E07A2C">
              <w:rPr>
                <w:rFonts w:eastAsia="Times New Roman" w:hAnsi="Times New Roman" w:ascii="Times New Roman"/>
                <w:sz w:val="16"/>
                <w:szCs w:val="16"/>
                <w:lang w:eastAsia="hr-HR"/>
              </w:rPr>
              <w:t>08057303627</w:t>
            </w:r>
          </w:p>
        </w:tc>
        <w:tc>
          <w:tcPr>
            <w:tcW w:type="pct" w:w="800"/>
          </w:tcPr>
          <w:p w:rsidRDefault="00E07A2C" w:rsidP="009A16BD" w:rsidR="00E07A2C">
            <w:pPr>
              <w:pStyle w:val="Bezproreda"/>
              <w:spacing w:before="60"/>
              <w:ind w:right="-113" w:left="-57"/>
              <w:jc w:val="center"/>
              <w:rPr>
                <w:rFonts w:eastAsia="Times New Roman" w:hAnsi="Times New Roman" w:ascii="Times New Roman"/>
                <w:sz w:val="16"/>
                <w:szCs w:val="16"/>
                <w:lang w:eastAsia="hr-HR"/>
              </w:rPr>
            </w:pPr>
          </w:p>
          <w:p w:rsidRDefault="00F41A6C" w:rsidP="009A16BD" w:rsidR="00F41A6C" w:rsidRPr="00E07A2C">
            <w:pPr>
              <w:pStyle w:val="Bezproreda"/>
              <w:spacing w:before="60"/>
              <w:ind w:right="-113" w:left="-57"/>
              <w:jc w:val="center"/>
              <w:rPr>
                <w:rFonts w:hAnsi="Times New Roman" w:ascii="Times New Roman"/>
                <w:sz w:val="16"/>
                <w:szCs w:val="16"/>
              </w:rPr>
            </w:pPr>
            <w:r w:rsidRPr="00E07A2C">
              <w:rPr>
                <w:rFonts w:eastAsia="Times New Roman" w:hAnsi="Times New Roman" w:ascii="Times New Roman"/>
                <w:sz w:val="16"/>
                <w:szCs w:val="16"/>
                <w:lang w:eastAsia="hr-HR"/>
              </w:rPr>
              <w:t>Trst, adresa Via Marconi 6, Trst, Italija</w:t>
            </w:r>
          </w:p>
        </w:tc>
        <w:tc>
          <w:tcPr>
            <w:tcW w:type="pct" w:w="945"/>
          </w:tcPr>
          <w:p w:rsidRDefault="00E07A2C" w:rsidP="009A16BD" w:rsidR="00E07A2C">
            <w:pPr>
              <w:pStyle w:val="Bezproreda"/>
              <w:spacing w:before="60"/>
              <w:ind w:right="-57" w:left="-57"/>
              <w:jc w:val="center"/>
              <w:rPr>
                <w:rFonts w:eastAsia="Times New Roman" w:hAnsi="Times New Roman" w:ascii="Times New Roman"/>
                <w:sz w:val="16"/>
                <w:szCs w:val="16"/>
                <w:lang w:eastAsia="hr-HR"/>
              </w:rPr>
            </w:pPr>
          </w:p>
          <w:p w:rsidRDefault="007433CC" w:rsidP="009A16BD" w:rsidR="007433CC">
            <w:pPr>
              <w:pStyle w:val="Bezproreda"/>
              <w:spacing w:before="60"/>
              <w:ind w:right="-57" w:left="-57"/>
              <w:jc w:val="center"/>
              <w:rPr>
                <w:rFonts w:eastAsia="Times New Roman" w:hAnsi="Times New Roman" w:ascii="Times New Roman"/>
                <w:sz w:val="16"/>
                <w:szCs w:val="16"/>
                <w:lang w:eastAsia="hr-HR"/>
              </w:rPr>
            </w:pPr>
          </w:p>
          <w:p w:rsidRDefault="00F41A6C" w:rsidP="009A16BD" w:rsidR="00F41A6C" w:rsidRPr="00E07A2C">
            <w:pPr>
              <w:pStyle w:val="Bezproreda"/>
              <w:spacing w:before="60"/>
              <w:ind w:right="-57" w:left="-57"/>
              <w:jc w:val="center"/>
              <w:rPr>
                <w:rFonts w:hAnsi="Times New Roman" w:ascii="Times New Roman"/>
                <w:sz w:val="16"/>
                <w:szCs w:val="16"/>
              </w:rPr>
            </w:pPr>
            <w:r w:rsidRPr="00E07A2C">
              <w:rPr>
                <w:rFonts w:eastAsia="Times New Roman" w:hAnsi="Times New Roman" w:ascii="Times New Roman"/>
                <w:sz w:val="16"/>
                <w:szCs w:val="16"/>
                <w:lang w:eastAsia="hr-HR"/>
              </w:rPr>
              <w:t>18.322.221,36</w:t>
            </w:r>
          </w:p>
        </w:tc>
        <w:tc>
          <w:tcPr>
            <w:tcW w:type="pct" w:w="655"/>
          </w:tcPr>
          <w:p w:rsidRDefault="00E07A2C" w:rsidP="009A16BD" w:rsidR="00E07A2C">
            <w:pPr>
              <w:pStyle w:val="Bezproreda"/>
              <w:spacing w:before="60"/>
              <w:ind w:right="-57" w:left="-57"/>
              <w:jc w:val="center"/>
              <w:rPr>
                <w:rFonts w:eastAsia="Times New Roman" w:hAnsi="Times New Roman" w:ascii="Times New Roman"/>
                <w:sz w:val="16"/>
                <w:szCs w:val="16"/>
                <w:lang w:eastAsia="hr-HR"/>
              </w:rPr>
            </w:pPr>
          </w:p>
          <w:p w:rsidRDefault="007433CC" w:rsidP="009A16BD" w:rsidR="007433CC">
            <w:pPr>
              <w:pStyle w:val="Bezproreda"/>
              <w:spacing w:before="60"/>
              <w:ind w:right="-57" w:left="-57"/>
              <w:jc w:val="center"/>
              <w:rPr>
                <w:rFonts w:eastAsia="Times New Roman" w:hAnsi="Times New Roman" w:ascii="Times New Roman"/>
                <w:sz w:val="16"/>
                <w:szCs w:val="16"/>
                <w:lang w:eastAsia="hr-HR"/>
              </w:rPr>
            </w:pPr>
          </w:p>
          <w:p w:rsidRDefault="00F41A6C" w:rsidP="009A16BD" w:rsidR="00F41A6C" w:rsidRPr="00E07A2C">
            <w:pPr>
              <w:pStyle w:val="Bezproreda"/>
              <w:spacing w:before="60"/>
              <w:ind w:right="-57" w:left="-57"/>
              <w:jc w:val="center"/>
              <w:rPr>
                <w:rFonts w:hAnsi="Times New Roman" w:ascii="Times New Roman"/>
                <w:sz w:val="16"/>
                <w:szCs w:val="16"/>
              </w:rPr>
            </w:pPr>
            <w:r w:rsidRPr="00E07A2C">
              <w:rPr>
                <w:rFonts w:eastAsia="Times New Roman" w:hAnsi="Times New Roman" w:ascii="Times New Roman"/>
                <w:sz w:val="16"/>
                <w:szCs w:val="16"/>
                <w:lang w:eastAsia="hr-HR"/>
              </w:rPr>
              <w:t>18.322.221,36</w:t>
            </w:r>
          </w:p>
        </w:tc>
        <w:tc>
          <w:tcPr>
            <w:tcW w:type="pct" w:w="509"/>
          </w:tcPr>
          <w:p w:rsidRDefault="007433CC" w:rsidP="009A16BD" w:rsidR="007433CC">
            <w:pPr>
              <w:pStyle w:val="Bezproreda"/>
              <w:spacing w:before="60"/>
              <w:ind w:right="-57" w:left="-57"/>
              <w:jc w:val="center"/>
              <w:rPr>
                <w:rFonts w:hAnsi="Times New Roman" w:ascii="Times New Roman"/>
                <w:sz w:val="16"/>
                <w:szCs w:val="16"/>
              </w:rPr>
            </w:pPr>
          </w:p>
          <w:p w:rsidRDefault="00F41A6C" w:rsidP="009A16BD" w:rsidR="00F41A6C"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w:t>
            </w:r>
          </w:p>
        </w:tc>
        <w:tc>
          <w:tcPr>
            <w:tcW w:type="pct" w:w="436"/>
          </w:tcPr>
          <w:p w:rsidRDefault="007433CC" w:rsidP="009A16BD" w:rsidR="007433CC">
            <w:pPr>
              <w:pStyle w:val="Bezproreda"/>
              <w:spacing w:before="60"/>
              <w:ind w:right="-57" w:left="-57"/>
              <w:jc w:val="center"/>
              <w:rPr>
                <w:rFonts w:hAnsi="Times New Roman" w:ascii="Times New Roman"/>
                <w:sz w:val="16"/>
                <w:szCs w:val="16"/>
              </w:rPr>
            </w:pPr>
          </w:p>
          <w:p w:rsidRDefault="00F41A6C" w:rsidP="009A16BD" w:rsidR="00F41A6C"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w:t>
            </w:r>
          </w:p>
        </w:tc>
      </w:tr>
      <w:tr w:rsidTr="009A16BD" w:rsidR="009A16BD" w:rsidRPr="00DB4638">
        <w:tc>
          <w:tcPr>
            <w:tcW w:type="pct" w:w="265"/>
          </w:tcPr>
          <w:p w:rsidRDefault="007433CC" w:rsidP="009A16BD" w:rsidR="007433CC">
            <w:pPr>
              <w:pStyle w:val="Bezproreda"/>
              <w:spacing w:before="60"/>
              <w:ind w:right="-57" w:left="-57"/>
              <w:jc w:val="center"/>
              <w:rPr>
                <w:rFonts w:hAnsi="Times New Roman" w:ascii="Times New Roman"/>
                <w:sz w:val="16"/>
                <w:szCs w:val="16"/>
              </w:rPr>
            </w:pPr>
          </w:p>
          <w:p w:rsidRDefault="00F41A6C" w:rsidP="009A16BD" w:rsidR="00F41A6C"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21.</w:t>
            </w:r>
          </w:p>
        </w:tc>
        <w:tc>
          <w:tcPr>
            <w:tcW w:type="pct" w:w="736"/>
          </w:tcPr>
          <w:p w:rsidRDefault="007433CC" w:rsidP="009A16BD" w:rsidR="007433CC">
            <w:pPr>
              <w:pStyle w:val="Bezproreda"/>
              <w:spacing w:before="60"/>
              <w:ind w:right="-57" w:left="-57"/>
              <w:jc w:val="center"/>
              <w:rPr>
                <w:rFonts w:eastAsia="Times New Roman" w:hAnsi="Times New Roman" w:ascii="Times New Roman"/>
                <w:sz w:val="16"/>
                <w:szCs w:val="16"/>
                <w:lang w:eastAsia="hr-HR"/>
              </w:rPr>
            </w:pPr>
          </w:p>
          <w:p w:rsidRDefault="00F41A6C" w:rsidP="009A16BD" w:rsidR="00F41A6C">
            <w:pPr>
              <w:pStyle w:val="Bezproreda"/>
              <w:spacing w:before="60"/>
              <w:ind w:right="-57" w:left="-57"/>
              <w:jc w:val="center"/>
              <w:rPr>
                <w:rFonts w:eastAsia="Times New Roman" w:hAnsi="Times New Roman" w:ascii="Times New Roman"/>
                <w:sz w:val="16"/>
                <w:szCs w:val="16"/>
                <w:lang w:eastAsia="hr-HR"/>
              </w:rPr>
            </w:pPr>
            <w:r w:rsidRPr="00E07A2C">
              <w:rPr>
                <w:rFonts w:eastAsia="Times New Roman" w:hAnsi="Times New Roman" w:ascii="Times New Roman"/>
                <w:sz w:val="16"/>
                <w:szCs w:val="16"/>
                <w:lang w:eastAsia="hr-HR"/>
              </w:rPr>
              <w:t>DAUS TRUCK, d.o.o. u stečaju</w:t>
            </w:r>
          </w:p>
          <w:p w:rsidRDefault="007433CC" w:rsidP="009A16BD" w:rsidR="007433CC" w:rsidRPr="00E07A2C">
            <w:pPr>
              <w:pStyle w:val="Bezproreda"/>
              <w:spacing w:before="60"/>
              <w:ind w:right="-57" w:left="-57"/>
              <w:jc w:val="center"/>
              <w:rPr>
                <w:rFonts w:hAnsi="Times New Roman" w:ascii="Times New Roman"/>
                <w:sz w:val="16"/>
                <w:szCs w:val="16"/>
              </w:rPr>
            </w:pPr>
          </w:p>
        </w:tc>
        <w:tc>
          <w:tcPr>
            <w:tcW w:type="pct" w:w="654"/>
          </w:tcPr>
          <w:p w:rsidRDefault="007433CC" w:rsidP="009A16BD" w:rsidR="007433CC">
            <w:pPr>
              <w:pStyle w:val="Bezproreda"/>
              <w:spacing w:before="60"/>
              <w:ind w:right="-57" w:left="-57"/>
              <w:jc w:val="center"/>
              <w:rPr>
                <w:rFonts w:eastAsia="Times New Roman" w:hAnsi="Times New Roman" w:ascii="Times New Roman"/>
                <w:sz w:val="16"/>
                <w:szCs w:val="16"/>
                <w:lang w:eastAsia="hr-HR"/>
              </w:rPr>
            </w:pPr>
          </w:p>
          <w:p w:rsidRDefault="00F41A6C" w:rsidP="009A16BD" w:rsidR="00F41A6C" w:rsidRPr="00E07A2C">
            <w:pPr>
              <w:pStyle w:val="Bezproreda"/>
              <w:spacing w:before="60"/>
              <w:ind w:right="-57" w:left="-57"/>
              <w:jc w:val="center"/>
              <w:rPr>
                <w:rFonts w:hAnsi="Times New Roman" w:ascii="Times New Roman"/>
                <w:sz w:val="16"/>
                <w:szCs w:val="16"/>
              </w:rPr>
            </w:pPr>
            <w:r w:rsidRPr="00E07A2C">
              <w:rPr>
                <w:rFonts w:eastAsia="Times New Roman" w:hAnsi="Times New Roman" w:ascii="Times New Roman"/>
                <w:sz w:val="16"/>
                <w:szCs w:val="16"/>
                <w:lang w:eastAsia="hr-HR"/>
              </w:rPr>
              <w:t>95174048745</w:t>
            </w:r>
          </w:p>
        </w:tc>
        <w:tc>
          <w:tcPr>
            <w:tcW w:type="pct" w:w="800"/>
          </w:tcPr>
          <w:p w:rsidRDefault="007433CC" w:rsidP="009A16BD" w:rsidR="007433CC">
            <w:pPr>
              <w:pStyle w:val="Bezproreda"/>
              <w:spacing w:before="60"/>
              <w:ind w:right="-113" w:left="-57"/>
              <w:jc w:val="center"/>
              <w:rPr>
                <w:rFonts w:eastAsia="Times New Roman" w:hAnsi="Times New Roman" w:ascii="Times New Roman"/>
                <w:sz w:val="16"/>
                <w:szCs w:val="16"/>
                <w:lang w:eastAsia="hr-HR"/>
              </w:rPr>
            </w:pPr>
          </w:p>
          <w:p w:rsidRDefault="00F41A6C" w:rsidP="009A16BD" w:rsidR="00F41A6C" w:rsidRPr="00E07A2C">
            <w:pPr>
              <w:pStyle w:val="Bezproreda"/>
              <w:spacing w:before="60"/>
              <w:ind w:right="-113" w:left="-57"/>
              <w:jc w:val="center"/>
              <w:rPr>
                <w:rFonts w:hAnsi="Times New Roman" w:ascii="Times New Roman"/>
                <w:sz w:val="16"/>
                <w:szCs w:val="16"/>
              </w:rPr>
            </w:pPr>
            <w:r w:rsidRPr="00E07A2C">
              <w:rPr>
                <w:rFonts w:eastAsia="Times New Roman" w:hAnsi="Times New Roman" w:ascii="Times New Roman"/>
                <w:sz w:val="16"/>
                <w:szCs w:val="16"/>
                <w:lang w:eastAsia="hr-HR"/>
              </w:rPr>
              <w:t>Dugopolje, Put Bana 8</w:t>
            </w:r>
          </w:p>
        </w:tc>
        <w:tc>
          <w:tcPr>
            <w:tcW w:type="pct" w:w="945"/>
          </w:tcPr>
          <w:p w:rsidRDefault="007433CC" w:rsidP="009A16BD" w:rsidR="007433CC">
            <w:pPr>
              <w:pStyle w:val="Bezproreda"/>
              <w:spacing w:before="60"/>
              <w:ind w:right="-57" w:left="-57"/>
              <w:jc w:val="center"/>
              <w:rPr>
                <w:rFonts w:eastAsia="Times New Roman" w:hAnsi="Times New Roman" w:ascii="Times New Roman"/>
                <w:sz w:val="16"/>
                <w:szCs w:val="16"/>
                <w:lang w:eastAsia="hr-HR"/>
              </w:rPr>
            </w:pPr>
          </w:p>
          <w:p w:rsidRDefault="00F41A6C" w:rsidP="009A16BD" w:rsidR="00F41A6C" w:rsidRPr="00E07A2C">
            <w:pPr>
              <w:pStyle w:val="Bezproreda"/>
              <w:spacing w:before="60"/>
              <w:ind w:right="-57" w:left="-57"/>
              <w:jc w:val="center"/>
              <w:rPr>
                <w:rFonts w:hAnsi="Times New Roman" w:ascii="Times New Roman"/>
                <w:sz w:val="16"/>
                <w:szCs w:val="16"/>
              </w:rPr>
            </w:pPr>
            <w:r w:rsidRPr="00E07A2C">
              <w:rPr>
                <w:rFonts w:eastAsia="Times New Roman" w:hAnsi="Times New Roman" w:ascii="Times New Roman"/>
                <w:sz w:val="16"/>
                <w:szCs w:val="16"/>
                <w:lang w:eastAsia="hr-HR"/>
              </w:rPr>
              <w:t>2.467.425,57</w:t>
            </w:r>
          </w:p>
        </w:tc>
        <w:tc>
          <w:tcPr>
            <w:tcW w:type="pct" w:w="655"/>
          </w:tcPr>
          <w:p w:rsidRDefault="007433CC" w:rsidP="009A16BD" w:rsidR="007433CC">
            <w:pPr>
              <w:pStyle w:val="Bezproreda"/>
              <w:spacing w:before="60"/>
              <w:ind w:right="-57" w:left="-57"/>
              <w:jc w:val="center"/>
              <w:rPr>
                <w:rFonts w:eastAsia="Times New Roman" w:hAnsi="Times New Roman" w:ascii="Times New Roman"/>
                <w:sz w:val="16"/>
                <w:szCs w:val="16"/>
                <w:lang w:eastAsia="hr-HR"/>
              </w:rPr>
            </w:pPr>
          </w:p>
          <w:p w:rsidRDefault="00F41A6C" w:rsidP="009A16BD" w:rsidR="00F41A6C" w:rsidRPr="00E07A2C">
            <w:pPr>
              <w:pStyle w:val="Bezproreda"/>
              <w:spacing w:before="60"/>
              <w:ind w:right="-57" w:left="-57"/>
              <w:jc w:val="center"/>
              <w:rPr>
                <w:rFonts w:hAnsi="Times New Roman" w:ascii="Times New Roman"/>
                <w:sz w:val="16"/>
                <w:szCs w:val="16"/>
              </w:rPr>
            </w:pPr>
            <w:r w:rsidRPr="00E07A2C">
              <w:rPr>
                <w:rFonts w:eastAsia="Times New Roman" w:hAnsi="Times New Roman" w:ascii="Times New Roman"/>
                <w:sz w:val="16"/>
                <w:szCs w:val="16"/>
                <w:lang w:eastAsia="hr-HR"/>
              </w:rPr>
              <w:t>2.467.425,57</w:t>
            </w:r>
          </w:p>
        </w:tc>
        <w:tc>
          <w:tcPr>
            <w:tcW w:type="pct" w:w="509"/>
          </w:tcPr>
          <w:p w:rsidRDefault="007433CC" w:rsidP="009A16BD" w:rsidR="007433CC">
            <w:pPr>
              <w:pStyle w:val="Bezproreda"/>
              <w:spacing w:before="60"/>
              <w:ind w:right="-57" w:left="-57"/>
              <w:jc w:val="center"/>
              <w:rPr>
                <w:rFonts w:hAnsi="Times New Roman" w:ascii="Times New Roman"/>
                <w:sz w:val="16"/>
                <w:szCs w:val="16"/>
              </w:rPr>
            </w:pPr>
          </w:p>
          <w:p w:rsidRDefault="00F41A6C" w:rsidP="009A16BD" w:rsidR="00F41A6C"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w:t>
            </w:r>
          </w:p>
        </w:tc>
        <w:tc>
          <w:tcPr>
            <w:tcW w:type="pct" w:w="436"/>
          </w:tcPr>
          <w:p w:rsidRDefault="007433CC" w:rsidP="009A16BD" w:rsidR="007433CC">
            <w:pPr>
              <w:pStyle w:val="Bezproreda"/>
              <w:spacing w:before="60"/>
              <w:ind w:right="-57" w:left="-57"/>
              <w:jc w:val="center"/>
              <w:rPr>
                <w:rFonts w:hAnsi="Times New Roman" w:ascii="Times New Roman"/>
                <w:sz w:val="16"/>
                <w:szCs w:val="16"/>
              </w:rPr>
            </w:pPr>
          </w:p>
          <w:p w:rsidRDefault="00F41A6C" w:rsidP="009A16BD" w:rsidR="00F41A6C"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w:t>
            </w:r>
          </w:p>
        </w:tc>
      </w:tr>
      <w:tr w:rsidTr="009A16BD" w:rsidR="009A16BD" w:rsidRPr="00DB4638">
        <w:tc>
          <w:tcPr>
            <w:tcW w:type="pct" w:w="265"/>
          </w:tcPr>
          <w:p w:rsidRDefault="007433CC" w:rsidP="009A16BD" w:rsidR="007433CC">
            <w:pPr>
              <w:pStyle w:val="Bezproreda"/>
              <w:spacing w:before="60"/>
              <w:ind w:right="-57" w:left="-57"/>
              <w:jc w:val="center"/>
              <w:rPr>
                <w:rFonts w:hAnsi="Times New Roman" w:ascii="Times New Roman"/>
                <w:sz w:val="16"/>
                <w:szCs w:val="16"/>
              </w:rPr>
            </w:pPr>
          </w:p>
          <w:p w:rsidRDefault="00F41A6C" w:rsidP="009A16BD" w:rsidR="00F41A6C"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22.</w:t>
            </w:r>
          </w:p>
        </w:tc>
        <w:tc>
          <w:tcPr>
            <w:tcW w:type="pct" w:w="736"/>
          </w:tcPr>
          <w:p w:rsidRDefault="00F41A6C" w:rsidP="009A16BD" w:rsidR="00F41A6C" w:rsidRPr="00E07A2C">
            <w:pPr>
              <w:pStyle w:val="Bezproreda"/>
              <w:spacing w:before="60"/>
              <w:ind w:right="-57" w:left="-57"/>
              <w:jc w:val="center"/>
              <w:rPr>
                <w:rFonts w:hAnsi="Times New Roman" w:ascii="Times New Roman"/>
                <w:sz w:val="16"/>
                <w:szCs w:val="16"/>
              </w:rPr>
            </w:pPr>
          </w:p>
          <w:p w:rsidRDefault="00F41A6C" w:rsidP="009A16BD" w:rsidR="00F41A6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Hrvatska radiotelevizija</w:t>
            </w:r>
          </w:p>
          <w:p w:rsidRDefault="007433CC" w:rsidP="009A16BD" w:rsidR="007433CC" w:rsidRPr="00E07A2C">
            <w:pPr>
              <w:pStyle w:val="Bezproreda"/>
              <w:spacing w:before="60"/>
              <w:ind w:right="-57" w:left="-57"/>
              <w:jc w:val="center"/>
              <w:rPr>
                <w:rFonts w:hAnsi="Times New Roman" w:ascii="Times New Roman"/>
                <w:sz w:val="16"/>
                <w:szCs w:val="16"/>
              </w:rPr>
            </w:pPr>
          </w:p>
        </w:tc>
        <w:tc>
          <w:tcPr>
            <w:tcW w:type="pct" w:w="654"/>
          </w:tcPr>
          <w:p w:rsidRDefault="00F41A6C" w:rsidP="009A16BD" w:rsidR="00F41A6C" w:rsidRPr="00E07A2C">
            <w:pPr>
              <w:pStyle w:val="Bezproreda"/>
              <w:spacing w:before="60"/>
              <w:ind w:right="-57" w:left="-57"/>
              <w:jc w:val="center"/>
              <w:rPr>
                <w:rFonts w:hAnsi="Times New Roman" w:ascii="Times New Roman"/>
                <w:sz w:val="16"/>
                <w:szCs w:val="16"/>
              </w:rPr>
            </w:pPr>
          </w:p>
          <w:p w:rsidRDefault="00F41A6C" w:rsidP="009A16BD" w:rsidR="00F41A6C"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68419124305</w:t>
            </w:r>
          </w:p>
        </w:tc>
        <w:tc>
          <w:tcPr>
            <w:tcW w:type="pct" w:w="800"/>
          </w:tcPr>
          <w:p w:rsidRDefault="00F41A6C" w:rsidP="009A16BD" w:rsidR="00F41A6C" w:rsidRPr="00E07A2C">
            <w:pPr>
              <w:pStyle w:val="Bezproreda"/>
              <w:spacing w:before="60"/>
              <w:ind w:right="-113" w:left="-57"/>
              <w:jc w:val="center"/>
              <w:rPr>
                <w:rFonts w:hAnsi="Times New Roman" w:ascii="Times New Roman"/>
                <w:sz w:val="16"/>
                <w:szCs w:val="16"/>
              </w:rPr>
            </w:pPr>
          </w:p>
          <w:p w:rsidRDefault="00F41A6C" w:rsidP="009A16BD" w:rsidR="00F41A6C" w:rsidRPr="00E07A2C">
            <w:pPr>
              <w:pStyle w:val="Bezproreda"/>
              <w:spacing w:before="60"/>
              <w:ind w:right="-113" w:left="-57"/>
              <w:jc w:val="center"/>
              <w:rPr>
                <w:rFonts w:hAnsi="Times New Roman" w:ascii="Times New Roman"/>
                <w:sz w:val="16"/>
                <w:szCs w:val="16"/>
              </w:rPr>
            </w:pPr>
            <w:r w:rsidRPr="00E07A2C">
              <w:rPr>
                <w:rFonts w:hAnsi="Times New Roman" w:ascii="Times New Roman"/>
                <w:sz w:val="16"/>
                <w:szCs w:val="16"/>
              </w:rPr>
              <w:t>Prisavlje 3</w:t>
            </w:r>
          </w:p>
          <w:p w:rsidRDefault="00F41A6C" w:rsidP="009A16BD" w:rsidR="00F41A6C" w:rsidRPr="00E07A2C">
            <w:pPr>
              <w:pStyle w:val="Bezproreda"/>
              <w:spacing w:before="60"/>
              <w:ind w:right="-113" w:left="-57"/>
              <w:jc w:val="center"/>
              <w:rPr>
                <w:rFonts w:hAnsi="Times New Roman" w:ascii="Times New Roman"/>
                <w:sz w:val="16"/>
                <w:szCs w:val="16"/>
              </w:rPr>
            </w:pPr>
            <w:r w:rsidRPr="00E07A2C">
              <w:rPr>
                <w:rFonts w:hAnsi="Times New Roman" w:ascii="Times New Roman"/>
                <w:sz w:val="16"/>
                <w:szCs w:val="16"/>
              </w:rPr>
              <w:t>Zagreb</w:t>
            </w:r>
          </w:p>
        </w:tc>
        <w:tc>
          <w:tcPr>
            <w:tcW w:type="pct" w:w="945"/>
          </w:tcPr>
          <w:p w:rsidRDefault="007433CC" w:rsidP="009A16BD" w:rsidR="007433CC">
            <w:pPr>
              <w:pStyle w:val="Bezproreda"/>
              <w:spacing w:before="60"/>
              <w:ind w:right="-57" w:left="-57"/>
              <w:jc w:val="center"/>
              <w:rPr>
                <w:rFonts w:hAnsi="Times New Roman" w:ascii="Times New Roman"/>
                <w:sz w:val="16"/>
                <w:szCs w:val="16"/>
                <w:lang w:eastAsia="hr-HR"/>
              </w:rPr>
            </w:pPr>
          </w:p>
          <w:p w:rsidRDefault="00F41A6C" w:rsidP="009A16BD" w:rsidR="00F41A6C"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lang w:eastAsia="hr-HR"/>
              </w:rPr>
              <w:t>4.691,33</w:t>
            </w:r>
          </w:p>
        </w:tc>
        <w:tc>
          <w:tcPr>
            <w:tcW w:type="pct" w:w="655"/>
          </w:tcPr>
          <w:p w:rsidRDefault="007433CC" w:rsidP="009A16BD" w:rsidR="007433CC">
            <w:pPr>
              <w:pStyle w:val="Bezproreda"/>
              <w:spacing w:before="60"/>
              <w:ind w:right="-57" w:left="-57"/>
              <w:jc w:val="center"/>
              <w:rPr>
                <w:rFonts w:hAnsi="Times New Roman" w:ascii="Times New Roman"/>
                <w:sz w:val="16"/>
                <w:szCs w:val="16"/>
                <w:lang w:eastAsia="hr-HR"/>
              </w:rPr>
            </w:pPr>
          </w:p>
          <w:p w:rsidRDefault="00F41A6C" w:rsidP="009A16BD" w:rsidR="00F41A6C"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lang w:eastAsia="hr-HR"/>
              </w:rPr>
              <w:t>4.691,33</w:t>
            </w:r>
          </w:p>
        </w:tc>
        <w:tc>
          <w:tcPr>
            <w:tcW w:type="pct" w:w="509"/>
          </w:tcPr>
          <w:p w:rsidRDefault="007433CC" w:rsidP="009A16BD" w:rsidR="007433CC">
            <w:pPr>
              <w:pStyle w:val="Bezproreda"/>
              <w:spacing w:before="60"/>
              <w:ind w:right="-57" w:left="-57"/>
              <w:jc w:val="center"/>
              <w:rPr>
                <w:rFonts w:hAnsi="Times New Roman" w:ascii="Times New Roman"/>
                <w:sz w:val="16"/>
                <w:szCs w:val="16"/>
              </w:rPr>
            </w:pPr>
          </w:p>
          <w:p w:rsidRDefault="00F41A6C" w:rsidP="009A16BD" w:rsidR="00F41A6C"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w:t>
            </w:r>
          </w:p>
        </w:tc>
        <w:tc>
          <w:tcPr>
            <w:tcW w:type="pct" w:w="436"/>
          </w:tcPr>
          <w:p w:rsidRDefault="007433CC" w:rsidP="009A16BD" w:rsidR="007433CC">
            <w:pPr>
              <w:pStyle w:val="Bezproreda"/>
              <w:spacing w:before="60"/>
              <w:ind w:right="-57" w:left="-57"/>
              <w:jc w:val="center"/>
              <w:rPr>
                <w:rFonts w:hAnsi="Times New Roman" w:ascii="Times New Roman"/>
                <w:sz w:val="16"/>
                <w:szCs w:val="16"/>
              </w:rPr>
            </w:pPr>
          </w:p>
          <w:p w:rsidRDefault="00F41A6C" w:rsidP="009A16BD" w:rsidR="00F41A6C"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w:t>
            </w:r>
          </w:p>
        </w:tc>
      </w:tr>
      <w:tr w:rsidTr="009A16BD" w:rsidR="009A16BD" w:rsidRPr="00DB4638">
        <w:tc>
          <w:tcPr>
            <w:tcW w:type="pct" w:w="265"/>
          </w:tcPr>
          <w:p w:rsidRDefault="007433CC" w:rsidP="009A16BD" w:rsidR="007433CC">
            <w:pPr>
              <w:pStyle w:val="Bezproreda"/>
              <w:spacing w:before="60"/>
              <w:ind w:right="-57" w:left="-57"/>
              <w:jc w:val="center"/>
              <w:rPr>
                <w:rFonts w:hAnsi="Times New Roman" w:ascii="Times New Roman"/>
                <w:sz w:val="16"/>
                <w:szCs w:val="16"/>
              </w:rPr>
            </w:pPr>
          </w:p>
          <w:p w:rsidRDefault="00F41A6C" w:rsidP="009A16BD" w:rsidR="00F41A6C"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23.</w:t>
            </w:r>
          </w:p>
        </w:tc>
        <w:tc>
          <w:tcPr>
            <w:tcW w:type="pct" w:w="736"/>
          </w:tcPr>
          <w:p w:rsidRDefault="007433CC" w:rsidP="009A16BD" w:rsidR="007433CC">
            <w:pPr>
              <w:pStyle w:val="Bezproreda"/>
              <w:spacing w:before="60"/>
              <w:ind w:right="-57" w:left="-57"/>
              <w:jc w:val="center"/>
              <w:rPr>
                <w:rFonts w:eastAsia="Times New Roman" w:hAnsi="Times New Roman" w:ascii="Times New Roman"/>
                <w:sz w:val="16"/>
                <w:szCs w:val="16"/>
                <w:lang w:eastAsia="hr-HR"/>
              </w:rPr>
            </w:pPr>
          </w:p>
          <w:p w:rsidRDefault="00F41A6C" w:rsidP="009A16BD" w:rsidR="00F41A6C" w:rsidRPr="00E07A2C">
            <w:pPr>
              <w:pStyle w:val="Bezproreda"/>
              <w:spacing w:before="60"/>
              <w:ind w:right="-57" w:left="-57"/>
              <w:jc w:val="center"/>
              <w:rPr>
                <w:rFonts w:hAnsi="Times New Roman" w:ascii="Times New Roman"/>
                <w:sz w:val="16"/>
                <w:szCs w:val="16"/>
              </w:rPr>
            </w:pPr>
            <w:r w:rsidRPr="00E07A2C">
              <w:rPr>
                <w:rFonts w:eastAsia="Times New Roman" w:hAnsi="Times New Roman" w:ascii="Times New Roman"/>
                <w:sz w:val="16"/>
                <w:szCs w:val="16"/>
                <w:lang w:eastAsia="hr-HR"/>
              </w:rPr>
              <w:t>AGRIA d.o.o. u stečaju</w:t>
            </w:r>
          </w:p>
        </w:tc>
        <w:tc>
          <w:tcPr>
            <w:tcW w:type="pct" w:w="654"/>
          </w:tcPr>
          <w:p w:rsidRDefault="007433CC" w:rsidP="009A16BD" w:rsidR="007433CC">
            <w:pPr>
              <w:pStyle w:val="Bezproreda"/>
              <w:spacing w:before="60"/>
              <w:ind w:right="-57" w:left="-57"/>
              <w:jc w:val="center"/>
              <w:rPr>
                <w:rFonts w:eastAsia="Times New Roman" w:hAnsi="Times New Roman" w:ascii="Times New Roman"/>
                <w:sz w:val="16"/>
                <w:szCs w:val="16"/>
                <w:lang w:eastAsia="hr-HR"/>
              </w:rPr>
            </w:pPr>
          </w:p>
          <w:p w:rsidRDefault="00F41A6C" w:rsidP="009A16BD" w:rsidR="00F41A6C" w:rsidRPr="00E07A2C">
            <w:pPr>
              <w:pStyle w:val="Bezproreda"/>
              <w:spacing w:before="60"/>
              <w:ind w:right="-57" w:left="-57"/>
              <w:jc w:val="center"/>
              <w:rPr>
                <w:rFonts w:hAnsi="Times New Roman" w:ascii="Times New Roman"/>
                <w:sz w:val="16"/>
                <w:szCs w:val="16"/>
              </w:rPr>
            </w:pPr>
            <w:r w:rsidRPr="00E07A2C">
              <w:rPr>
                <w:rFonts w:eastAsia="Times New Roman" w:hAnsi="Times New Roman" w:ascii="Times New Roman"/>
                <w:sz w:val="16"/>
                <w:szCs w:val="16"/>
                <w:lang w:eastAsia="hr-HR"/>
              </w:rPr>
              <w:t>43644175159</w:t>
            </w:r>
          </w:p>
        </w:tc>
        <w:tc>
          <w:tcPr>
            <w:tcW w:type="pct" w:w="800"/>
          </w:tcPr>
          <w:p w:rsidRDefault="007433CC" w:rsidP="009A16BD" w:rsidR="007433CC">
            <w:pPr>
              <w:pStyle w:val="Bezproreda"/>
              <w:spacing w:before="60"/>
              <w:ind w:right="-113" w:left="-57"/>
              <w:jc w:val="center"/>
              <w:rPr>
                <w:rFonts w:eastAsia="Times New Roman" w:hAnsi="Times New Roman" w:ascii="Times New Roman"/>
                <w:sz w:val="16"/>
                <w:szCs w:val="16"/>
                <w:lang w:eastAsia="hr-HR"/>
              </w:rPr>
            </w:pPr>
          </w:p>
          <w:p w:rsidRDefault="00F41A6C" w:rsidP="009A16BD" w:rsidR="00F41A6C" w:rsidRPr="00E07A2C">
            <w:pPr>
              <w:pStyle w:val="Bezproreda"/>
              <w:spacing w:before="60"/>
              <w:ind w:right="-113" w:left="-57"/>
              <w:jc w:val="center"/>
              <w:rPr>
                <w:rFonts w:hAnsi="Times New Roman" w:ascii="Times New Roman"/>
                <w:sz w:val="16"/>
                <w:szCs w:val="16"/>
              </w:rPr>
            </w:pPr>
            <w:r w:rsidRPr="00E07A2C">
              <w:rPr>
                <w:rFonts w:eastAsia="Times New Roman" w:hAnsi="Times New Roman" w:ascii="Times New Roman"/>
                <w:sz w:val="16"/>
                <w:szCs w:val="16"/>
                <w:lang w:eastAsia="hr-HR"/>
              </w:rPr>
              <w:t>Pušćine, Obrtnička 2</w:t>
            </w:r>
          </w:p>
        </w:tc>
        <w:tc>
          <w:tcPr>
            <w:tcW w:type="pct" w:w="945"/>
          </w:tcPr>
          <w:p w:rsidRDefault="007433CC" w:rsidP="009A16BD" w:rsidR="007433CC">
            <w:pPr>
              <w:pStyle w:val="Bezproreda"/>
              <w:spacing w:before="60"/>
              <w:ind w:right="-57" w:left="-57"/>
              <w:jc w:val="center"/>
              <w:rPr>
                <w:rFonts w:eastAsia="Times New Roman" w:hAnsi="Times New Roman" w:ascii="Times New Roman"/>
                <w:sz w:val="16"/>
                <w:szCs w:val="16"/>
                <w:lang w:eastAsia="hr-HR"/>
              </w:rPr>
            </w:pPr>
          </w:p>
          <w:p w:rsidRDefault="00F41A6C" w:rsidP="009A16BD" w:rsidR="00F41A6C" w:rsidRPr="00E07A2C">
            <w:pPr>
              <w:pStyle w:val="Bezproreda"/>
              <w:spacing w:before="60"/>
              <w:ind w:right="-57" w:left="-57"/>
              <w:jc w:val="center"/>
              <w:rPr>
                <w:rFonts w:hAnsi="Times New Roman" w:ascii="Times New Roman"/>
                <w:sz w:val="16"/>
                <w:szCs w:val="16"/>
              </w:rPr>
            </w:pPr>
            <w:r w:rsidRPr="00E07A2C">
              <w:rPr>
                <w:rFonts w:eastAsia="Times New Roman" w:hAnsi="Times New Roman" w:ascii="Times New Roman"/>
                <w:sz w:val="16"/>
                <w:szCs w:val="16"/>
                <w:lang w:eastAsia="hr-HR"/>
              </w:rPr>
              <w:t>3.137,93</w:t>
            </w:r>
          </w:p>
        </w:tc>
        <w:tc>
          <w:tcPr>
            <w:tcW w:type="pct" w:w="655"/>
          </w:tcPr>
          <w:p w:rsidRDefault="007433CC" w:rsidP="009A16BD" w:rsidR="007433CC">
            <w:pPr>
              <w:pStyle w:val="Bezproreda"/>
              <w:spacing w:before="60"/>
              <w:ind w:right="-57" w:left="-57"/>
              <w:jc w:val="center"/>
              <w:rPr>
                <w:rFonts w:eastAsia="Times New Roman" w:hAnsi="Times New Roman" w:ascii="Times New Roman"/>
                <w:sz w:val="16"/>
                <w:szCs w:val="16"/>
                <w:lang w:eastAsia="hr-HR"/>
              </w:rPr>
            </w:pPr>
          </w:p>
          <w:p w:rsidRDefault="00F41A6C" w:rsidP="009A16BD" w:rsidR="00F41A6C" w:rsidRPr="00E07A2C">
            <w:pPr>
              <w:pStyle w:val="Bezproreda"/>
              <w:spacing w:before="60"/>
              <w:ind w:right="-57" w:left="-57"/>
              <w:jc w:val="center"/>
              <w:rPr>
                <w:rFonts w:hAnsi="Times New Roman" w:ascii="Times New Roman"/>
                <w:sz w:val="16"/>
                <w:szCs w:val="16"/>
              </w:rPr>
            </w:pPr>
            <w:r w:rsidRPr="00E07A2C">
              <w:rPr>
                <w:rFonts w:eastAsia="Times New Roman" w:hAnsi="Times New Roman" w:ascii="Times New Roman"/>
                <w:sz w:val="16"/>
                <w:szCs w:val="16"/>
                <w:lang w:eastAsia="hr-HR"/>
              </w:rPr>
              <w:t>3.137,93</w:t>
            </w:r>
          </w:p>
        </w:tc>
        <w:tc>
          <w:tcPr>
            <w:tcW w:type="pct" w:w="509"/>
          </w:tcPr>
          <w:p w:rsidRDefault="007433CC" w:rsidP="009A16BD" w:rsidR="007433CC">
            <w:pPr>
              <w:pStyle w:val="Bezproreda"/>
              <w:spacing w:before="60"/>
              <w:ind w:right="-57" w:left="-57"/>
              <w:jc w:val="center"/>
              <w:rPr>
                <w:rFonts w:hAnsi="Times New Roman" w:ascii="Times New Roman"/>
                <w:sz w:val="16"/>
                <w:szCs w:val="16"/>
              </w:rPr>
            </w:pPr>
          </w:p>
          <w:p w:rsidRDefault="00F41A6C" w:rsidP="009A16BD" w:rsidR="00F41A6C"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w:t>
            </w:r>
          </w:p>
        </w:tc>
        <w:tc>
          <w:tcPr>
            <w:tcW w:type="pct" w:w="436"/>
          </w:tcPr>
          <w:p w:rsidRDefault="007433CC" w:rsidP="009A16BD" w:rsidR="007433CC">
            <w:pPr>
              <w:pStyle w:val="Bezproreda"/>
              <w:spacing w:before="60"/>
              <w:ind w:right="-57" w:left="-57"/>
              <w:jc w:val="center"/>
              <w:rPr>
                <w:rFonts w:hAnsi="Times New Roman" w:ascii="Times New Roman"/>
                <w:sz w:val="16"/>
                <w:szCs w:val="16"/>
              </w:rPr>
            </w:pPr>
          </w:p>
          <w:p w:rsidRDefault="00F41A6C" w:rsidP="009A16BD" w:rsidR="00F41A6C"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w:t>
            </w:r>
          </w:p>
        </w:tc>
      </w:tr>
      <w:tr w:rsidTr="009A16BD" w:rsidR="009A16BD" w:rsidRPr="00DB4638">
        <w:trPr>
          <w:trHeight w:val="449"/>
        </w:trPr>
        <w:tc>
          <w:tcPr>
            <w:tcW w:type="pct" w:w="265"/>
          </w:tcPr>
          <w:p w:rsidRDefault="007433CC" w:rsidP="009A16BD" w:rsidR="007433CC">
            <w:pPr>
              <w:pStyle w:val="Bezproreda"/>
              <w:spacing w:before="60"/>
              <w:ind w:right="-57" w:left="-57"/>
              <w:jc w:val="center"/>
              <w:rPr>
                <w:rFonts w:hAnsi="Times New Roman" w:ascii="Times New Roman"/>
                <w:sz w:val="16"/>
                <w:szCs w:val="16"/>
              </w:rPr>
            </w:pPr>
          </w:p>
          <w:p w:rsidRDefault="00F41A6C" w:rsidP="009A16BD" w:rsidR="00F41A6C"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24.</w:t>
            </w:r>
          </w:p>
        </w:tc>
        <w:tc>
          <w:tcPr>
            <w:tcW w:type="pct" w:w="736"/>
            <w:vAlign w:val="center"/>
          </w:tcPr>
          <w:p w:rsidRDefault="007433CC" w:rsidP="009A16BD" w:rsidR="007433CC">
            <w:pPr>
              <w:jc w:val="center"/>
              <w:rPr>
                <w:rFonts w:eastAsia="Calibri"/>
                <w:sz w:val="16"/>
                <w:szCs w:val="16"/>
                <w:lang w:eastAsia="en-US"/>
              </w:rPr>
            </w:pPr>
          </w:p>
          <w:p w:rsidRDefault="00F41A6C" w:rsidP="009A16BD" w:rsidR="00F41A6C" w:rsidRPr="00E07A2C">
            <w:pPr>
              <w:jc w:val="center"/>
              <w:rPr>
                <w:rFonts w:eastAsia="Calibri"/>
                <w:sz w:val="16"/>
                <w:szCs w:val="16"/>
                <w:lang w:eastAsia="en-US"/>
              </w:rPr>
            </w:pPr>
            <w:r w:rsidRPr="00E07A2C">
              <w:rPr>
                <w:rFonts w:eastAsia="Calibri"/>
                <w:sz w:val="16"/>
                <w:szCs w:val="16"/>
                <w:lang w:eastAsia="en-US"/>
              </w:rPr>
              <w:t>FINANCIJSKA AGENCIJA</w:t>
            </w:r>
          </w:p>
        </w:tc>
        <w:tc>
          <w:tcPr>
            <w:tcW w:type="pct" w:w="654"/>
            <w:vAlign w:val="center"/>
          </w:tcPr>
          <w:p w:rsidRDefault="00F41A6C" w:rsidP="009A16BD" w:rsidR="00F41A6C" w:rsidRPr="00E07A2C">
            <w:pPr>
              <w:jc w:val="center"/>
              <w:rPr>
                <w:rFonts w:eastAsia="Calibri"/>
                <w:sz w:val="16"/>
                <w:szCs w:val="16"/>
                <w:lang w:eastAsia="en-US"/>
              </w:rPr>
            </w:pPr>
            <w:r w:rsidRPr="00E07A2C">
              <w:rPr>
                <w:rFonts w:eastAsia="Calibri"/>
                <w:sz w:val="16"/>
                <w:szCs w:val="16"/>
                <w:lang w:eastAsia="en-US"/>
              </w:rPr>
              <w:t>85821130368</w:t>
            </w:r>
          </w:p>
        </w:tc>
        <w:tc>
          <w:tcPr>
            <w:tcW w:type="pct" w:w="800"/>
            <w:vAlign w:val="center"/>
          </w:tcPr>
          <w:p w:rsidRDefault="007433CC" w:rsidP="009A16BD" w:rsidR="007433CC">
            <w:pPr>
              <w:jc w:val="center"/>
              <w:rPr>
                <w:rFonts w:eastAsia="Calibri"/>
                <w:sz w:val="16"/>
                <w:szCs w:val="16"/>
                <w:lang w:eastAsia="en-US"/>
              </w:rPr>
            </w:pPr>
          </w:p>
          <w:p w:rsidRDefault="00F41A6C" w:rsidP="009A16BD" w:rsidR="00F41A6C" w:rsidRPr="00E07A2C">
            <w:pPr>
              <w:jc w:val="center"/>
              <w:rPr>
                <w:rFonts w:eastAsia="Calibri"/>
                <w:sz w:val="16"/>
                <w:szCs w:val="16"/>
                <w:lang w:eastAsia="en-US"/>
              </w:rPr>
            </w:pPr>
            <w:r w:rsidRPr="00E07A2C">
              <w:rPr>
                <w:rFonts w:eastAsia="Calibri"/>
                <w:sz w:val="16"/>
                <w:szCs w:val="16"/>
                <w:lang w:eastAsia="en-US"/>
              </w:rPr>
              <w:t>Ulica grada Vukovara 70,     ZAGREB</w:t>
            </w:r>
          </w:p>
        </w:tc>
        <w:tc>
          <w:tcPr>
            <w:tcW w:type="pct" w:w="945"/>
          </w:tcPr>
          <w:p w:rsidRDefault="007433CC" w:rsidP="009A16BD" w:rsidR="007433CC">
            <w:pPr>
              <w:pStyle w:val="Bezproreda"/>
              <w:spacing w:before="60"/>
              <w:ind w:right="-57" w:left="-57"/>
              <w:jc w:val="center"/>
              <w:rPr>
                <w:rFonts w:eastAsia="Times New Roman" w:hAnsi="Times New Roman" w:ascii="Times New Roman"/>
                <w:sz w:val="16"/>
                <w:szCs w:val="16"/>
                <w:lang w:eastAsia="hr-HR"/>
              </w:rPr>
            </w:pPr>
          </w:p>
          <w:p w:rsidRDefault="00F41A6C" w:rsidP="009A16BD" w:rsidR="00F41A6C" w:rsidRPr="00E07A2C">
            <w:pPr>
              <w:pStyle w:val="Bezproreda"/>
              <w:spacing w:before="60"/>
              <w:ind w:right="-57" w:left="-57"/>
              <w:jc w:val="center"/>
              <w:rPr>
                <w:rFonts w:hAnsi="Times New Roman" w:ascii="Times New Roman"/>
                <w:sz w:val="16"/>
                <w:szCs w:val="16"/>
              </w:rPr>
            </w:pPr>
            <w:r w:rsidRPr="00E07A2C">
              <w:rPr>
                <w:rFonts w:eastAsia="Times New Roman" w:hAnsi="Times New Roman" w:ascii="Times New Roman"/>
                <w:sz w:val="16"/>
                <w:szCs w:val="16"/>
                <w:lang w:eastAsia="hr-HR"/>
              </w:rPr>
              <w:t>2.129,14</w:t>
            </w:r>
          </w:p>
        </w:tc>
        <w:tc>
          <w:tcPr>
            <w:tcW w:type="pct" w:w="655"/>
          </w:tcPr>
          <w:p w:rsidRDefault="007433CC" w:rsidP="009A16BD" w:rsidR="007433CC">
            <w:pPr>
              <w:pStyle w:val="Bezproreda"/>
              <w:spacing w:before="60"/>
              <w:ind w:right="-57" w:left="-57"/>
              <w:jc w:val="center"/>
              <w:rPr>
                <w:rFonts w:eastAsia="Times New Roman" w:hAnsi="Times New Roman" w:ascii="Times New Roman"/>
                <w:sz w:val="16"/>
                <w:szCs w:val="16"/>
                <w:lang w:eastAsia="hr-HR"/>
              </w:rPr>
            </w:pPr>
          </w:p>
          <w:p w:rsidRDefault="00F41A6C" w:rsidP="009A16BD" w:rsidR="00F41A6C" w:rsidRPr="00E07A2C">
            <w:pPr>
              <w:pStyle w:val="Bezproreda"/>
              <w:spacing w:before="60"/>
              <w:ind w:right="-57" w:left="-57"/>
              <w:jc w:val="center"/>
              <w:rPr>
                <w:rFonts w:hAnsi="Times New Roman" w:ascii="Times New Roman"/>
                <w:sz w:val="16"/>
                <w:szCs w:val="16"/>
              </w:rPr>
            </w:pPr>
            <w:r w:rsidRPr="00E07A2C">
              <w:rPr>
                <w:rFonts w:eastAsia="Times New Roman" w:hAnsi="Times New Roman" w:ascii="Times New Roman"/>
                <w:sz w:val="16"/>
                <w:szCs w:val="16"/>
                <w:lang w:eastAsia="hr-HR"/>
              </w:rPr>
              <w:t>2.129,14</w:t>
            </w:r>
          </w:p>
        </w:tc>
        <w:tc>
          <w:tcPr>
            <w:tcW w:type="pct" w:w="509"/>
          </w:tcPr>
          <w:p w:rsidRDefault="007433CC" w:rsidP="009A16BD" w:rsidR="007433CC">
            <w:pPr>
              <w:pStyle w:val="Bezproreda"/>
              <w:spacing w:before="60"/>
              <w:ind w:right="-57" w:left="-57"/>
              <w:jc w:val="center"/>
              <w:rPr>
                <w:rFonts w:hAnsi="Times New Roman" w:ascii="Times New Roman"/>
                <w:sz w:val="16"/>
                <w:szCs w:val="16"/>
              </w:rPr>
            </w:pPr>
          </w:p>
          <w:p w:rsidRDefault="00F41A6C" w:rsidP="009A16BD" w:rsidR="00F41A6C"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w:t>
            </w:r>
          </w:p>
        </w:tc>
        <w:tc>
          <w:tcPr>
            <w:tcW w:type="pct" w:w="436"/>
          </w:tcPr>
          <w:p w:rsidRDefault="007433CC" w:rsidP="009A16BD" w:rsidR="007433CC">
            <w:pPr>
              <w:pStyle w:val="Bezproreda"/>
              <w:spacing w:before="60"/>
              <w:ind w:right="-57" w:left="-57"/>
              <w:jc w:val="center"/>
              <w:rPr>
                <w:rFonts w:hAnsi="Times New Roman" w:ascii="Times New Roman"/>
                <w:sz w:val="16"/>
                <w:szCs w:val="16"/>
              </w:rPr>
            </w:pPr>
          </w:p>
          <w:p w:rsidRDefault="00F41A6C" w:rsidP="009A16BD" w:rsidR="00F41A6C"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w:t>
            </w:r>
          </w:p>
        </w:tc>
      </w:tr>
      <w:tr w:rsidTr="009A16BD" w:rsidR="009A16BD" w:rsidRPr="00DB4638">
        <w:tc>
          <w:tcPr>
            <w:tcW w:type="pct" w:w="265"/>
          </w:tcPr>
          <w:p w:rsidRDefault="007433CC" w:rsidP="009A16BD" w:rsidR="007433CC">
            <w:pPr>
              <w:pStyle w:val="Bezproreda"/>
              <w:spacing w:before="60"/>
              <w:ind w:right="-57" w:left="-57"/>
              <w:jc w:val="center"/>
              <w:rPr>
                <w:rFonts w:hAnsi="Times New Roman" w:ascii="Times New Roman"/>
                <w:sz w:val="16"/>
                <w:szCs w:val="16"/>
              </w:rPr>
            </w:pPr>
          </w:p>
          <w:p w:rsidRDefault="00F41A6C" w:rsidP="009A16BD" w:rsidR="00F41A6C"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25.</w:t>
            </w:r>
          </w:p>
        </w:tc>
        <w:tc>
          <w:tcPr>
            <w:tcW w:type="pct" w:w="736"/>
          </w:tcPr>
          <w:p w:rsidRDefault="00F41A6C" w:rsidP="009A16BD" w:rsidR="00F41A6C" w:rsidRPr="00E07A2C">
            <w:pPr>
              <w:rPr>
                <w:rFonts w:eastAsia="Calibri"/>
                <w:sz w:val="16"/>
                <w:szCs w:val="16"/>
                <w:lang w:eastAsia="en-US"/>
              </w:rPr>
            </w:pPr>
          </w:p>
          <w:p w:rsidRDefault="007433CC" w:rsidP="009A16BD" w:rsidR="007433CC">
            <w:pPr>
              <w:rPr>
                <w:rFonts w:eastAsia="Calibri"/>
                <w:sz w:val="16"/>
                <w:szCs w:val="16"/>
                <w:lang w:eastAsia="en-US"/>
              </w:rPr>
            </w:pPr>
          </w:p>
          <w:p w:rsidRDefault="00F41A6C" w:rsidP="007433CC" w:rsidR="00F41A6C" w:rsidRPr="00E07A2C">
            <w:pPr>
              <w:jc w:val="center"/>
              <w:rPr>
                <w:rFonts w:eastAsia="Calibri"/>
                <w:sz w:val="16"/>
                <w:szCs w:val="16"/>
                <w:lang w:eastAsia="en-US"/>
              </w:rPr>
            </w:pPr>
            <w:r w:rsidRPr="00E07A2C">
              <w:rPr>
                <w:rFonts w:eastAsia="Calibri"/>
                <w:sz w:val="16"/>
                <w:szCs w:val="16"/>
                <w:lang w:eastAsia="en-US"/>
              </w:rPr>
              <w:t>HEP ELEKTRA d.o.o.</w:t>
            </w:r>
          </w:p>
        </w:tc>
        <w:tc>
          <w:tcPr>
            <w:tcW w:type="pct" w:w="654"/>
          </w:tcPr>
          <w:p w:rsidRDefault="00F41A6C" w:rsidP="009A16BD" w:rsidR="00F41A6C" w:rsidRPr="00E07A2C">
            <w:pPr>
              <w:rPr>
                <w:rFonts w:eastAsia="Calibri"/>
                <w:sz w:val="16"/>
                <w:szCs w:val="16"/>
                <w:lang w:eastAsia="en-US"/>
              </w:rPr>
            </w:pPr>
          </w:p>
          <w:p w:rsidRDefault="007433CC" w:rsidP="009A16BD" w:rsidR="007433CC">
            <w:pPr>
              <w:rPr>
                <w:rFonts w:eastAsia="Calibri"/>
                <w:sz w:val="16"/>
                <w:szCs w:val="16"/>
                <w:lang w:eastAsia="en-US"/>
              </w:rPr>
            </w:pPr>
          </w:p>
          <w:p w:rsidRDefault="00F41A6C" w:rsidP="009A16BD" w:rsidR="00F41A6C" w:rsidRPr="00E07A2C">
            <w:pPr>
              <w:rPr>
                <w:rFonts w:eastAsia="Calibri"/>
                <w:sz w:val="16"/>
                <w:szCs w:val="16"/>
                <w:lang w:eastAsia="en-US"/>
              </w:rPr>
            </w:pPr>
            <w:r w:rsidRPr="00E07A2C">
              <w:rPr>
                <w:rFonts w:eastAsia="Calibri"/>
                <w:sz w:val="16"/>
                <w:szCs w:val="16"/>
                <w:lang w:eastAsia="en-US"/>
              </w:rPr>
              <w:t>43965974818</w:t>
            </w:r>
          </w:p>
        </w:tc>
        <w:tc>
          <w:tcPr>
            <w:tcW w:type="pct" w:w="800"/>
          </w:tcPr>
          <w:p w:rsidRDefault="007433CC" w:rsidP="007433CC" w:rsidR="007433CC">
            <w:pPr>
              <w:jc w:val="center"/>
              <w:rPr>
                <w:rFonts w:eastAsia="Calibri"/>
                <w:sz w:val="16"/>
                <w:szCs w:val="16"/>
                <w:lang w:eastAsia="en-US"/>
              </w:rPr>
            </w:pPr>
          </w:p>
          <w:p w:rsidRDefault="00F41A6C" w:rsidP="007433CC" w:rsidR="00F41A6C" w:rsidRPr="00E07A2C">
            <w:pPr>
              <w:jc w:val="center"/>
              <w:rPr>
                <w:rFonts w:eastAsia="Calibri"/>
                <w:sz w:val="16"/>
                <w:szCs w:val="16"/>
                <w:lang w:eastAsia="en-US"/>
              </w:rPr>
            </w:pPr>
            <w:r w:rsidRPr="00E07A2C">
              <w:rPr>
                <w:rFonts w:eastAsia="Calibri"/>
                <w:sz w:val="16"/>
                <w:szCs w:val="16"/>
                <w:lang w:eastAsia="en-US"/>
              </w:rPr>
              <w:t>Ulica grada Vukovara 37, Zagreb</w:t>
            </w:r>
          </w:p>
        </w:tc>
        <w:tc>
          <w:tcPr>
            <w:tcW w:type="pct" w:w="945"/>
          </w:tcPr>
          <w:p w:rsidRDefault="007433CC" w:rsidP="009A16BD" w:rsidR="007433CC">
            <w:pPr>
              <w:pStyle w:val="Bezproreda"/>
              <w:spacing w:before="60"/>
              <w:ind w:right="-57" w:left="-57"/>
              <w:jc w:val="center"/>
              <w:rPr>
                <w:rFonts w:hAnsi="Times New Roman" w:ascii="Times New Roman"/>
                <w:sz w:val="16"/>
                <w:szCs w:val="16"/>
                <w:lang w:eastAsia="hr-HR"/>
              </w:rPr>
            </w:pPr>
          </w:p>
          <w:p w:rsidRDefault="00F41A6C" w:rsidP="009A16BD" w:rsidR="00F41A6C"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lang w:eastAsia="hr-HR"/>
              </w:rPr>
              <w:t>2.933,92</w:t>
            </w:r>
          </w:p>
        </w:tc>
        <w:tc>
          <w:tcPr>
            <w:tcW w:type="pct" w:w="655"/>
          </w:tcPr>
          <w:p w:rsidRDefault="007433CC" w:rsidP="009A16BD" w:rsidR="007433CC">
            <w:pPr>
              <w:pStyle w:val="Bezproreda"/>
              <w:spacing w:before="60"/>
              <w:ind w:right="-57" w:left="-57"/>
              <w:jc w:val="center"/>
              <w:rPr>
                <w:rFonts w:hAnsi="Times New Roman" w:ascii="Times New Roman"/>
                <w:sz w:val="16"/>
                <w:szCs w:val="16"/>
                <w:lang w:eastAsia="hr-HR"/>
              </w:rPr>
            </w:pPr>
          </w:p>
          <w:p w:rsidRDefault="00F41A6C" w:rsidP="009A16BD" w:rsidR="00F41A6C"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lang w:eastAsia="hr-HR"/>
              </w:rPr>
              <w:t>2.933,92</w:t>
            </w:r>
          </w:p>
        </w:tc>
        <w:tc>
          <w:tcPr>
            <w:tcW w:type="pct" w:w="509"/>
          </w:tcPr>
          <w:p w:rsidRDefault="007433CC" w:rsidP="009A16BD" w:rsidR="007433CC">
            <w:pPr>
              <w:pStyle w:val="Bezproreda"/>
              <w:spacing w:before="60"/>
              <w:ind w:right="-57" w:left="-57"/>
              <w:jc w:val="center"/>
              <w:rPr>
                <w:rFonts w:hAnsi="Times New Roman" w:ascii="Times New Roman"/>
                <w:sz w:val="16"/>
                <w:szCs w:val="16"/>
              </w:rPr>
            </w:pPr>
          </w:p>
          <w:p w:rsidRDefault="00F41A6C" w:rsidP="009A16BD" w:rsidR="00F41A6C"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w:t>
            </w:r>
          </w:p>
        </w:tc>
        <w:tc>
          <w:tcPr>
            <w:tcW w:type="pct" w:w="436"/>
          </w:tcPr>
          <w:p w:rsidRDefault="007433CC" w:rsidP="009A16BD" w:rsidR="007433CC">
            <w:pPr>
              <w:pStyle w:val="Bezproreda"/>
              <w:spacing w:before="60"/>
              <w:ind w:right="-57" w:left="-57"/>
              <w:jc w:val="center"/>
              <w:rPr>
                <w:rFonts w:hAnsi="Times New Roman" w:ascii="Times New Roman"/>
                <w:sz w:val="16"/>
                <w:szCs w:val="16"/>
              </w:rPr>
            </w:pPr>
          </w:p>
          <w:p w:rsidRDefault="00F41A6C" w:rsidP="009A16BD" w:rsidR="00F41A6C"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w:t>
            </w:r>
          </w:p>
        </w:tc>
      </w:tr>
      <w:tr w:rsidTr="009A16BD" w:rsidR="009A16BD" w:rsidRPr="00DB4638">
        <w:tc>
          <w:tcPr>
            <w:tcW w:type="pct" w:w="265"/>
          </w:tcPr>
          <w:p w:rsidRDefault="007433CC" w:rsidP="009A16BD" w:rsidR="007433CC">
            <w:pPr>
              <w:pStyle w:val="Bezproreda"/>
              <w:spacing w:before="60"/>
              <w:ind w:right="-57" w:left="-57"/>
              <w:jc w:val="center"/>
              <w:rPr>
                <w:rFonts w:hAnsi="Times New Roman" w:ascii="Times New Roman"/>
                <w:sz w:val="16"/>
                <w:szCs w:val="16"/>
              </w:rPr>
            </w:pPr>
          </w:p>
          <w:p w:rsidRDefault="00F41A6C" w:rsidP="009A16BD" w:rsidR="00F41A6C"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26.</w:t>
            </w:r>
          </w:p>
        </w:tc>
        <w:tc>
          <w:tcPr>
            <w:tcW w:type="pct" w:w="736"/>
          </w:tcPr>
          <w:p w:rsidRDefault="007433CC" w:rsidP="009A16BD" w:rsidR="007433CC">
            <w:pPr>
              <w:pStyle w:val="Bezproreda"/>
              <w:spacing w:before="60"/>
              <w:ind w:right="-57" w:left="-57"/>
              <w:jc w:val="center"/>
              <w:rPr>
                <w:rFonts w:eastAsia="Times New Roman" w:hAnsi="Times New Roman" w:ascii="Times New Roman"/>
                <w:sz w:val="16"/>
                <w:szCs w:val="16"/>
                <w:lang w:eastAsia="hr-HR"/>
              </w:rPr>
            </w:pPr>
          </w:p>
          <w:p w:rsidRDefault="00F41A6C" w:rsidP="009A16BD" w:rsidR="00F41A6C" w:rsidRPr="00E07A2C">
            <w:pPr>
              <w:pStyle w:val="Bezproreda"/>
              <w:spacing w:before="60"/>
              <w:ind w:right="-57" w:left="-57"/>
              <w:jc w:val="center"/>
              <w:rPr>
                <w:rFonts w:hAnsi="Times New Roman" w:ascii="Times New Roman"/>
                <w:sz w:val="16"/>
                <w:szCs w:val="16"/>
              </w:rPr>
            </w:pPr>
            <w:r w:rsidRPr="00E07A2C">
              <w:rPr>
                <w:rFonts w:eastAsia="Times New Roman" w:hAnsi="Times New Roman" w:ascii="Times New Roman"/>
                <w:sz w:val="16"/>
                <w:szCs w:val="16"/>
                <w:lang w:eastAsia="hr-HR"/>
              </w:rPr>
              <w:t>EKOTEX, d.o.o.</w:t>
            </w:r>
          </w:p>
        </w:tc>
        <w:tc>
          <w:tcPr>
            <w:tcW w:type="pct" w:w="654"/>
          </w:tcPr>
          <w:p w:rsidRDefault="007433CC" w:rsidP="009A16BD" w:rsidR="007433CC">
            <w:pPr>
              <w:pStyle w:val="Bezproreda"/>
              <w:spacing w:before="60"/>
              <w:ind w:right="-57" w:left="-57"/>
              <w:jc w:val="center"/>
              <w:rPr>
                <w:rFonts w:eastAsia="Times New Roman" w:hAnsi="Times New Roman" w:ascii="Times New Roman"/>
                <w:sz w:val="16"/>
                <w:szCs w:val="16"/>
                <w:lang w:eastAsia="hr-HR"/>
              </w:rPr>
            </w:pPr>
          </w:p>
          <w:p w:rsidRDefault="00F41A6C" w:rsidP="009A16BD" w:rsidR="00F41A6C" w:rsidRPr="00E07A2C">
            <w:pPr>
              <w:pStyle w:val="Bezproreda"/>
              <w:spacing w:before="60"/>
              <w:ind w:right="-57" w:left="-57"/>
              <w:jc w:val="center"/>
              <w:rPr>
                <w:rFonts w:hAnsi="Times New Roman" w:ascii="Times New Roman"/>
                <w:sz w:val="16"/>
                <w:szCs w:val="16"/>
              </w:rPr>
            </w:pPr>
            <w:r w:rsidRPr="00E07A2C">
              <w:rPr>
                <w:rFonts w:eastAsia="Times New Roman" w:hAnsi="Times New Roman" w:ascii="Times New Roman"/>
                <w:sz w:val="16"/>
                <w:szCs w:val="16"/>
                <w:lang w:eastAsia="hr-HR"/>
              </w:rPr>
              <w:t>07941830049</w:t>
            </w:r>
          </w:p>
        </w:tc>
        <w:tc>
          <w:tcPr>
            <w:tcW w:type="pct" w:w="800"/>
          </w:tcPr>
          <w:p w:rsidRDefault="007433CC" w:rsidP="009A16BD" w:rsidR="007433CC">
            <w:pPr>
              <w:pStyle w:val="Bezproreda"/>
              <w:spacing w:before="60"/>
              <w:ind w:right="-113" w:left="-57"/>
              <w:jc w:val="center"/>
              <w:rPr>
                <w:rFonts w:eastAsia="Times New Roman" w:hAnsi="Times New Roman" w:ascii="Times New Roman"/>
                <w:sz w:val="16"/>
                <w:szCs w:val="16"/>
                <w:lang w:eastAsia="hr-HR"/>
              </w:rPr>
            </w:pPr>
          </w:p>
          <w:p w:rsidRDefault="00F41A6C" w:rsidP="009A16BD" w:rsidR="00F41A6C" w:rsidRPr="00E07A2C">
            <w:pPr>
              <w:pStyle w:val="Bezproreda"/>
              <w:spacing w:before="60"/>
              <w:ind w:right="-113" w:left="-57"/>
              <w:jc w:val="center"/>
              <w:rPr>
                <w:rFonts w:hAnsi="Times New Roman" w:ascii="Times New Roman"/>
                <w:sz w:val="16"/>
                <w:szCs w:val="16"/>
              </w:rPr>
            </w:pPr>
            <w:r w:rsidRPr="00E07A2C">
              <w:rPr>
                <w:rFonts w:eastAsia="Times New Roman" w:hAnsi="Times New Roman" w:ascii="Times New Roman"/>
                <w:sz w:val="16"/>
                <w:szCs w:val="16"/>
                <w:lang w:eastAsia="hr-HR"/>
              </w:rPr>
              <w:t>Zagreb, Remete 99</w:t>
            </w:r>
          </w:p>
        </w:tc>
        <w:tc>
          <w:tcPr>
            <w:tcW w:type="pct" w:w="945"/>
          </w:tcPr>
          <w:p w:rsidRDefault="007433CC" w:rsidP="009A16BD" w:rsidR="007433CC">
            <w:pPr>
              <w:pStyle w:val="Bezproreda"/>
              <w:spacing w:before="60"/>
              <w:ind w:right="-57" w:left="-57"/>
              <w:jc w:val="center"/>
              <w:rPr>
                <w:rFonts w:eastAsia="Times New Roman" w:hAnsi="Times New Roman" w:ascii="Times New Roman"/>
                <w:sz w:val="16"/>
                <w:szCs w:val="16"/>
                <w:lang w:eastAsia="hr-HR"/>
              </w:rPr>
            </w:pPr>
          </w:p>
          <w:p w:rsidRDefault="00F41A6C" w:rsidP="009A16BD" w:rsidR="00F41A6C" w:rsidRPr="00E07A2C">
            <w:pPr>
              <w:pStyle w:val="Bezproreda"/>
              <w:spacing w:before="60"/>
              <w:ind w:right="-57" w:left="-57"/>
              <w:jc w:val="center"/>
              <w:rPr>
                <w:rFonts w:hAnsi="Times New Roman" w:ascii="Times New Roman"/>
                <w:sz w:val="16"/>
                <w:szCs w:val="16"/>
              </w:rPr>
            </w:pPr>
            <w:r w:rsidRPr="00E07A2C">
              <w:rPr>
                <w:rFonts w:eastAsia="Times New Roman" w:hAnsi="Times New Roman" w:ascii="Times New Roman"/>
                <w:sz w:val="16"/>
                <w:szCs w:val="16"/>
                <w:lang w:eastAsia="hr-HR"/>
              </w:rPr>
              <w:t>19.180,57</w:t>
            </w:r>
          </w:p>
        </w:tc>
        <w:tc>
          <w:tcPr>
            <w:tcW w:type="pct" w:w="655"/>
          </w:tcPr>
          <w:p w:rsidRDefault="007433CC" w:rsidP="009A16BD" w:rsidR="007433CC">
            <w:pPr>
              <w:pStyle w:val="Bezproreda"/>
              <w:spacing w:before="60"/>
              <w:ind w:right="-57" w:left="-57"/>
              <w:jc w:val="center"/>
              <w:rPr>
                <w:rFonts w:eastAsia="Times New Roman" w:hAnsi="Times New Roman" w:ascii="Times New Roman"/>
                <w:sz w:val="16"/>
                <w:szCs w:val="16"/>
                <w:lang w:eastAsia="hr-HR"/>
              </w:rPr>
            </w:pPr>
          </w:p>
          <w:p w:rsidRDefault="00F41A6C" w:rsidP="009A16BD" w:rsidR="00F41A6C" w:rsidRPr="00E07A2C">
            <w:pPr>
              <w:pStyle w:val="Bezproreda"/>
              <w:spacing w:before="60"/>
              <w:ind w:right="-57" w:left="-57"/>
              <w:jc w:val="center"/>
              <w:rPr>
                <w:rFonts w:hAnsi="Times New Roman" w:ascii="Times New Roman"/>
                <w:sz w:val="16"/>
                <w:szCs w:val="16"/>
              </w:rPr>
            </w:pPr>
            <w:r w:rsidRPr="00E07A2C">
              <w:rPr>
                <w:rFonts w:eastAsia="Times New Roman" w:hAnsi="Times New Roman" w:ascii="Times New Roman"/>
                <w:sz w:val="16"/>
                <w:szCs w:val="16"/>
                <w:lang w:eastAsia="hr-HR"/>
              </w:rPr>
              <w:t>19.180,57</w:t>
            </w:r>
          </w:p>
        </w:tc>
        <w:tc>
          <w:tcPr>
            <w:tcW w:type="pct" w:w="509"/>
          </w:tcPr>
          <w:p w:rsidRDefault="007433CC" w:rsidP="009A16BD" w:rsidR="007433CC">
            <w:pPr>
              <w:pStyle w:val="Bezproreda"/>
              <w:spacing w:before="60"/>
              <w:ind w:right="-57" w:left="-57"/>
              <w:jc w:val="center"/>
              <w:rPr>
                <w:rFonts w:hAnsi="Times New Roman" w:ascii="Times New Roman"/>
                <w:sz w:val="16"/>
                <w:szCs w:val="16"/>
              </w:rPr>
            </w:pPr>
          </w:p>
          <w:p w:rsidRDefault="00F41A6C" w:rsidP="009A16BD" w:rsidR="00F41A6C"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w:t>
            </w:r>
          </w:p>
        </w:tc>
        <w:tc>
          <w:tcPr>
            <w:tcW w:type="pct" w:w="436"/>
          </w:tcPr>
          <w:p w:rsidRDefault="00F41A6C" w:rsidP="009A16BD" w:rsidR="00F41A6C">
            <w:pPr>
              <w:pStyle w:val="Bezproreda"/>
              <w:spacing w:before="60"/>
              <w:ind w:right="-57" w:left="-57"/>
              <w:jc w:val="center"/>
              <w:rPr>
                <w:rFonts w:hAnsi="Times New Roman" w:ascii="Times New Roman"/>
                <w:sz w:val="16"/>
                <w:szCs w:val="16"/>
              </w:rPr>
            </w:pPr>
          </w:p>
          <w:p w:rsidRDefault="007433CC" w:rsidP="009A16BD" w:rsidR="007433CC" w:rsidRPr="00E07A2C">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r>
      <w:tr w:rsidTr="009A16BD" w:rsidR="009A16BD" w:rsidRPr="00DB4638">
        <w:tc>
          <w:tcPr>
            <w:tcW w:type="pct" w:w="265"/>
          </w:tcPr>
          <w:p w:rsidRDefault="007A1A77" w:rsidP="009A16BD" w:rsidR="007A1A77">
            <w:pPr>
              <w:pStyle w:val="Bezproreda"/>
              <w:spacing w:before="60"/>
              <w:ind w:right="-57" w:left="-57"/>
              <w:jc w:val="center"/>
              <w:rPr>
                <w:rFonts w:hAnsi="Times New Roman" w:ascii="Times New Roman"/>
                <w:sz w:val="16"/>
                <w:szCs w:val="16"/>
              </w:rPr>
            </w:pPr>
          </w:p>
          <w:p w:rsidRDefault="00F41A6C" w:rsidP="009A16BD" w:rsidR="00F41A6C"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27.</w:t>
            </w:r>
          </w:p>
        </w:tc>
        <w:tc>
          <w:tcPr>
            <w:tcW w:type="pct" w:w="736"/>
          </w:tcPr>
          <w:p w:rsidRDefault="007A1A77" w:rsidP="009A16BD" w:rsidR="007A1A77">
            <w:pPr>
              <w:pStyle w:val="Bezproreda"/>
              <w:spacing w:before="60"/>
              <w:ind w:right="-57" w:left="-57"/>
              <w:jc w:val="center"/>
              <w:rPr>
                <w:rFonts w:eastAsiaTheme="minorHAnsi" w:hAnsi="Times New Roman" w:ascii="Times New Roman"/>
                <w:sz w:val="16"/>
                <w:szCs w:val="16"/>
              </w:rPr>
            </w:pPr>
          </w:p>
          <w:p w:rsidRDefault="00F41A6C" w:rsidP="009A16BD" w:rsidR="00F41A6C" w:rsidRPr="00E07A2C">
            <w:pPr>
              <w:pStyle w:val="Bezproreda"/>
              <w:spacing w:before="60"/>
              <w:ind w:right="-57" w:left="-57"/>
              <w:jc w:val="center"/>
              <w:rPr>
                <w:rFonts w:hAnsi="Times New Roman" w:ascii="Times New Roman"/>
                <w:sz w:val="16"/>
                <w:szCs w:val="16"/>
              </w:rPr>
            </w:pPr>
            <w:r w:rsidRPr="00E07A2C">
              <w:rPr>
                <w:rFonts w:eastAsiaTheme="minorHAnsi" w:hAnsi="Times New Roman" w:ascii="Times New Roman"/>
                <w:sz w:val="16"/>
                <w:szCs w:val="16"/>
              </w:rPr>
              <w:t>HEP-Opskrba d.o.o.</w:t>
            </w:r>
          </w:p>
        </w:tc>
        <w:tc>
          <w:tcPr>
            <w:tcW w:type="pct" w:w="654"/>
          </w:tcPr>
          <w:p w:rsidRDefault="007A1A77" w:rsidP="009A16BD" w:rsidR="007A1A77">
            <w:pPr>
              <w:pStyle w:val="Bezproreda"/>
              <w:spacing w:before="60"/>
              <w:ind w:right="-57" w:left="-57"/>
              <w:jc w:val="center"/>
              <w:rPr>
                <w:rFonts w:eastAsiaTheme="minorHAnsi" w:hAnsi="Times New Roman" w:ascii="Times New Roman"/>
                <w:sz w:val="16"/>
                <w:szCs w:val="16"/>
              </w:rPr>
            </w:pPr>
          </w:p>
          <w:p w:rsidRDefault="00F41A6C" w:rsidP="009A16BD" w:rsidR="00F41A6C" w:rsidRPr="00E07A2C">
            <w:pPr>
              <w:pStyle w:val="Bezproreda"/>
              <w:spacing w:before="60"/>
              <w:ind w:right="-57" w:left="-57"/>
              <w:jc w:val="center"/>
              <w:rPr>
                <w:rFonts w:hAnsi="Times New Roman" w:ascii="Times New Roman"/>
                <w:sz w:val="16"/>
                <w:szCs w:val="16"/>
              </w:rPr>
            </w:pPr>
            <w:r w:rsidRPr="00E07A2C">
              <w:rPr>
                <w:rFonts w:eastAsiaTheme="minorHAnsi" w:hAnsi="Times New Roman" w:ascii="Times New Roman"/>
                <w:sz w:val="16"/>
                <w:szCs w:val="16"/>
              </w:rPr>
              <w:t>63073332379</w:t>
            </w:r>
          </w:p>
        </w:tc>
        <w:tc>
          <w:tcPr>
            <w:tcW w:type="pct" w:w="800"/>
          </w:tcPr>
          <w:p w:rsidRDefault="007A1A77" w:rsidP="009A16BD" w:rsidR="007A1A77">
            <w:pPr>
              <w:pStyle w:val="Bezproreda"/>
              <w:spacing w:before="60"/>
              <w:ind w:right="-113" w:left="-57"/>
              <w:jc w:val="center"/>
              <w:rPr>
                <w:rFonts w:eastAsiaTheme="minorHAnsi" w:hAnsi="Times New Roman" w:ascii="Times New Roman"/>
                <w:sz w:val="16"/>
                <w:szCs w:val="16"/>
              </w:rPr>
            </w:pPr>
          </w:p>
          <w:p w:rsidRDefault="00F41A6C" w:rsidP="009A16BD" w:rsidR="00F41A6C" w:rsidRPr="00E07A2C">
            <w:pPr>
              <w:pStyle w:val="Bezproreda"/>
              <w:spacing w:before="60"/>
              <w:ind w:right="-113" w:left="-57"/>
              <w:jc w:val="center"/>
              <w:rPr>
                <w:rFonts w:hAnsi="Times New Roman" w:ascii="Times New Roman"/>
                <w:sz w:val="16"/>
                <w:szCs w:val="16"/>
              </w:rPr>
            </w:pPr>
            <w:r w:rsidRPr="00E07A2C">
              <w:rPr>
                <w:rFonts w:eastAsiaTheme="minorHAnsi" w:hAnsi="Times New Roman" w:ascii="Times New Roman"/>
                <w:sz w:val="16"/>
                <w:szCs w:val="16"/>
              </w:rPr>
              <w:t>Ulica grada Vukovara 37, Zagreb</w:t>
            </w:r>
          </w:p>
        </w:tc>
        <w:tc>
          <w:tcPr>
            <w:tcW w:type="pct" w:w="945"/>
          </w:tcPr>
          <w:p w:rsidRDefault="007A1A77" w:rsidP="009A16BD" w:rsidR="007A1A77">
            <w:pPr>
              <w:pStyle w:val="Bezproreda"/>
              <w:spacing w:before="60"/>
              <w:ind w:right="-57" w:left="-57"/>
              <w:jc w:val="center"/>
              <w:rPr>
                <w:rFonts w:hAnsi="Times New Roman" w:ascii="Times New Roman"/>
                <w:sz w:val="16"/>
                <w:szCs w:val="16"/>
                <w:lang w:eastAsia="hr-HR"/>
              </w:rPr>
            </w:pPr>
          </w:p>
          <w:p w:rsidRDefault="00F41A6C" w:rsidP="009A16BD" w:rsidR="00F41A6C"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lang w:eastAsia="hr-HR"/>
              </w:rPr>
              <w:t>5.241,26</w:t>
            </w:r>
          </w:p>
        </w:tc>
        <w:tc>
          <w:tcPr>
            <w:tcW w:type="pct" w:w="655"/>
          </w:tcPr>
          <w:p w:rsidRDefault="007A1A77" w:rsidP="009A16BD" w:rsidR="007A1A77">
            <w:pPr>
              <w:pStyle w:val="Bezproreda"/>
              <w:spacing w:before="60"/>
              <w:ind w:right="-57" w:left="-57"/>
              <w:jc w:val="center"/>
              <w:rPr>
                <w:rFonts w:hAnsi="Times New Roman" w:ascii="Times New Roman"/>
                <w:sz w:val="16"/>
                <w:szCs w:val="16"/>
                <w:lang w:eastAsia="hr-HR"/>
              </w:rPr>
            </w:pPr>
          </w:p>
          <w:p w:rsidRDefault="00F41A6C" w:rsidP="009A16BD" w:rsidR="00F41A6C"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lang w:eastAsia="hr-HR"/>
              </w:rPr>
              <w:t>5.241,26</w:t>
            </w:r>
          </w:p>
        </w:tc>
        <w:tc>
          <w:tcPr>
            <w:tcW w:type="pct" w:w="509"/>
          </w:tcPr>
          <w:p w:rsidRDefault="007A1A77" w:rsidP="009A16BD" w:rsidR="007A1A77">
            <w:pPr>
              <w:pStyle w:val="Bezproreda"/>
              <w:spacing w:before="60"/>
              <w:ind w:right="-57" w:left="-57"/>
              <w:jc w:val="center"/>
              <w:rPr>
                <w:rFonts w:hAnsi="Times New Roman" w:ascii="Times New Roman"/>
                <w:sz w:val="16"/>
                <w:szCs w:val="16"/>
              </w:rPr>
            </w:pPr>
          </w:p>
          <w:p w:rsidRDefault="00F41A6C" w:rsidP="009A16BD" w:rsidR="00F41A6C"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w:t>
            </w:r>
          </w:p>
        </w:tc>
        <w:tc>
          <w:tcPr>
            <w:tcW w:type="pct" w:w="436"/>
          </w:tcPr>
          <w:p w:rsidRDefault="007A1A77" w:rsidP="009A16BD" w:rsidR="007A1A77">
            <w:pPr>
              <w:pStyle w:val="Bezproreda"/>
              <w:spacing w:before="60"/>
              <w:ind w:right="-57" w:left="-57"/>
              <w:jc w:val="center"/>
              <w:rPr>
                <w:rFonts w:hAnsi="Times New Roman" w:ascii="Times New Roman"/>
                <w:sz w:val="16"/>
                <w:szCs w:val="16"/>
              </w:rPr>
            </w:pPr>
          </w:p>
          <w:p w:rsidRDefault="00F41A6C" w:rsidP="009A16BD" w:rsidR="00F41A6C"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w:t>
            </w:r>
          </w:p>
        </w:tc>
      </w:tr>
      <w:tr w:rsidTr="009A16BD" w:rsidR="009A16BD" w:rsidRPr="00DB4638">
        <w:tc>
          <w:tcPr>
            <w:tcW w:type="pct" w:w="265"/>
          </w:tcPr>
          <w:p w:rsidRDefault="007A1A77" w:rsidP="009A16BD" w:rsidR="007A1A77">
            <w:pPr>
              <w:pStyle w:val="Bezproreda"/>
              <w:spacing w:before="60"/>
              <w:ind w:right="-57" w:left="-57"/>
              <w:jc w:val="center"/>
              <w:rPr>
                <w:rFonts w:hAnsi="Times New Roman" w:ascii="Times New Roman"/>
                <w:sz w:val="16"/>
                <w:szCs w:val="16"/>
              </w:rPr>
            </w:pPr>
          </w:p>
          <w:p w:rsidRDefault="00F41A6C" w:rsidP="009A16BD" w:rsidR="00F41A6C"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28.</w:t>
            </w:r>
          </w:p>
        </w:tc>
        <w:tc>
          <w:tcPr>
            <w:tcW w:type="pct" w:w="736"/>
          </w:tcPr>
          <w:p w:rsidRDefault="007A1A77" w:rsidP="009A16BD" w:rsidR="007A1A77">
            <w:pPr>
              <w:pStyle w:val="Bezproreda"/>
              <w:spacing w:before="60"/>
              <w:ind w:right="-57" w:left="-57"/>
              <w:jc w:val="center"/>
              <w:rPr>
                <w:rFonts w:eastAsia="Times New Roman" w:hAnsi="Times New Roman" w:ascii="Times New Roman"/>
                <w:sz w:val="16"/>
                <w:szCs w:val="16"/>
                <w:lang w:eastAsia="hr-HR"/>
              </w:rPr>
            </w:pPr>
          </w:p>
          <w:p w:rsidRDefault="00F41A6C" w:rsidP="009A16BD" w:rsidR="00F41A6C" w:rsidRPr="00E07A2C">
            <w:pPr>
              <w:pStyle w:val="Bezproreda"/>
              <w:spacing w:before="60"/>
              <w:ind w:right="-57" w:left="-57"/>
              <w:jc w:val="center"/>
              <w:rPr>
                <w:rFonts w:hAnsi="Times New Roman" w:ascii="Times New Roman"/>
                <w:sz w:val="16"/>
                <w:szCs w:val="16"/>
              </w:rPr>
            </w:pPr>
            <w:r w:rsidRPr="00E07A2C">
              <w:rPr>
                <w:rFonts w:eastAsia="Times New Roman" w:hAnsi="Times New Roman" w:ascii="Times New Roman"/>
                <w:sz w:val="16"/>
                <w:szCs w:val="16"/>
                <w:lang w:eastAsia="hr-HR"/>
              </w:rPr>
              <w:t xml:space="preserve">CELLI S.p.A, </w:t>
            </w:r>
          </w:p>
        </w:tc>
        <w:tc>
          <w:tcPr>
            <w:tcW w:type="pct" w:w="654"/>
          </w:tcPr>
          <w:p w:rsidRDefault="007A1A77" w:rsidP="009A16BD" w:rsidR="007A1A77">
            <w:pPr>
              <w:pStyle w:val="Bezproreda"/>
              <w:spacing w:before="60"/>
              <w:ind w:right="-57" w:left="-57"/>
              <w:jc w:val="center"/>
              <w:rPr>
                <w:rFonts w:eastAsia="Times New Roman" w:hAnsi="Times New Roman" w:ascii="Times New Roman"/>
                <w:sz w:val="16"/>
                <w:szCs w:val="16"/>
                <w:lang w:eastAsia="hr-HR"/>
              </w:rPr>
            </w:pPr>
          </w:p>
          <w:p w:rsidRDefault="00F41A6C" w:rsidP="009A16BD" w:rsidR="00F41A6C" w:rsidRPr="00E07A2C">
            <w:pPr>
              <w:pStyle w:val="Bezproreda"/>
              <w:spacing w:before="60"/>
              <w:ind w:right="-57" w:left="-57"/>
              <w:jc w:val="center"/>
              <w:rPr>
                <w:rFonts w:hAnsi="Times New Roman" w:ascii="Times New Roman"/>
                <w:sz w:val="16"/>
                <w:szCs w:val="16"/>
              </w:rPr>
            </w:pPr>
            <w:r w:rsidRPr="00E07A2C">
              <w:rPr>
                <w:rFonts w:eastAsia="Times New Roman" w:hAnsi="Times New Roman" w:ascii="Times New Roman"/>
                <w:sz w:val="16"/>
                <w:szCs w:val="16"/>
                <w:lang w:eastAsia="hr-HR"/>
              </w:rPr>
              <w:t>82362733876</w:t>
            </w:r>
          </w:p>
        </w:tc>
        <w:tc>
          <w:tcPr>
            <w:tcW w:type="pct" w:w="800"/>
          </w:tcPr>
          <w:p w:rsidRDefault="007A1A77" w:rsidP="009A16BD" w:rsidR="007A1A77">
            <w:pPr>
              <w:pStyle w:val="Bezproreda"/>
              <w:spacing w:before="60"/>
              <w:ind w:right="-113" w:left="-57"/>
              <w:jc w:val="center"/>
              <w:rPr>
                <w:rFonts w:eastAsia="Times New Roman" w:hAnsi="Times New Roman" w:ascii="Times New Roman"/>
                <w:sz w:val="16"/>
                <w:szCs w:val="16"/>
                <w:lang w:eastAsia="hr-HR"/>
              </w:rPr>
            </w:pPr>
          </w:p>
          <w:p w:rsidRDefault="00F41A6C" w:rsidP="009A16BD" w:rsidR="00F41A6C" w:rsidRPr="00E07A2C">
            <w:pPr>
              <w:pStyle w:val="Bezproreda"/>
              <w:spacing w:before="60"/>
              <w:ind w:right="-113" w:left="-57"/>
              <w:jc w:val="center"/>
              <w:rPr>
                <w:rFonts w:hAnsi="Times New Roman" w:ascii="Times New Roman"/>
                <w:sz w:val="16"/>
                <w:szCs w:val="16"/>
              </w:rPr>
            </w:pPr>
            <w:r w:rsidRPr="00E07A2C">
              <w:rPr>
                <w:rFonts w:eastAsia="Times New Roman" w:hAnsi="Times New Roman" w:ascii="Times New Roman"/>
                <w:sz w:val="16"/>
                <w:szCs w:val="16"/>
                <w:lang w:eastAsia="hr-HR"/>
              </w:rPr>
              <w:t>Italija, Via Maestti 32, Forli (FO)</w:t>
            </w:r>
          </w:p>
        </w:tc>
        <w:tc>
          <w:tcPr>
            <w:tcW w:type="pct" w:w="945"/>
          </w:tcPr>
          <w:p w:rsidRDefault="007A1A77" w:rsidP="009A16BD" w:rsidR="007A1A77">
            <w:pPr>
              <w:pStyle w:val="Bezproreda"/>
              <w:spacing w:before="60"/>
              <w:ind w:right="-57" w:left="-57"/>
              <w:jc w:val="center"/>
              <w:rPr>
                <w:rFonts w:eastAsia="Times New Roman" w:hAnsi="Times New Roman" w:ascii="Times New Roman"/>
                <w:sz w:val="16"/>
                <w:szCs w:val="16"/>
                <w:lang w:eastAsia="hr-HR"/>
              </w:rPr>
            </w:pPr>
          </w:p>
          <w:p w:rsidRDefault="00F41A6C" w:rsidP="009A16BD" w:rsidR="00F41A6C" w:rsidRPr="00E07A2C">
            <w:pPr>
              <w:pStyle w:val="Bezproreda"/>
              <w:spacing w:before="60"/>
              <w:ind w:right="-57" w:left="-57"/>
              <w:jc w:val="center"/>
              <w:rPr>
                <w:rFonts w:hAnsi="Times New Roman" w:ascii="Times New Roman"/>
                <w:sz w:val="16"/>
                <w:szCs w:val="16"/>
              </w:rPr>
            </w:pPr>
            <w:r w:rsidRPr="00E07A2C">
              <w:rPr>
                <w:rFonts w:eastAsia="Times New Roman" w:hAnsi="Times New Roman" w:ascii="Times New Roman"/>
                <w:sz w:val="16"/>
                <w:szCs w:val="16"/>
                <w:lang w:eastAsia="hr-HR"/>
              </w:rPr>
              <w:t>159.815,02</w:t>
            </w:r>
          </w:p>
        </w:tc>
        <w:tc>
          <w:tcPr>
            <w:tcW w:type="pct" w:w="655"/>
          </w:tcPr>
          <w:p w:rsidRDefault="007A1A77" w:rsidP="009A16BD" w:rsidR="007A1A77">
            <w:pPr>
              <w:pStyle w:val="Bezproreda"/>
              <w:spacing w:before="60"/>
              <w:ind w:right="-57" w:left="-57"/>
              <w:jc w:val="center"/>
              <w:rPr>
                <w:rFonts w:eastAsia="Times New Roman" w:hAnsi="Times New Roman" w:ascii="Times New Roman"/>
                <w:sz w:val="16"/>
                <w:szCs w:val="16"/>
                <w:lang w:eastAsia="hr-HR"/>
              </w:rPr>
            </w:pPr>
          </w:p>
          <w:p w:rsidRDefault="00F41A6C" w:rsidP="009A16BD" w:rsidR="00F41A6C" w:rsidRPr="00E07A2C">
            <w:pPr>
              <w:pStyle w:val="Bezproreda"/>
              <w:spacing w:before="60"/>
              <w:ind w:right="-57" w:left="-57"/>
              <w:jc w:val="center"/>
              <w:rPr>
                <w:rFonts w:hAnsi="Times New Roman" w:ascii="Times New Roman"/>
                <w:sz w:val="16"/>
                <w:szCs w:val="16"/>
              </w:rPr>
            </w:pPr>
            <w:r w:rsidRPr="00E07A2C">
              <w:rPr>
                <w:rFonts w:eastAsia="Times New Roman" w:hAnsi="Times New Roman" w:ascii="Times New Roman"/>
                <w:sz w:val="16"/>
                <w:szCs w:val="16"/>
                <w:lang w:eastAsia="hr-HR"/>
              </w:rPr>
              <w:t>159.815,02</w:t>
            </w:r>
          </w:p>
        </w:tc>
        <w:tc>
          <w:tcPr>
            <w:tcW w:type="pct" w:w="509"/>
          </w:tcPr>
          <w:p w:rsidRDefault="007A1A77" w:rsidP="009A16BD" w:rsidR="007A1A77">
            <w:pPr>
              <w:pStyle w:val="Bezproreda"/>
              <w:spacing w:before="60"/>
              <w:ind w:right="-57" w:left="-57"/>
              <w:jc w:val="center"/>
              <w:rPr>
                <w:rFonts w:hAnsi="Times New Roman" w:ascii="Times New Roman"/>
                <w:sz w:val="16"/>
                <w:szCs w:val="16"/>
              </w:rPr>
            </w:pPr>
          </w:p>
          <w:p w:rsidRDefault="00F41A6C" w:rsidP="009A16BD" w:rsidR="00F41A6C"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w:t>
            </w:r>
          </w:p>
        </w:tc>
        <w:tc>
          <w:tcPr>
            <w:tcW w:type="pct" w:w="436"/>
          </w:tcPr>
          <w:p w:rsidRDefault="007A1A77" w:rsidP="009A16BD" w:rsidR="007A1A77">
            <w:pPr>
              <w:pStyle w:val="Bezproreda"/>
              <w:spacing w:before="60"/>
              <w:ind w:right="-57" w:left="-57"/>
              <w:jc w:val="center"/>
              <w:rPr>
                <w:rFonts w:hAnsi="Times New Roman" w:ascii="Times New Roman"/>
                <w:sz w:val="16"/>
                <w:szCs w:val="16"/>
              </w:rPr>
            </w:pPr>
          </w:p>
          <w:p w:rsidRDefault="00F41A6C" w:rsidP="009A16BD" w:rsidR="00F41A6C"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w:t>
            </w:r>
          </w:p>
        </w:tc>
      </w:tr>
      <w:tr w:rsidTr="009A16BD" w:rsidR="009A16BD" w:rsidRPr="00DB4638">
        <w:tc>
          <w:tcPr>
            <w:tcW w:type="pct" w:w="265"/>
          </w:tcPr>
          <w:p w:rsidRDefault="00EF7F8D" w:rsidP="009A16BD" w:rsidR="00EF7F8D" w:rsidRPr="00E07A2C">
            <w:pPr>
              <w:pStyle w:val="Bezproreda"/>
              <w:spacing w:before="60"/>
              <w:ind w:right="-57" w:left="-57"/>
              <w:jc w:val="center"/>
              <w:rPr>
                <w:rFonts w:hAnsi="Times New Roman" w:ascii="Times New Roman"/>
                <w:sz w:val="16"/>
                <w:szCs w:val="16"/>
              </w:rPr>
            </w:pPr>
          </w:p>
          <w:p w:rsidRDefault="00DB2E35" w:rsidP="009A16BD" w:rsidR="00EF7F8D"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29.</w:t>
            </w:r>
          </w:p>
        </w:tc>
        <w:tc>
          <w:tcPr>
            <w:tcW w:type="pct" w:w="736"/>
          </w:tcPr>
          <w:p w:rsidRDefault="00EF7F8D" w:rsidP="009A16BD" w:rsidR="00EF7F8D" w:rsidRPr="00E07A2C">
            <w:pPr>
              <w:pStyle w:val="Bezproreda"/>
              <w:spacing w:before="60"/>
              <w:ind w:right="-57" w:left="-57"/>
              <w:jc w:val="center"/>
              <w:rPr>
                <w:rFonts w:hAnsi="Times New Roman" w:ascii="Times New Roman"/>
                <w:sz w:val="16"/>
                <w:szCs w:val="16"/>
              </w:rPr>
            </w:pPr>
          </w:p>
          <w:p w:rsidRDefault="00DB2E35" w:rsidP="009A16BD" w:rsidR="00EF7F8D" w:rsidRPr="00E07A2C">
            <w:pPr>
              <w:pStyle w:val="Bezproreda"/>
              <w:spacing w:before="60"/>
              <w:ind w:right="-57" w:left="-57"/>
              <w:jc w:val="center"/>
              <w:rPr>
                <w:rFonts w:hAnsi="Times New Roman" w:ascii="Times New Roman"/>
                <w:sz w:val="16"/>
                <w:szCs w:val="16"/>
              </w:rPr>
            </w:pPr>
            <w:r w:rsidRPr="00E07A2C">
              <w:rPr>
                <w:rFonts w:eastAsia="Times New Roman" w:hAnsi="Times New Roman" w:ascii="Times New Roman"/>
                <w:sz w:val="16"/>
                <w:szCs w:val="16"/>
                <w:lang w:eastAsia="hr-HR"/>
              </w:rPr>
              <w:t>CWS - boco d.o.o.</w:t>
            </w:r>
          </w:p>
        </w:tc>
        <w:tc>
          <w:tcPr>
            <w:tcW w:type="pct" w:w="654"/>
          </w:tcPr>
          <w:p w:rsidRDefault="00EF7F8D" w:rsidP="009A16BD" w:rsidR="00EF7F8D" w:rsidRPr="00E07A2C">
            <w:pPr>
              <w:pStyle w:val="Bezproreda"/>
              <w:spacing w:before="60"/>
              <w:ind w:right="-57" w:left="-57"/>
              <w:jc w:val="center"/>
              <w:rPr>
                <w:rFonts w:hAnsi="Times New Roman" w:ascii="Times New Roman"/>
                <w:sz w:val="16"/>
                <w:szCs w:val="16"/>
              </w:rPr>
            </w:pPr>
          </w:p>
          <w:p w:rsidRDefault="00DB2E35" w:rsidP="009A16BD" w:rsidR="00EF7F8D" w:rsidRPr="00E07A2C">
            <w:pPr>
              <w:pStyle w:val="Bezproreda"/>
              <w:spacing w:before="60"/>
              <w:ind w:right="-57" w:left="-57"/>
              <w:jc w:val="center"/>
              <w:rPr>
                <w:rFonts w:hAnsi="Times New Roman" w:ascii="Times New Roman"/>
                <w:sz w:val="16"/>
                <w:szCs w:val="16"/>
              </w:rPr>
            </w:pPr>
            <w:r w:rsidRPr="00E07A2C">
              <w:rPr>
                <w:rFonts w:eastAsia="Times New Roman" w:hAnsi="Times New Roman" w:ascii="Times New Roman"/>
                <w:sz w:val="16"/>
                <w:szCs w:val="16"/>
                <w:lang w:eastAsia="hr-HR"/>
              </w:rPr>
              <w:t>51026536351</w:t>
            </w:r>
          </w:p>
        </w:tc>
        <w:tc>
          <w:tcPr>
            <w:tcW w:type="pct" w:w="800"/>
          </w:tcPr>
          <w:p w:rsidRDefault="00EF7F8D" w:rsidP="009A16BD" w:rsidR="00EF7F8D" w:rsidRPr="00E07A2C">
            <w:pPr>
              <w:pStyle w:val="Bezproreda"/>
              <w:spacing w:before="60"/>
              <w:ind w:right="-113" w:left="-57"/>
              <w:jc w:val="center"/>
              <w:rPr>
                <w:rFonts w:hAnsi="Times New Roman" w:ascii="Times New Roman"/>
                <w:sz w:val="16"/>
                <w:szCs w:val="16"/>
              </w:rPr>
            </w:pPr>
          </w:p>
          <w:p w:rsidRDefault="00DB2E35" w:rsidP="009A16BD" w:rsidR="00EF7F8D" w:rsidRPr="00E07A2C">
            <w:pPr>
              <w:pStyle w:val="Bezproreda"/>
              <w:ind w:right="-113" w:left="-57"/>
              <w:jc w:val="center"/>
              <w:rPr>
                <w:rFonts w:hAnsi="Times New Roman" w:ascii="Times New Roman"/>
                <w:sz w:val="16"/>
                <w:szCs w:val="16"/>
              </w:rPr>
            </w:pPr>
            <w:r w:rsidRPr="00E07A2C">
              <w:rPr>
                <w:rFonts w:eastAsia="Times New Roman" w:hAnsi="Times New Roman" w:ascii="Times New Roman"/>
                <w:sz w:val="16"/>
                <w:szCs w:val="16"/>
                <w:lang w:eastAsia="hr-HR"/>
              </w:rPr>
              <w:t>Zagreb, Kovinska 4a</w:t>
            </w:r>
          </w:p>
        </w:tc>
        <w:tc>
          <w:tcPr>
            <w:tcW w:type="pct" w:w="945"/>
          </w:tcPr>
          <w:p w:rsidRDefault="00E07A2C" w:rsidP="009A16BD" w:rsidR="00E07A2C">
            <w:pPr>
              <w:pStyle w:val="Bezproreda"/>
              <w:spacing w:before="60"/>
              <w:ind w:right="-57" w:left="-57"/>
              <w:jc w:val="center"/>
              <w:rPr>
                <w:rFonts w:eastAsia="Times New Roman" w:hAnsi="Times New Roman" w:ascii="Times New Roman"/>
                <w:sz w:val="16"/>
                <w:szCs w:val="16"/>
                <w:lang w:eastAsia="hr-HR"/>
              </w:rPr>
            </w:pPr>
          </w:p>
          <w:p w:rsidRDefault="00DB2E35" w:rsidP="009A16BD" w:rsidR="00EF7F8D" w:rsidRPr="00E07A2C">
            <w:pPr>
              <w:pStyle w:val="Bezproreda"/>
              <w:spacing w:before="60"/>
              <w:ind w:right="-57" w:left="-57"/>
              <w:jc w:val="center"/>
              <w:rPr>
                <w:rFonts w:hAnsi="Times New Roman" w:ascii="Times New Roman"/>
                <w:sz w:val="16"/>
                <w:szCs w:val="16"/>
              </w:rPr>
            </w:pPr>
            <w:r w:rsidRPr="00E07A2C">
              <w:rPr>
                <w:rFonts w:eastAsia="Times New Roman" w:hAnsi="Times New Roman" w:ascii="Times New Roman"/>
                <w:sz w:val="16"/>
                <w:szCs w:val="16"/>
                <w:lang w:eastAsia="hr-HR"/>
              </w:rPr>
              <w:t>41.517,03</w:t>
            </w:r>
          </w:p>
        </w:tc>
        <w:tc>
          <w:tcPr>
            <w:tcW w:type="pct" w:w="655"/>
          </w:tcPr>
          <w:p w:rsidRDefault="00E07A2C" w:rsidP="009A16BD" w:rsidR="00E07A2C">
            <w:pPr>
              <w:pStyle w:val="Bezproreda"/>
              <w:spacing w:before="60"/>
              <w:ind w:right="-57" w:left="-57"/>
              <w:jc w:val="center"/>
              <w:rPr>
                <w:rFonts w:eastAsia="Times New Roman" w:hAnsi="Times New Roman" w:ascii="Times New Roman"/>
                <w:sz w:val="16"/>
                <w:szCs w:val="16"/>
                <w:lang w:eastAsia="hr-HR"/>
              </w:rPr>
            </w:pPr>
          </w:p>
          <w:p w:rsidRDefault="00DB2E35" w:rsidP="009A16BD" w:rsidR="00EF7F8D" w:rsidRPr="00E07A2C">
            <w:pPr>
              <w:pStyle w:val="Bezproreda"/>
              <w:spacing w:before="60"/>
              <w:ind w:right="-57" w:left="-57"/>
              <w:jc w:val="center"/>
              <w:rPr>
                <w:rFonts w:hAnsi="Times New Roman" w:ascii="Times New Roman"/>
                <w:sz w:val="16"/>
                <w:szCs w:val="16"/>
              </w:rPr>
            </w:pPr>
            <w:r w:rsidRPr="00E07A2C">
              <w:rPr>
                <w:rFonts w:eastAsia="Times New Roman" w:hAnsi="Times New Roman" w:ascii="Times New Roman"/>
                <w:sz w:val="16"/>
                <w:szCs w:val="16"/>
                <w:lang w:eastAsia="hr-HR"/>
              </w:rPr>
              <w:t>41.517,03</w:t>
            </w:r>
          </w:p>
        </w:tc>
        <w:tc>
          <w:tcPr>
            <w:tcW w:type="pct" w:w="509"/>
          </w:tcPr>
          <w:p w:rsidRDefault="00EF7F8D" w:rsidP="009A16BD" w:rsidR="00EF7F8D" w:rsidRPr="00E07A2C">
            <w:pPr>
              <w:pStyle w:val="Bezproreda"/>
              <w:spacing w:before="60"/>
              <w:ind w:right="-57" w:left="-57"/>
              <w:jc w:val="center"/>
              <w:rPr>
                <w:rFonts w:hAnsi="Times New Roman" w:ascii="Times New Roman"/>
                <w:sz w:val="16"/>
                <w:szCs w:val="16"/>
              </w:rPr>
            </w:pPr>
          </w:p>
          <w:p w:rsidRDefault="00EF7F8D" w:rsidP="009A16BD" w:rsidR="00EF7F8D"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w:t>
            </w:r>
          </w:p>
        </w:tc>
        <w:tc>
          <w:tcPr>
            <w:tcW w:type="pct" w:w="436"/>
          </w:tcPr>
          <w:p w:rsidRDefault="00EF7F8D" w:rsidP="009A16BD" w:rsidR="00EF7F8D" w:rsidRPr="00E07A2C">
            <w:pPr>
              <w:pStyle w:val="Bezproreda"/>
              <w:spacing w:before="60"/>
              <w:ind w:right="-57" w:left="-57"/>
              <w:jc w:val="center"/>
              <w:rPr>
                <w:rFonts w:hAnsi="Times New Roman" w:ascii="Times New Roman"/>
                <w:sz w:val="16"/>
                <w:szCs w:val="16"/>
              </w:rPr>
            </w:pPr>
          </w:p>
          <w:p w:rsidRDefault="00EF7F8D" w:rsidP="009A16BD" w:rsidR="00EF7F8D"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w:t>
            </w:r>
          </w:p>
        </w:tc>
      </w:tr>
      <w:tr w:rsidTr="009A16BD" w:rsidR="009A16BD" w:rsidRPr="00DB4638">
        <w:tc>
          <w:tcPr>
            <w:tcW w:type="pct" w:w="265"/>
          </w:tcPr>
          <w:p w:rsidRDefault="00EF7F8D" w:rsidP="009A16BD" w:rsidR="00EF7F8D" w:rsidRPr="00E07A2C">
            <w:pPr>
              <w:pStyle w:val="Bezproreda"/>
              <w:spacing w:before="60"/>
              <w:ind w:right="-57" w:left="-57"/>
              <w:jc w:val="center"/>
              <w:rPr>
                <w:rFonts w:hAnsi="Times New Roman" w:ascii="Times New Roman"/>
                <w:sz w:val="16"/>
                <w:szCs w:val="16"/>
              </w:rPr>
            </w:pPr>
          </w:p>
          <w:p w:rsidRDefault="00DB2E35" w:rsidP="009A16BD" w:rsidR="00EF7F8D"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30</w:t>
            </w:r>
            <w:r w:rsidR="00EF7F8D" w:rsidRPr="00E07A2C">
              <w:rPr>
                <w:rFonts w:hAnsi="Times New Roman" w:ascii="Times New Roman"/>
                <w:sz w:val="16"/>
                <w:szCs w:val="16"/>
              </w:rPr>
              <w:t>.</w:t>
            </w:r>
          </w:p>
        </w:tc>
        <w:tc>
          <w:tcPr>
            <w:tcW w:type="pct" w:w="736"/>
          </w:tcPr>
          <w:p w:rsidRDefault="00EF7F8D" w:rsidP="009A16BD" w:rsidR="00EF7F8D" w:rsidRPr="00E07A2C">
            <w:pPr>
              <w:pStyle w:val="Bezproreda"/>
              <w:spacing w:before="60"/>
              <w:ind w:right="-57" w:left="-57"/>
              <w:jc w:val="center"/>
              <w:rPr>
                <w:rFonts w:hAnsi="Times New Roman" w:ascii="Times New Roman"/>
                <w:sz w:val="16"/>
                <w:szCs w:val="16"/>
              </w:rPr>
            </w:pPr>
          </w:p>
          <w:p w:rsidRDefault="00DB2E35" w:rsidP="009A16BD" w:rsidR="00EF7F8D" w:rsidRPr="00E07A2C">
            <w:pPr>
              <w:pStyle w:val="Bezproreda"/>
              <w:spacing w:before="60"/>
              <w:ind w:right="-57" w:left="-57"/>
              <w:jc w:val="center"/>
              <w:rPr>
                <w:rFonts w:hAnsi="Times New Roman" w:ascii="Times New Roman"/>
                <w:sz w:val="16"/>
                <w:szCs w:val="16"/>
              </w:rPr>
            </w:pPr>
            <w:r w:rsidRPr="00E07A2C">
              <w:rPr>
                <w:rFonts w:eastAsia="Times New Roman" w:hAnsi="Times New Roman" w:ascii="Times New Roman"/>
                <w:sz w:val="16"/>
                <w:szCs w:val="16"/>
                <w:lang w:eastAsia="hr-HR"/>
              </w:rPr>
              <w:t>INTEREUROPA d.o.o.</w:t>
            </w:r>
          </w:p>
        </w:tc>
        <w:tc>
          <w:tcPr>
            <w:tcW w:type="pct" w:w="654"/>
          </w:tcPr>
          <w:p w:rsidRDefault="00EF7F8D" w:rsidP="009A16BD" w:rsidR="00EF7F8D" w:rsidRPr="00E07A2C">
            <w:pPr>
              <w:pStyle w:val="Bezproreda"/>
              <w:spacing w:before="60"/>
              <w:ind w:right="-57" w:left="-57"/>
              <w:jc w:val="center"/>
              <w:rPr>
                <w:rFonts w:hAnsi="Times New Roman" w:ascii="Times New Roman"/>
                <w:sz w:val="16"/>
                <w:szCs w:val="16"/>
              </w:rPr>
            </w:pPr>
          </w:p>
          <w:p w:rsidRDefault="00DB2E35" w:rsidP="009A16BD" w:rsidR="00EF7F8D" w:rsidRPr="00E07A2C">
            <w:pPr>
              <w:pStyle w:val="Bezproreda"/>
              <w:spacing w:before="60"/>
              <w:ind w:right="-57" w:left="-57"/>
              <w:jc w:val="center"/>
              <w:rPr>
                <w:rFonts w:hAnsi="Times New Roman" w:ascii="Times New Roman"/>
                <w:sz w:val="16"/>
                <w:szCs w:val="16"/>
              </w:rPr>
            </w:pPr>
            <w:r w:rsidRPr="00E07A2C">
              <w:rPr>
                <w:rFonts w:eastAsia="Times New Roman" w:hAnsi="Times New Roman" w:ascii="Times New Roman"/>
                <w:sz w:val="16"/>
                <w:szCs w:val="16"/>
                <w:lang w:eastAsia="hr-HR"/>
              </w:rPr>
              <w:t>85514716931</w:t>
            </w:r>
          </w:p>
        </w:tc>
        <w:tc>
          <w:tcPr>
            <w:tcW w:type="pct" w:w="800"/>
          </w:tcPr>
          <w:p w:rsidRDefault="00EF7F8D" w:rsidP="009A16BD" w:rsidR="00EF7F8D" w:rsidRPr="00E07A2C">
            <w:pPr>
              <w:pStyle w:val="Bezproreda"/>
              <w:spacing w:before="60"/>
              <w:ind w:right="-113" w:left="-57"/>
              <w:jc w:val="center"/>
              <w:rPr>
                <w:rFonts w:hAnsi="Times New Roman" w:ascii="Times New Roman"/>
                <w:sz w:val="16"/>
                <w:szCs w:val="16"/>
              </w:rPr>
            </w:pPr>
          </w:p>
          <w:p w:rsidRDefault="00DB2E35" w:rsidP="009A16BD" w:rsidR="00EF7F8D" w:rsidRPr="00E07A2C">
            <w:pPr>
              <w:pStyle w:val="Bezproreda"/>
              <w:ind w:right="-113" w:left="-57"/>
              <w:jc w:val="center"/>
              <w:rPr>
                <w:rFonts w:hAnsi="Times New Roman" w:ascii="Times New Roman"/>
                <w:sz w:val="16"/>
                <w:szCs w:val="16"/>
              </w:rPr>
            </w:pPr>
            <w:r w:rsidRPr="00E07A2C">
              <w:rPr>
                <w:rFonts w:eastAsia="Times New Roman" w:hAnsi="Times New Roman" w:ascii="Times New Roman"/>
                <w:sz w:val="16"/>
                <w:szCs w:val="16"/>
                <w:lang w:eastAsia="hr-HR"/>
              </w:rPr>
              <w:t>Zagreb, Josipa Lončara 3</w:t>
            </w:r>
          </w:p>
        </w:tc>
        <w:tc>
          <w:tcPr>
            <w:tcW w:type="pct" w:w="945"/>
          </w:tcPr>
          <w:p w:rsidRDefault="00EF7F8D" w:rsidP="009A16BD" w:rsidR="00EF7F8D" w:rsidRPr="00E07A2C">
            <w:pPr>
              <w:pStyle w:val="Bezproreda"/>
              <w:spacing w:before="60"/>
              <w:ind w:right="-57" w:left="-57"/>
              <w:jc w:val="center"/>
              <w:rPr>
                <w:rFonts w:hAnsi="Times New Roman" w:ascii="Times New Roman"/>
                <w:sz w:val="16"/>
                <w:szCs w:val="16"/>
              </w:rPr>
            </w:pPr>
          </w:p>
          <w:p w:rsidRDefault="00DB2E35" w:rsidP="009A16BD" w:rsidR="00EF7F8D" w:rsidRPr="00E07A2C">
            <w:pPr>
              <w:pStyle w:val="Bezproreda"/>
              <w:spacing w:before="60"/>
              <w:ind w:right="-57" w:left="-57"/>
              <w:jc w:val="center"/>
              <w:rPr>
                <w:rFonts w:hAnsi="Times New Roman" w:ascii="Times New Roman"/>
                <w:sz w:val="16"/>
                <w:szCs w:val="16"/>
              </w:rPr>
            </w:pPr>
            <w:r w:rsidRPr="00E07A2C">
              <w:rPr>
                <w:rFonts w:eastAsia="Times New Roman" w:hAnsi="Times New Roman" w:ascii="Times New Roman"/>
                <w:sz w:val="16"/>
                <w:szCs w:val="16"/>
                <w:lang w:eastAsia="hr-HR"/>
              </w:rPr>
              <w:t>210.073,24</w:t>
            </w:r>
          </w:p>
        </w:tc>
        <w:tc>
          <w:tcPr>
            <w:tcW w:type="pct" w:w="655"/>
          </w:tcPr>
          <w:p w:rsidRDefault="00EF7F8D" w:rsidP="009A16BD" w:rsidR="00EF7F8D" w:rsidRPr="00E07A2C">
            <w:pPr>
              <w:pStyle w:val="Bezproreda"/>
              <w:spacing w:before="60"/>
              <w:ind w:right="-57" w:left="-57"/>
              <w:jc w:val="center"/>
              <w:rPr>
                <w:rFonts w:hAnsi="Times New Roman" w:ascii="Times New Roman"/>
                <w:sz w:val="16"/>
                <w:szCs w:val="16"/>
              </w:rPr>
            </w:pPr>
          </w:p>
          <w:p w:rsidRDefault="00DB2E35" w:rsidP="009A16BD" w:rsidR="00EF7F8D" w:rsidRPr="00E07A2C">
            <w:pPr>
              <w:pStyle w:val="Bezproreda"/>
              <w:spacing w:before="60"/>
              <w:ind w:right="-57" w:left="-57"/>
              <w:jc w:val="center"/>
              <w:rPr>
                <w:rFonts w:hAnsi="Times New Roman" w:ascii="Times New Roman"/>
                <w:sz w:val="16"/>
                <w:szCs w:val="16"/>
              </w:rPr>
            </w:pPr>
            <w:r w:rsidRPr="00E07A2C">
              <w:rPr>
                <w:rFonts w:eastAsia="Times New Roman" w:hAnsi="Times New Roman" w:ascii="Times New Roman"/>
                <w:sz w:val="16"/>
                <w:szCs w:val="16"/>
                <w:lang w:eastAsia="hr-HR"/>
              </w:rPr>
              <w:t>210.073,24</w:t>
            </w:r>
          </w:p>
        </w:tc>
        <w:tc>
          <w:tcPr>
            <w:tcW w:type="pct" w:w="509"/>
          </w:tcPr>
          <w:p w:rsidRDefault="00EF7F8D" w:rsidP="009A16BD" w:rsidR="00EF7F8D" w:rsidRPr="00E07A2C">
            <w:pPr>
              <w:pStyle w:val="Bezproreda"/>
              <w:spacing w:before="60"/>
              <w:ind w:right="-57" w:left="-57"/>
              <w:jc w:val="center"/>
              <w:rPr>
                <w:rFonts w:hAnsi="Times New Roman" w:ascii="Times New Roman"/>
                <w:sz w:val="16"/>
                <w:szCs w:val="16"/>
              </w:rPr>
            </w:pPr>
          </w:p>
          <w:p w:rsidRDefault="00EF7F8D" w:rsidP="009A16BD" w:rsidR="00EF7F8D"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w:t>
            </w:r>
          </w:p>
          <w:p w:rsidRDefault="00EF7F8D" w:rsidP="009A16BD" w:rsidR="00EF7F8D" w:rsidRPr="00E07A2C">
            <w:pPr>
              <w:pStyle w:val="Bezproreda"/>
              <w:spacing w:before="60"/>
              <w:ind w:right="-57" w:left="-57"/>
              <w:jc w:val="center"/>
              <w:rPr>
                <w:rFonts w:hAnsi="Times New Roman" w:ascii="Times New Roman"/>
                <w:sz w:val="16"/>
                <w:szCs w:val="16"/>
              </w:rPr>
            </w:pPr>
          </w:p>
        </w:tc>
        <w:tc>
          <w:tcPr>
            <w:tcW w:type="pct" w:w="436"/>
          </w:tcPr>
          <w:p w:rsidRDefault="00EF7F8D" w:rsidP="009A16BD" w:rsidR="00EF7F8D" w:rsidRPr="00E07A2C">
            <w:pPr>
              <w:pStyle w:val="Bezproreda"/>
              <w:spacing w:before="60"/>
              <w:ind w:right="-57" w:left="-57"/>
              <w:jc w:val="center"/>
              <w:rPr>
                <w:rFonts w:hAnsi="Times New Roman" w:ascii="Times New Roman"/>
                <w:sz w:val="16"/>
                <w:szCs w:val="16"/>
              </w:rPr>
            </w:pPr>
          </w:p>
          <w:p w:rsidRDefault="00EF7F8D" w:rsidP="009A16BD" w:rsidR="00EF7F8D"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w:t>
            </w:r>
          </w:p>
        </w:tc>
      </w:tr>
      <w:tr w:rsidTr="009A16BD" w:rsidR="009A16BD" w:rsidRPr="00DB4638">
        <w:tc>
          <w:tcPr>
            <w:tcW w:type="pct" w:w="265"/>
          </w:tcPr>
          <w:p w:rsidRDefault="00EF7F8D" w:rsidP="009A16BD" w:rsidR="00EF7F8D" w:rsidRPr="00E07A2C">
            <w:pPr>
              <w:pStyle w:val="Bezproreda"/>
              <w:spacing w:before="60"/>
              <w:ind w:right="-57" w:left="-57"/>
              <w:jc w:val="center"/>
              <w:rPr>
                <w:rFonts w:hAnsi="Times New Roman" w:ascii="Times New Roman"/>
                <w:sz w:val="16"/>
                <w:szCs w:val="16"/>
              </w:rPr>
            </w:pPr>
          </w:p>
          <w:p w:rsidRDefault="00DB2E35" w:rsidP="009A16BD" w:rsidR="00EF7F8D"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31</w:t>
            </w:r>
            <w:r w:rsidR="00EF7F8D" w:rsidRPr="00E07A2C">
              <w:rPr>
                <w:rFonts w:hAnsi="Times New Roman" w:ascii="Times New Roman"/>
                <w:sz w:val="16"/>
                <w:szCs w:val="16"/>
              </w:rPr>
              <w:t>.</w:t>
            </w:r>
          </w:p>
        </w:tc>
        <w:tc>
          <w:tcPr>
            <w:tcW w:type="pct" w:w="736"/>
          </w:tcPr>
          <w:p w:rsidRDefault="00EF7F8D" w:rsidP="009A16BD" w:rsidR="00EF7F8D" w:rsidRPr="00E07A2C">
            <w:pPr>
              <w:pStyle w:val="Bezproreda"/>
              <w:spacing w:before="60"/>
              <w:ind w:right="-57" w:left="-57"/>
              <w:jc w:val="center"/>
              <w:rPr>
                <w:rFonts w:hAnsi="Times New Roman" w:ascii="Times New Roman"/>
                <w:sz w:val="16"/>
                <w:szCs w:val="16"/>
              </w:rPr>
            </w:pPr>
          </w:p>
          <w:p w:rsidRDefault="00DB2E35" w:rsidP="009A16BD" w:rsidR="00EF7F8D" w:rsidRPr="00E07A2C">
            <w:pPr>
              <w:pStyle w:val="Bezproreda"/>
              <w:spacing w:before="60"/>
              <w:ind w:right="-57" w:left="-57"/>
              <w:jc w:val="center"/>
              <w:rPr>
                <w:rFonts w:hAnsi="Times New Roman" w:ascii="Times New Roman"/>
                <w:sz w:val="16"/>
                <w:szCs w:val="16"/>
              </w:rPr>
            </w:pPr>
            <w:r w:rsidRPr="00E07A2C">
              <w:rPr>
                <w:rFonts w:eastAsia="Times New Roman" w:hAnsi="Times New Roman" w:ascii="Times New Roman"/>
                <w:sz w:val="16"/>
                <w:szCs w:val="16"/>
                <w:lang w:eastAsia="hr-HR"/>
              </w:rPr>
              <w:t>Adriatic Assets d.o.o.</w:t>
            </w:r>
          </w:p>
        </w:tc>
        <w:tc>
          <w:tcPr>
            <w:tcW w:type="pct" w:w="654"/>
          </w:tcPr>
          <w:p w:rsidRDefault="009A16BD" w:rsidP="009A16BD" w:rsidR="009A16BD">
            <w:pPr>
              <w:pStyle w:val="Bezproreda"/>
              <w:spacing w:before="60"/>
              <w:ind w:right="-57" w:left="-57"/>
              <w:jc w:val="center"/>
              <w:rPr>
                <w:rFonts w:eastAsia="Times New Roman" w:hAnsi="Times New Roman" w:ascii="Times New Roman"/>
                <w:sz w:val="16"/>
                <w:szCs w:val="16"/>
                <w:lang w:eastAsia="hr-HR"/>
              </w:rPr>
            </w:pPr>
          </w:p>
          <w:p w:rsidRDefault="00DB2E35" w:rsidP="009A16BD" w:rsidR="00EF7F8D" w:rsidRPr="00E07A2C">
            <w:pPr>
              <w:pStyle w:val="Bezproreda"/>
              <w:spacing w:before="60"/>
              <w:ind w:right="-57" w:left="-57"/>
              <w:jc w:val="center"/>
              <w:rPr>
                <w:rFonts w:hAnsi="Times New Roman" w:ascii="Times New Roman"/>
                <w:sz w:val="16"/>
                <w:szCs w:val="16"/>
              </w:rPr>
            </w:pPr>
            <w:r w:rsidRPr="00E07A2C">
              <w:rPr>
                <w:rFonts w:eastAsia="Times New Roman" w:hAnsi="Times New Roman" w:ascii="Times New Roman"/>
                <w:sz w:val="16"/>
                <w:szCs w:val="16"/>
                <w:lang w:eastAsia="hr-HR"/>
              </w:rPr>
              <w:t>18846383988</w:t>
            </w:r>
          </w:p>
        </w:tc>
        <w:tc>
          <w:tcPr>
            <w:tcW w:type="pct" w:w="800"/>
          </w:tcPr>
          <w:p w:rsidRDefault="00EF7F8D" w:rsidP="009A16BD" w:rsidR="00EF7F8D" w:rsidRPr="00E07A2C">
            <w:pPr>
              <w:pStyle w:val="Bezproreda"/>
              <w:spacing w:before="60"/>
              <w:ind w:right="-113" w:left="-57"/>
              <w:jc w:val="center"/>
              <w:rPr>
                <w:rFonts w:hAnsi="Times New Roman" w:ascii="Times New Roman"/>
                <w:sz w:val="16"/>
                <w:szCs w:val="16"/>
              </w:rPr>
            </w:pPr>
          </w:p>
          <w:p w:rsidRDefault="00DB2E35" w:rsidP="009A16BD" w:rsidR="00EF7F8D" w:rsidRPr="00E07A2C">
            <w:pPr>
              <w:pStyle w:val="Bezproreda"/>
              <w:ind w:right="-113" w:left="-57"/>
              <w:jc w:val="center"/>
              <w:rPr>
                <w:rFonts w:hAnsi="Times New Roman" w:ascii="Times New Roman"/>
                <w:sz w:val="16"/>
                <w:szCs w:val="16"/>
              </w:rPr>
            </w:pPr>
            <w:r w:rsidRPr="00E07A2C">
              <w:rPr>
                <w:rFonts w:eastAsia="Times New Roman" w:hAnsi="Times New Roman" w:ascii="Times New Roman"/>
                <w:sz w:val="16"/>
                <w:szCs w:val="16"/>
                <w:lang w:eastAsia="hr-HR"/>
              </w:rPr>
              <w:t>Zagreb, Radnička cesta 80</w:t>
            </w:r>
          </w:p>
        </w:tc>
        <w:tc>
          <w:tcPr>
            <w:tcW w:type="pct" w:w="945"/>
          </w:tcPr>
          <w:p w:rsidRDefault="00EF7F8D" w:rsidP="009A16BD" w:rsidR="00EF7F8D" w:rsidRPr="00E07A2C">
            <w:pPr>
              <w:pStyle w:val="Bezproreda"/>
              <w:spacing w:before="60"/>
              <w:ind w:right="-57" w:left="-57"/>
              <w:jc w:val="center"/>
              <w:rPr>
                <w:rFonts w:hAnsi="Times New Roman" w:ascii="Times New Roman"/>
                <w:sz w:val="16"/>
                <w:szCs w:val="16"/>
              </w:rPr>
            </w:pPr>
          </w:p>
          <w:p w:rsidRDefault="00DB2E35" w:rsidP="009A16BD" w:rsidR="00EF7F8D" w:rsidRPr="00E07A2C">
            <w:pPr>
              <w:pStyle w:val="Bezproreda"/>
              <w:spacing w:before="60"/>
              <w:ind w:right="-57" w:left="-57"/>
              <w:jc w:val="center"/>
              <w:rPr>
                <w:rFonts w:hAnsi="Times New Roman" w:ascii="Times New Roman"/>
                <w:sz w:val="16"/>
                <w:szCs w:val="16"/>
              </w:rPr>
            </w:pPr>
            <w:r w:rsidRPr="00E07A2C">
              <w:rPr>
                <w:rFonts w:eastAsia="Times New Roman" w:hAnsi="Times New Roman" w:ascii="Times New Roman"/>
                <w:sz w:val="16"/>
                <w:szCs w:val="16"/>
                <w:lang w:eastAsia="hr-HR"/>
              </w:rPr>
              <w:t>23.908.228,12</w:t>
            </w:r>
          </w:p>
        </w:tc>
        <w:tc>
          <w:tcPr>
            <w:tcW w:type="pct" w:w="655"/>
          </w:tcPr>
          <w:p w:rsidRDefault="007A1A77" w:rsidP="009A16BD" w:rsidR="007A1A77">
            <w:pPr>
              <w:pStyle w:val="Bezproreda"/>
              <w:tabs>
                <w:tab w:pos="387" w:val="center"/>
              </w:tabs>
              <w:spacing w:before="60"/>
              <w:ind w:right="-57" w:left="-57"/>
              <w:rPr>
                <w:rFonts w:eastAsia="Times New Roman" w:hAnsi="Times New Roman" w:ascii="Times New Roman"/>
                <w:sz w:val="16"/>
                <w:szCs w:val="16"/>
                <w:lang w:eastAsia="hr-HR"/>
              </w:rPr>
            </w:pPr>
          </w:p>
          <w:p w:rsidRDefault="00DB2E35" w:rsidP="007A1A77" w:rsidR="00EF7F8D" w:rsidRPr="00E07A2C">
            <w:pPr>
              <w:pStyle w:val="Bezproreda"/>
              <w:tabs>
                <w:tab w:pos="387" w:val="center"/>
              </w:tabs>
              <w:spacing w:before="60"/>
              <w:ind w:right="-57" w:left="-57"/>
              <w:jc w:val="center"/>
              <w:rPr>
                <w:rFonts w:hAnsi="Times New Roman" w:ascii="Times New Roman"/>
                <w:sz w:val="16"/>
                <w:szCs w:val="16"/>
              </w:rPr>
            </w:pPr>
            <w:r w:rsidRPr="00E07A2C">
              <w:rPr>
                <w:rFonts w:eastAsia="Times New Roman" w:hAnsi="Times New Roman" w:ascii="Times New Roman"/>
                <w:sz w:val="16"/>
                <w:szCs w:val="16"/>
                <w:lang w:eastAsia="hr-HR"/>
              </w:rPr>
              <w:t>23.908.228,12</w:t>
            </w:r>
          </w:p>
        </w:tc>
        <w:tc>
          <w:tcPr>
            <w:tcW w:type="pct" w:w="509"/>
          </w:tcPr>
          <w:p w:rsidRDefault="00EF7F8D" w:rsidP="009A16BD" w:rsidR="00EF7F8D" w:rsidRPr="00E07A2C">
            <w:pPr>
              <w:pStyle w:val="Bezproreda"/>
              <w:spacing w:before="60"/>
              <w:ind w:right="-57" w:left="-57"/>
              <w:jc w:val="center"/>
              <w:rPr>
                <w:rFonts w:hAnsi="Times New Roman" w:ascii="Times New Roman"/>
                <w:sz w:val="16"/>
                <w:szCs w:val="16"/>
              </w:rPr>
            </w:pPr>
          </w:p>
          <w:p w:rsidRDefault="00EF7F8D" w:rsidP="009A16BD" w:rsidR="00EF7F8D"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w:t>
            </w:r>
          </w:p>
        </w:tc>
        <w:tc>
          <w:tcPr>
            <w:tcW w:type="pct" w:w="436"/>
          </w:tcPr>
          <w:p w:rsidRDefault="00EF7F8D" w:rsidP="009A16BD" w:rsidR="00EF7F8D" w:rsidRPr="00E07A2C">
            <w:pPr>
              <w:pStyle w:val="Bezproreda"/>
              <w:spacing w:before="60"/>
              <w:ind w:right="-57" w:left="-57"/>
              <w:jc w:val="center"/>
              <w:rPr>
                <w:rFonts w:hAnsi="Times New Roman" w:ascii="Times New Roman"/>
                <w:sz w:val="16"/>
                <w:szCs w:val="16"/>
              </w:rPr>
            </w:pPr>
          </w:p>
          <w:p w:rsidRDefault="00EF7F8D" w:rsidP="009A16BD" w:rsidR="00EF7F8D"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w:t>
            </w:r>
          </w:p>
        </w:tc>
      </w:tr>
      <w:tr w:rsidTr="009A16BD" w:rsidR="009A16BD" w:rsidRPr="00DB4638">
        <w:tc>
          <w:tcPr>
            <w:tcW w:type="pct" w:w="265"/>
          </w:tcPr>
          <w:p w:rsidRDefault="00EF7F8D" w:rsidP="009A16BD" w:rsidR="00EF7F8D" w:rsidRPr="00E07A2C">
            <w:pPr>
              <w:pStyle w:val="Bezproreda"/>
              <w:spacing w:before="60"/>
              <w:ind w:right="-57" w:left="-57"/>
              <w:jc w:val="center"/>
              <w:rPr>
                <w:rFonts w:hAnsi="Times New Roman" w:ascii="Times New Roman"/>
                <w:sz w:val="16"/>
                <w:szCs w:val="16"/>
              </w:rPr>
            </w:pPr>
          </w:p>
          <w:p w:rsidRDefault="00DB2E35" w:rsidP="009A16BD" w:rsidR="00EF7F8D"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32</w:t>
            </w:r>
            <w:r w:rsidR="00EF7F8D" w:rsidRPr="00E07A2C">
              <w:rPr>
                <w:rFonts w:hAnsi="Times New Roman" w:ascii="Times New Roman"/>
                <w:sz w:val="16"/>
                <w:szCs w:val="16"/>
              </w:rPr>
              <w:t>.</w:t>
            </w:r>
          </w:p>
        </w:tc>
        <w:tc>
          <w:tcPr>
            <w:tcW w:type="pct" w:w="736"/>
          </w:tcPr>
          <w:p w:rsidRDefault="00EF7F8D" w:rsidP="009A16BD" w:rsidR="00EF7F8D" w:rsidRPr="00E07A2C">
            <w:pPr>
              <w:pStyle w:val="Bezproreda"/>
              <w:spacing w:before="60"/>
              <w:ind w:right="-57" w:left="-57"/>
              <w:jc w:val="center"/>
              <w:rPr>
                <w:rFonts w:hAnsi="Times New Roman" w:ascii="Times New Roman"/>
                <w:sz w:val="16"/>
                <w:szCs w:val="16"/>
              </w:rPr>
            </w:pPr>
          </w:p>
          <w:p w:rsidRDefault="00DB2E35" w:rsidP="009A16BD" w:rsidR="00EF7F8D"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lang w:eastAsia="hr-HR"/>
              </w:rPr>
              <w:t>Sberbank d.d</w:t>
            </w:r>
            <w:r w:rsidR="009A16BD">
              <w:rPr>
                <w:rFonts w:hAnsi="Times New Roman" w:ascii="Times New Roman"/>
                <w:sz w:val="16"/>
                <w:szCs w:val="16"/>
                <w:lang w:eastAsia="hr-HR"/>
              </w:rPr>
              <w:t>.</w:t>
            </w:r>
            <w:r w:rsidRPr="00E07A2C">
              <w:rPr>
                <w:rFonts w:hAnsi="Times New Roman" w:ascii="Times New Roman"/>
                <w:sz w:val="16"/>
                <w:szCs w:val="16"/>
                <w:lang w:eastAsia="hr-HR"/>
              </w:rPr>
              <w:t xml:space="preserve"> </w:t>
            </w:r>
          </w:p>
        </w:tc>
        <w:tc>
          <w:tcPr>
            <w:tcW w:type="pct" w:w="654"/>
          </w:tcPr>
          <w:p w:rsidRDefault="009A16BD" w:rsidP="009A16BD" w:rsidR="009A16BD">
            <w:pPr>
              <w:pStyle w:val="Bezproreda"/>
              <w:spacing w:before="60"/>
              <w:ind w:right="-57" w:left="-57"/>
              <w:jc w:val="center"/>
              <w:rPr>
                <w:rFonts w:hAnsi="Times New Roman" w:ascii="Times New Roman"/>
                <w:sz w:val="16"/>
                <w:szCs w:val="16"/>
                <w:lang w:eastAsia="hr-HR"/>
              </w:rPr>
            </w:pPr>
          </w:p>
          <w:p w:rsidRDefault="00DB2E35" w:rsidP="009A16BD" w:rsidR="00EF7F8D"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lang w:eastAsia="hr-HR"/>
              </w:rPr>
              <w:t>78427478595</w:t>
            </w:r>
          </w:p>
        </w:tc>
        <w:tc>
          <w:tcPr>
            <w:tcW w:type="pct" w:w="800"/>
          </w:tcPr>
          <w:p w:rsidRDefault="00EF7F8D" w:rsidP="009A16BD" w:rsidR="00EF7F8D" w:rsidRPr="00E07A2C">
            <w:pPr>
              <w:pStyle w:val="Bezproreda"/>
              <w:spacing w:before="60"/>
              <w:ind w:right="-113" w:left="-57"/>
              <w:jc w:val="center"/>
              <w:rPr>
                <w:rFonts w:hAnsi="Times New Roman" w:ascii="Times New Roman"/>
                <w:sz w:val="16"/>
                <w:szCs w:val="16"/>
              </w:rPr>
            </w:pPr>
          </w:p>
          <w:p w:rsidRDefault="00DB2E35" w:rsidP="009A16BD" w:rsidR="00EF7F8D" w:rsidRPr="00E07A2C">
            <w:pPr>
              <w:pStyle w:val="Bezproreda"/>
              <w:ind w:right="-113" w:left="-57"/>
              <w:jc w:val="center"/>
              <w:rPr>
                <w:rFonts w:hAnsi="Times New Roman" w:ascii="Times New Roman"/>
                <w:sz w:val="16"/>
                <w:szCs w:val="16"/>
              </w:rPr>
            </w:pPr>
            <w:r w:rsidRPr="00E07A2C">
              <w:rPr>
                <w:rFonts w:hAnsi="Times New Roman" w:ascii="Times New Roman"/>
                <w:sz w:val="16"/>
                <w:szCs w:val="16"/>
                <w:lang w:eastAsia="hr-HR"/>
              </w:rPr>
              <w:t>Zagreb, Varašavska 9</w:t>
            </w:r>
          </w:p>
        </w:tc>
        <w:tc>
          <w:tcPr>
            <w:tcW w:type="pct" w:w="945"/>
          </w:tcPr>
          <w:p w:rsidRDefault="007A1A77" w:rsidP="009A16BD" w:rsidR="007A1A77">
            <w:pPr>
              <w:pStyle w:val="Bezproreda"/>
              <w:spacing w:before="60"/>
              <w:ind w:right="-57" w:left="-57"/>
              <w:jc w:val="center"/>
              <w:rPr>
                <w:rFonts w:hAnsi="Times New Roman" w:ascii="Times New Roman"/>
                <w:sz w:val="16"/>
                <w:szCs w:val="16"/>
                <w:lang w:eastAsia="hr-HR"/>
              </w:rPr>
            </w:pPr>
          </w:p>
          <w:p w:rsidRDefault="00DB2E35" w:rsidP="009A16BD" w:rsidR="00EF7F8D"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lang w:eastAsia="hr-HR"/>
              </w:rPr>
              <w:t>13.600.451,32</w:t>
            </w:r>
          </w:p>
        </w:tc>
        <w:tc>
          <w:tcPr>
            <w:tcW w:type="pct" w:w="655"/>
          </w:tcPr>
          <w:p w:rsidRDefault="007A1A77" w:rsidP="009A16BD" w:rsidR="007A1A77">
            <w:pPr>
              <w:pStyle w:val="Bezproreda"/>
              <w:spacing w:before="60"/>
              <w:ind w:right="-57" w:left="-57"/>
              <w:jc w:val="center"/>
              <w:rPr>
                <w:rFonts w:hAnsi="Times New Roman" w:ascii="Times New Roman"/>
                <w:sz w:val="16"/>
                <w:szCs w:val="16"/>
                <w:lang w:eastAsia="hr-HR"/>
              </w:rPr>
            </w:pPr>
          </w:p>
          <w:p w:rsidRDefault="00DB2E35" w:rsidP="009A16BD" w:rsidR="00EF7F8D"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lang w:eastAsia="hr-HR"/>
              </w:rPr>
              <w:t>13.600.451,32</w:t>
            </w:r>
          </w:p>
        </w:tc>
        <w:tc>
          <w:tcPr>
            <w:tcW w:type="pct" w:w="509"/>
          </w:tcPr>
          <w:p w:rsidRDefault="007A1A77" w:rsidP="009A16BD" w:rsidR="007A1A77">
            <w:pPr>
              <w:pStyle w:val="Bezproreda"/>
              <w:spacing w:before="60"/>
              <w:ind w:right="-57" w:left="-57"/>
              <w:jc w:val="center"/>
              <w:rPr>
                <w:rFonts w:hAnsi="Times New Roman" w:ascii="Times New Roman"/>
                <w:sz w:val="16"/>
                <w:szCs w:val="16"/>
              </w:rPr>
            </w:pPr>
          </w:p>
          <w:p w:rsidRDefault="00DB2E35" w:rsidP="009A16BD" w:rsidR="00EF7F8D"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w:t>
            </w:r>
          </w:p>
        </w:tc>
        <w:tc>
          <w:tcPr>
            <w:tcW w:type="pct" w:w="436"/>
          </w:tcPr>
          <w:p w:rsidRDefault="007A1A77" w:rsidP="009A16BD" w:rsidR="007A1A77">
            <w:pPr>
              <w:pStyle w:val="Bezproreda"/>
              <w:spacing w:before="60"/>
              <w:ind w:right="-57" w:left="-57"/>
              <w:jc w:val="center"/>
              <w:rPr>
                <w:rFonts w:hAnsi="Times New Roman" w:ascii="Times New Roman"/>
                <w:sz w:val="16"/>
                <w:szCs w:val="16"/>
              </w:rPr>
            </w:pPr>
          </w:p>
          <w:p w:rsidRDefault="00DB2E35" w:rsidP="009A16BD" w:rsidR="00EF7F8D" w:rsidRPr="00E07A2C">
            <w:pPr>
              <w:pStyle w:val="Bezproreda"/>
              <w:spacing w:before="60"/>
              <w:ind w:right="-57" w:left="-57"/>
              <w:jc w:val="center"/>
              <w:rPr>
                <w:rFonts w:hAnsi="Times New Roman" w:ascii="Times New Roman"/>
                <w:sz w:val="16"/>
                <w:szCs w:val="16"/>
              </w:rPr>
            </w:pPr>
            <w:r w:rsidRPr="00E07A2C">
              <w:rPr>
                <w:rFonts w:hAnsi="Times New Roman" w:ascii="Times New Roman"/>
                <w:sz w:val="16"/>
                <w:szCs w:val="16"/>
              </w:rPr>
              <w:t>/</w:t>
            </w:r>
          </w:p>
        </w:tc>
      </w:tr>
      <w:tr w:rsidTr="009A16BD" w:rsidR="009A16BD" w:rsidRPr="00DB4638">
        <w:tc>
          <w:tcPr>
            <w:tcW w:type="pct" w:w="265"/>
          </w:tcPr>
          <w:p w:rsidRDefault="009A16BD" w:rsidP="009A16BD" w:rsidR="009A16BD">
            <w:pPr>
              <w:pStyle w:val="Bezproreda"/>
              <w:spacing w:before="60"/>
              <w:ind w:right="-57" w:left="-57"/>
              <w:jc w:val="center"/>
              <w:rPr>
                <w:rFonts w:hAnsi="Times New Roman" w:ascii="Times New Roman"/>
                <w:sz w:val="16"/>
                <w:szCs w:val="16"/>
              </w:rPr>
            </w:pPr>
          </w:p>
          <w:p w:rsidRDefault="00DB2E35" w:rsidP="009A16BD" w:rsidR="00EF7F8D"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33</w:t>
            </w:r>
            <w:r w:rsidR="009A16BD">
              <w:rPr>
                <w:rFonts w:hAnsi="Times New Roman" w:ascii="Times New Roman"/>
                <w:sz w:val="16"/>
                <w:szCs w:val="16"/>
              </w:rPr>
              <w:t>.</w:t>
            </w:r>
          </w:p>
        </w:tc>
        <w:tc>
          <w:tcPr>
            <w:tcW w:type="pct" w:w="736"/>
          </w:tcPr>
          <w:p w:rsidRDefault="00EF7F8D" w:rsidP="009A16BD" w:rsidR="00EF7F8D" w:rsidRPr="00E07A2C">
            <w:pPr>
              <w:pStyle w:val="Bezproreda"/>
              <w:spacing w:before="60"/>
              <w:ind w:right="-57" w:left="-57"/>
              <w:jc w:val="center"/>
              <w:rPr>
                <w:rFonts w:hAnsi="Times New Roman" w:ascii="Times New Roman"/>
                <w:sz w:val="16"/>
                <w:szCs w:val="16"/>
              </w:rPr>
            </w:pPr>
          </w:p>
          <w:p w:rsidRDefault="007A1A77" w:rsidP="007A1A77" w:rsidR="00EF7F8D" w:rsidRPr="007A1A77">
            <w:pPr>
              <w:pStyle w:val="Bezproreda"/>
              <w:spacing w:before="60"/>
              <w:ind w:right="-57" w:left="-57"/>
              <w:jc w:val="center"/>
              <w:rPr>
                <w:rFonts w:hAnsi="Times New Roman" w:ascii="Times New Roman"/>
                <w:sz w:val="16"/>
                <w:szCs w:val="16"/>
              </w:rPr>
            </w:pPr>
            <w:r w:rsidRPr="007A1A77">
              <w:rPr>
                <w:rFonts w:hAnsi="Times New Roman" w:ascii="Times New Roman"/>
                <w:sz w:val="16"/>
                <w:szCs w:val="16"/>
                <w:lang w:eastAsia="hr-HR"/>
              </w:rPr>
              <w:t>APS DELTA S.A.</w:t>
            </w:r>
            <w:r w:rsidRPr="007A1A77">
              <w:rPr>
                <w:rFonts w:eastAsia="Times New Roman" w:hAnsi="Times New Roman" w:ascii="Times New Roman"/>
                <w:sz w:val="16"/>
                <w:szCs w:val="16"/>
                <w:lang w:eastAsia="hr-HR"/>
              </w:rPr>
              <w:t>, (kao pravni slijednik ZAGREBAČKE BANKE d.d.)</w:t>
            </w:r>
          </w:p>
        </w:tc>
        <w:tc>
          <w:tcPr>
            <w:tcW w:type="pct" w:w="654"/>
          </w:tcPr>
          <w:p w:rsidRDefault="007A1A77" w:rsidP="009A16BD" w:rsidR="007A1A77">
            <w:pPr>
              <w:pStyle w:val="Bezproreda"/>
              <w:spacing w:before="60"/>
              <w:ind w:right="-57" w:left="-57"/>
              <w:jc w:val="center"/>
              <w:rPr>
                <w:rFonts w:eastAsia="Times New Roman" w:hAnsi="Times New Roman" w:ascii="Times New Roman"/>
                <w:sz w:val="16"/>
                <w:szCs w:val="16"/>
                <w:lang w:eastAsia="hr-HR"/>
              </w:rPr>
            </w:pPr>
          </w:p>
          <w:p w:rsidRDefault="007A1A77" w:rsidP="009A16BD" w:rsidR="00EF7F8D" w:rsidRPr="00E07A2C">
            <w:pPr>
              <w:pStyle w:val="Bezproreda"/>
              <w:spacing w:before="60"/>
              <w:ind w:right="-57" w:left="-57"/>
              <w:jc w:val="center"/>
              <w:rPr>
                <w:rFonts w:hAnsi="Times New Roman" w:ascii="Times New Roman"/>
                <w:sz w:val="16"/>
                <w:szCs w:val="16"/>
              </w:rPr>
            </w:pPr>
            <w:r w:rsidRPr="007A1A77">
              <w:rPr>
                <w:rFonts w:eastAsia="Times New Roman" w:hAnsi="Times New Roman" w:ascii="Times New Roman"/>
                <w:sz w:val="16"/>
                <w:szCs w:val="16"/>
                <w:lang w:eastAsia="hr-HR"/>
              </w:rPr>
              <w:t>45421012929</w:t>
            </w:r>
          </w:p>
        </w:tc>
        <w:tc>
          <w:tcPr>
            <w:tcW w:type="pct" w:w="800"/>
          </w:tcPr>
          <w:p w:rsidRDefault="009A16BD" w:rsidP="009A16BD" w:rsidR="009A16BD">
            <w:pPr>
              <w:pStyle w:val="Bezproreda"/>
              <w:ind w:right="-113" w:left="-57"/>
              <w:jc w:val="center"/>
              <w:rPr>
                <w:rFonts w:eastAsia="Times New Roman" w:hAnsi="Times New Roman" w:ascii="Times New Roman"/>
                <w:sz w:val="16"/>
                <w:szCs w:val="16"/>
                <w:lang w:eastAsia="hr-HR"/>
              </w:rPr>
            </w:pPr>
          </w:p>
          <w:p w:rsidRDefault="007A1A77" w:rsidP="009A16BD" w:rsidR="00EF7F8D" w:rsidRPr="00E07A2C">
            <w:pPr>
              <w:pStyle w:val="Bezproreda"/>
              <w:ind w:right="-113" w:left="-57"/>
              <w:jc w:val="center"/>
              <w:rPr>
                <w:rFonts w:hAnsi="Times New Roman" w:ascii="Times New Roman"/>
                <w:sz w:val="16"/>
                <w:szCs w:val="16"/>
              </w:rPr>
            </w:pPr>
            <w:r w:rsidRPr="007A1A77">
              <w:rPr>
                <w:rFonts w:eastAsia="Times New Roman" w:hAnsi="Times New Roman" w:ascii="Times New Roman"/>
                <w:sz w:val="16"/>
                <w:szCs w:val="16"/>
                <w:lang w:eastAsia="hr-HR"/>
              </w:rPr>
              <w:t>1 rue Jean Piret L-2350 – Luksemburg</w:t>
            </w:r>
          </w:p>
        </w:tc>
        <w:tc>
          <w:tcPr>
            <w:tcW w:type="pct" w:w="945"/>
          </w:tcPr>
          <w:p w:rsidRDefault="00EF7F8D" w:rsidP="009A16BD" w:rsidR="00EF7F8D" w:rsidRPr="00E07A2C">
            <w:pPr>
              <w:pStyle w:val="Bezproreda"/>
              <w:spacing w:before="60"/>
              <w:ind w:right="-57" w:left="-57"/>
              <w:jc w:val="center"/>
              <w:rPr>
                <w:rFonts w:hAnsi="Times New Roman" w:ascii="Times New Roman"/>
                <w:sz w:val="16"/>
                <w:szCs w:val="16"/>
              </w:rPr>
            </w:pPr>
          </w:p>
          <w:p w:rsidRDefault="00DB2E35" w:rsidP="009A16BD" w:rsidR="00EF7F8D" w:rsidRPr="00E07A2C">
            <w:pPr>
              <w:pStyle w:val="Bezproreda"/>
              <w:spacing w:before="60"/>
              <w:ind w:right="-57" w:left="-57"/>
              <w:jc w:val="center"/>
              <w:rPr>
                <w:rFonts w:hAnsi="Times New Roman" w:ascii="Times New Roman"/>
                <w:sz w:val="16"/>
                <w:szCs w:val="16"/>
              </w:rPr>
            </w:pPr>
            <w:r w:rsidRPr="00E07A2C">
              <w:rPr>
                <w:rFonts w:eastAsia="Times New Roman" w:hAnsi="Times New Roman" w:ascii="Times New Roman"/>
                <w:sz w:val="16"/>
                <w:szCs w:val="16"/>
                <w:lang w:eastAsia="hr-HR"/>
              </w:rPr>
              <w:t>139.535.773,36</w:t>
            </w:r>
          </w:p>
        </w:tc>
        <w:tc>
          <w:tcPr>
            <w:tcW w:type="pct" w:w="655"/>
          </w:tcPr>
          <w:p w:rsidRDefault="00EF7F8D" w:rsidP="009A16BD" w:rsidR="00EF7F8D" w:rsidRPr="00E07A2C">
            <w:pPr>
              <w:pStyle w:val="Bezproreda"/>
              <w:spacing w:before="60"/>
              <w:ind w:right="-57" w:left="-57"/>
              <w:jc w:val="center"/>
              <w:rPr>
                <w:rFonts w:hAnsi="Times New Roman" w:ascii="Times New Roman"/>
                <w:sz w:val="16"/>
                <w:szCs w:val="16"/>
              </w:rPr>
            </w:pPr>
          </w:p>
          <w:p w:rsidRDefault="00DB2E35" w:rsidP="009A16BD" w:rsidR="00EF7F8D" w:rsidRPr="00E07A2C">
            <w:pPr>
              <w:pStyle w:val="Bezproreda"/>
              <w:spacing w:before="60"/>
              <w:ind w:right="-57" w:left="-57"/>
              <w:jc w:val="center"/>
              <w:rPr>
                <w:rFonts w:hAnsi="Times New Roman" w:ascii="Times New Roman"/>
                <w:sz w:val="16"/>
                <w:szCs w:val="16"/>
              </w:rPr>
            </w:pPr>
            <w:r w:rsidRPr="00E07A2C">
              <w:rPr>
                <w:rFonts w:eastAsia="Times New Roman" w:hAnsi="Times New Roman" w:ascii="Times New Roman"/>
                <w:sz w:val="16"/>
                <w:szCs w:val="16"/>
                <w:lang w:eastAsia="hr-HR"/>
              </w:rPr>
              <w:t>139.535.773,36</w:t>
            </w:r>
          </w:p>
        </w:tc>
        <w:tc>
          <w:tcPr>
            <w:tcW w:type="pct" w:w="509"/>
          </w:tcPr>
          <w:p w:rsidRDefault="00EF7F8D" w:rsidP="009A16BD" w:rsidR="00EF7F8D">
            <w:pPr>
              <w:pStyle w:val="Bezproreda"/>
              <w:spacing w:before="60"/>
              <w:ind w:right="-57" w:left="-57"/>
              <w:jc w:val="center"/>
              <w:rPr>
                <w:rFonts w:hAnsi="Times New Roman" w:ascii="Times New Roman"/>
                <w:sz w:val="16"/>
                <w:szCs w:val="16"/>
              </w:rPr>
            </w:pPr>
          </w:p>
          <w:p w:rsidRDefault="00EF7F8D" w:rsidP="009A16BD" w:rsidR="00EF7F8D"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c>
          <w:tcPr>
            <w:tcW w:type="pct" w:w="436"/>
          </w:tcPr>
          <w:p w:rsidRDefault="00EF7F8D" w:rsidP="009A16BD" w:rsidR="00EF7F8D">
            <w:pPr>
              <w:pStyle w:val="Bezproreda"/>
              <w:spacing w:before="60"/>
              <w:ind w:right="-57" w:left="-57"/>
              <w:jc w:val="center"/>
              <w:rPr>
                <w:rFonts w:hAnsi="Times New Roman" w:ascii="Times New Roman"/>
                <w:sz w:val="16"/>
                <w:szCs w:val="16"/>
              </w:rPr>
            </w:pPr>
          </w:p>
          <w:p w:rsidRDefault="00EF7F8D" w:rsidP="009A16BD" w:rsidR="00EF7F8D"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r>
      <w:tr w:rsidTr="009A16BD" w:rsidR="007A1A77" w:rsidRPr="00DB4638">
        <w:tc>
          <w:tcPr>
            <w:tcW w:type="pct" w:w="265"/>
          </w:tcPr>
          <w:p w:rsidRDefault="007A1A77" w:rsidP="009A16BD" w:rsidR="007A1A77" w:rsidRPr="007A1A77">
            <w:pPr>
              <w:pStyle w:val="Bezproreda"/>
              <w:spacing w:before="60"/>
              <w:ind w:right="-57" w:left="-57"/>
              <w:jc w:val="center"/>
              <w:rPr>
                <w:rFonts w:hAnsi="Times New Roman" w:ascii="Times New Roman"/>
                <w:sz w:val="16"/>
                <w:szCs w:val="16"/>
              </w:rPr>
            </w:pPr>
          </w:p>
          <w:p w:rsidRDefault="007A1A77" w:rsidP="009A16BD" w:rsidR="007A1A77" w:rsidRPr="007A1A77">
            <w:pPr>
              <w:pStyle w:val="Bezproreda"/>
              <w:spacing w:before="60"/>
              <w:ind w:right="-57" w:left="-57"/>
              <w:jc w:val="center"/>
              <w:rPr>
                <w:rFonts w:hAnsi="Times New Roman" w:ascii="Times New Roman"/>
                <w:sz w:val="16"/>
                <w:szCs w:val="16"/>
              </w:rPr>
            </w:pPr>
            <w:r w:rsidRPr="007A1A77">
              <w:rPr>
                <w:rFonts w:hAnsi="Times New Roman" w:ascii="Times New Roman"/>
                <w:sz w:val="16"/>
                <w:szCs w:val="16"/>
              </w:rPr>
              <w:t>34.</w:t>
            </w:r>
          </w:p>
        </w:tc>
        <w:tc>
          <w:tcPr>
            <w:tcW w:type="pct" w:w="736"/>
          </w:tcPr>
          <w:p w:rsidRDefault="007A1A77" w:rsidP="009A16BD" w:rsidR="007A1A77" w:rsidRPr="007A1A77">
            <w:pPr>
              <w:pStyle w:val="Bezproreda"/>
              <w:spacing w:before="60"/>
              <w:ind w:right="-57" w:left="-57"/>
              <w:jc w:val="center"/>
              <w:rPr>
                <w:rFonts w:hAnsi="Times New Roman" w:ascii="Times New Roman"/>
                <w:sz w:val="16"/>
                <w:szCs w:val="16"/>
              </w:rPr>
            </w:pPr>
          </w:p>
          <w:p w:rsidRDefault="007A1A77" w:rsidP="007A1A77" w:rsidR="007A1A77" w:rsidRPr="007A1A77">
            <w:pPr>
              <w:pStyle w:val="Bezproreda"/>
              <w:spacing w:before="60"/>
              <w:ind w:right="-57" w:left="-57"/>
              <w:jc w:val="center"/>
              <w:rPr>
                <w:rFonts w:hAnsi="Times New Roman" w:ascii="Times New Roman"/>
                <w:sz w:val="16"/>
                <w:szCs w:val="16"/>
              </w:rPr>
            </w:pPr>
            <w:r w:rsidRPr="007A1A77">
              <w:rPr>
                <w:rFonts w:hAnsi="Times New Roman" w:ascii="Times New Roman"/>
                <w:sz w:val="16"/>
                <w:szCs w:val="16"/>
                <w:lang w:eastAsia="hr-HR"/>
              </w:rPr>
              <w:t xml:space="preserve">ADDIKO BANK </w:t>
            </w:r>
            <w:r>
              <w:rPr>
                <w:rFonts w:hAnsi="Times New Roman" w:ascii="Times New Roman"/>
                <w:sz w:val="16"/>
                <w:szCs w:val="16"/>
                <w:lang w:eastAsia="hr-HR"/>
              </w:rPr>
              <w:t>d.d.</w:t>
            </w:r>
          </w:p>
        </w:tc>
        <w:tc>
          <w:tcPr>
            <w:tcW w:type="pct" w:w="654"/>
          </w:tcPr>
          <w:p w:rsidRDefault="007A1A77" w:rsidP="009A16BD" w:rsidR="007A1A77">
            <w:pPr>
              <w:pStyle w:val="Bezproreda"/>
              <w:spacing w:before="60"/>
              <w:ind w:right="-57" w:left="-57"/>
              <w:jc w:val="center"/>
              <w:rPr>
                <w:rFonts w:hAnsi="Times New Roman" w:ascii="Times New Roman"/>
                <w:sz w:val="16"/>
                <w:szCs w:val="16"/>
                <w:lang w:eastAsia="hr-HR"/>
              </w:rPr>
            </w:pPr>
          </w:p>
          <w:p w:rsidRDefault="007A1A77" w:rsidP="009A16BD" w:rsidR="007A1A77">
            <w:pPr>
              <w:pStyle w:val="Bezproreda"/>
              <w:spacing w:before="60"/>
              <w:ind w:right="-57" w:left="-57"/>
              <w:jc w:val="center"/>
              <w:rPr>
                <w:rFonts w:eastAsia="Times New Roman" w:hAnsi="Times New Roman" w:ascii="Times New Roman"/>
                <w:sz w:val="16"/>
                <w:szCs w:val="16"/>
                <w:lang w:eastAsia="hr-HR"/>
              </w:rPr>
            </w:pPr>
            <w:r w:rsidRPr="007A1A77">
              <w:rPr>
                <w:rFonts w:hAnsi="Times New Roman" w:ascii="Times New Roman"/>
                <w:sz w:val="16"/>
                <w:szCs w:val="16"/>
                <w:lang w:eastAsia="hr-HR"/>
              </w:rPr>
              <w:t>14036333877</w:t>
            </w:r>
          </w:p>
        </w:tc>
        <w:tc>
          <w:tcPr>
            <w:tcW w:type="pct" w:w="800"/>
          </w:tcPr>
          <w:p w:rsidRDefault="007A1A77" w:rsidP="009A16BD" w:rsidR="007A1A77">
            <w:pPr>
              <w:pStyle w:val="Bezproreda"/>
              <w:ind w:right="-113" w:left="-57"/>
              <w:jc w:val="center"/>
              <w:rPr>
                <w:rFonts w:eastAsia="Times New Roman" w:hAnsi="Times New Roman" w:ascii="Times New Roman"/>
                <w:sz w:val="16"/>
                <w:szCs w:val="16"/>
                <w:lang w:eastAsia="hr-HR"/>
              </w:rPr>
            </w:pPr>
          </w:p>
          <w:p w:rsidRDefault="007A1A77" w:rsidP="009A16BD" w:rsidR="007A1A77">
            <w:pPr>
              <w:pStyle w:val="Bezproreda"/>
              <w:ind w:right="-113" w:left="-57"/>
              <w:jc w:val="center"/>
              <w:rPr>
                <w:rFonts w:eastAsia="Times New Roman" w:hAnsi="Times New Roman" w:ascii="Times New Roman"/>
                <w:sz w:val="16"/>
                <w:szCs w:val="16"/>
                <w:lang w:eastAsia="hr-HR"/>
              </w:rPr>
            </w:pPr>
            <w:r>
              <w:rPr>
                <w:rFonts w:hAnsi="Times New Roman" w:ascii="Times New Roman"/>
                <w:sz w:val="16"/>
                <w:szCs w:val="16"/>
                <w:lang w:eastAsia="hr-HR"/>
              </w:rPr>
              <w:t>Zagreb, Slavonska 6</w:t>
            </w:r>
          </w:p>
        </w:tc>
        <w:tc>
          <w:tcPr>
            <w:tcW w:type="pct" w:w="945"/>
          </w:tcPr>
          <w:p w:rsidRDefault="007A1A77" w:rsidP="009A16BD" w:rsidR="007A1A77">
            <w:pPr>
              <w:pStyle w:val="Bezproreda"/>
              <w:spacing w:before="60"/>
              <w:ind w:right="-57" w:left="-57"/>
              <w:jc w:val="center"/>
              <w:rPr>
                <w:rFonts w:hAnsi="Times New Roman" w:ascii="Times New Roman"/>
                <w:sz w:val="16"/>
                <w:szCs w:val="16"/>
              </w:rPr>
            </w:pPr>
          </w:p>
          <w:p w:rsidRDefault="007A1A77" w:rsidP="009A16BD" w:rsidR="007A1A77" w:rsidRPr="00E07A2C">
            <w:pPr>
              <w:pStyle w:val="Bezproreda"/>
              <w:spacing w:before="60"/>
              <w:ind w:right="-57" w:left="-57"/>
              <w:jc w:val="center"/>
              <w:rPr>
                <w:rFonts w:hAnsi="Times New Roman" w:ascii="Times New Roman"/>
                <w:sz w:val="16"/>
                <w:szCs w:val="16"/>
              </w:rPr>
            </w:pPr>
            <w:r w:rsidRPr="007A1A77">
              <w:rPr>
                <w:rFonts w:hAnsi="Times New Roman" w:ascii="Times New Roman"/>
                <w:sz w:val="16"/>
                <w:szCs w:val="16"/>
                <w:lang w:eastAsia="hr-HR"/>
              </w:rPr>
              <w:t>214.463,97</w:t>
            </w:r>
          </w:p>
        </w:tc>
        <w:tc>
          <w:tcPr>
            <w:tcW w:type="pct" w:w="655"/>
          </w:tcPr>
          <w:p w:rsidRDefault="007A1A77" w:rsidP="009A16BD" w:rsidR="007A1A77">
            <w:pPr>
              <w:pStyle w:val="Bezproreda"/>
              <w:spacing w:before="60"/>
              <w:ind w:right="-57" w:left="-57"/>
              <w:jc w:val="center"/>
              <w:rPr>
                <w:rFonts w:hAnsi="Times New Roman" w:ascii="Times New Roman"/>
                <w:sz w:val="16"/>
                <w:szCs w:val="16"/>
              </w:rPr>
            </w:pPr>
          </w:p>
          <w:p w:rsidRDefault="007A1A77" w:rsidP="009A16BD" w:rsidR="007A1A77" w:rsidRPr="00E07A2C">
            <w:pPr>
              <w:pStyle w:val="Bezproreda"/>
              <w:spacing w:before="60"/>
              <w:ind w:right="-57" w:left="-57"/>
              <w:jc w:val="center"/>
              <w:rPr>
                <w:rFonts w:hAnsi="Times New Roman" w:ascii="Times New Roman"/>
                <w:sz w:val="16"/>
                <w:szCs w:val="16"/>
              </w:rPr>
            </w:pPr>
            <w:r w:rsidRPr="007A1A77">
              <w:rPr>
                <w:rFonts w:hAnsi="Times New Roman" w:ascii="Times New Roman"/>
                <w:sz w:val="16"/>
                <w:szCs w:val="16"/>
                <w:lang w:eastAsia="hr-HR"/>
              </w:rPr>
              <w:t>214.463,97</w:t>
            </w:r>
          </w:p>
        </w:tc>
        <w:tc>
          <w:tcPr>
            <w:tcW w:type="pct" w:w="509"/>
          </w:tcPr>
          <w:p w:rsidRDefault="007A1A77" w:rsidP="009A16BD" w:rsidR="007A1A77">
            <w:pPr>
              <w:pStyle w:val="Bezproreda"/>
              <w:spacing w:before="60"/>
              <w:ind w:right="-57" w:left="-57"/>
              <w:jc w:val="center"/>
              <w:rPr>
                <w:rFonts w:hAnsi="Times New Roman" w:ascii="Times New Roman"/>
                <w:sz w:val="16"/>
                <w:szCs w:val="16"/>
              </w:rPr>
            </w:pPr>
          </w:p>
          <w:p w:rsidRDefault="007A1A77" w:rsidP="009A16BD" w:rsidR="007A1A77">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c>
          <w:tcPr>
            <w:tcW w:type="pct" w:w="436"/>
          </w:tcPr>
          <w:p w:rsidRDefault="007A1A77" w:rsidP="009A16BD" w:rsidR="007A1A77">
            <w:pPr>
              <w:pStyle w:val="Bezproreda"/>
              <w:spacing w:before="60"/>
              <w:ind w:right="-57" w:left="-57"/>
              <w:jc w:val="center"/>
              <w:rPr>
                <w:rFonts w:hAnsi="Times New Roman" w:ascii="Times New Roman"/>
                <w:sz w:val="16"/>
                <w:szCs w:val="16"/>
              </w:rPr>
            </w:pPr>
          </w:p>
          <w:p w:rsidRDefault="007A1A77" w:rsidP="009A16BD" w:rsidR="007A1A77">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r>
    </w:tbl>
    <w:p w:rsidRDefault="00EC7E9A" w:rsidP="009E5F49" w:rsidR="00EC7E9A">
      <w:pPr>
        <w:pStyle w:val="Naslov1"/>
        <w:jc w:val="left"/>
        <w:rPr>
          <w:b w:val="false"/>
          <w:bCs w:val="false"/>
        </w:rPr>
      </w:pPr>
    </w:p>
    <w:p w:rsidRDefault="008F4B30" w:rsidR="008F4B30">
      <w:pPr>
        <w:pStyle w:val="Naslov1"/>
        <w:rPr>
          <w:b w:val="false"/>
          <w:bCs w:val="false"/>
        </w:rPr>
      </w:pPr>
    </w:p>
    <w:p w:rsidRDefault="0058272A" w:rsidR="0058272A">
      <w:pPr>
        <w:pStyle w:val="Naslov1"/>
        <w:rPr>
          <w:b w:val="false"/>
          <w:bCs w:val="false"/>
        </w:rPr>
      </w:pPr>
      <w:r w:rsidRPr="00DB4638">
        <w:rPr>
          <w:b w:val="false"/>
          <w:bCs w:val="false"/>
        </w:rPr>
        <w:t>Obrazloženje</w:t>
      </w:r>
    </w:p>
    <w:p w:rsidRDefault="008F4B30" w:rsidP="008F4B30" w:rsidR="008F4B30" w:rsidRPr="008F4B30"/>
    <w:p w:rsidRDefault="0058272A" w:rsidR="0058272A" w:rsidRPr="00DB4638">
      <w:pPr>
        <w:jc w:val="both"/>
      </w:pPr>
    </w:p>
    <w:p w:rsidRDefault="000A74DE" w:rsidP="000A74DE" w:rsidR="000A74DE">
      <w:pPr>
        <w:tabs>
          <w:tab w:pos="-142" w:val="left"/>
        </w:tabs>
        <w:jc w:val="both"/>
      </w:pPr>
      <w:r>
        <w:tab/>
      </w:r>
      <w:r w:rsidR="00D72522" w:rsidRPr="00DB4638">
        <w:t>Rješenjem ovog suda br. 4</w:t>
      </w:r>
      <w:r w:rsidR="00DB0DEB">
        <w:t>.St-</w:t>
      </w:r>
      <w:r w:rsidRPr="006033AB">
        <w:t xml:space="preserve">1252/2016 od 14. veljače 2017. godine otvoren stečajni postupak na stečajnim dužnikom EUROMAKINA d.o.o., Put Bana 8, Dugopolje, OIB: 35305886927. </w:t>
      </w:r>
    </w:p>
    <w:p w:rsidRDefault="000A74DE" w:rsidP="000A74DE" w:rsidR="000A74DE">
      <w:pPr>
        <w:tabs>
          <w:tab w:pos="-142" w:val="left"/>
        </w:tabs>
        <w:jc w:val="both"/>
      </w:pPr>
    </w:p>
    <w:p w:rsidRDefault="000A74DE" w:rsidP="000A74DE" w:rsidR="000A74DE" w:rsidRPr="006033AB">
      <w:pPr>
        <w:tabs>
          <w:tab w:pos="-142" w:val="left"/>
        </w:tabs>
        <w:jc w:val="both"/>
      </w:pPr>
      <w:r>
        <w:tab/>
      </w:r>
      <w:r w:rsidRPr="006033AB">
        <w:t>Istim rješenjem za stečajnog upravitelja imenovan je Dražen Vidman, V. Nazora 77, Ivanec, OIB: 42883746819.</w:t>
      </w:r>
    </w:p>
    <w:p w:rsidRDefault="006F0C01" w:rsidP="000A74DE" w:rsidR="006F0C01" w:rsidRPr="00DB4638">
      <w:pPr>
        <w:jc w:val="both"/>
      </w:pPr>
    </w:p>
    <w:p w:rsidRDefault="00D72522" w:rsidP="00D72522" w:rsidR="00D72522" w:rsidRPr="00DB4638">
      <w:pPr>
        <w:ind w:firstLine="540"/>
        <w:jc w:val="both"/>
      </w:pPr>
      <w:r w:rsidRPr="00DB4638">
        <w:t xml:space="preserve">Na ispitnom ročištu od </w:t>
      </w:r>
      <w:r w:rsidR="000A74DE">
        <w:t>07. srpnja</w:t>
      </w:r>
      <w:r w:rsidRPr="00DB4638">
        <w:t xml:space="preserve"> 2017. godine ispitane su prijave tražbina stečajnih vjerovnika pobliže </w:t>
      </w:r>
      <w:r w:rsidR="00EC7E9A">
        <w:t xml:space="preserve"> </w:t>
      </w:r>
      <w:r w:rsidRPr="00DB4638">
        <w:t xml:space="preserve">označenih u izreci ovog rješenja. </w:t>
      </w:r>
    </w:p>
    <w:p w:rsidRDefault="00D72522" w:rsidP="00D72522" w:rsidR="00D72522" w:rsidRPr="00DB4638">
      <w:pPr>
        <w:ind w:firstLine="540"/>
        <w:jc w:val="both"/>
      </w:pPr>
    </w:p>
    <w:p w:rsidRDefault="00D72522" w:rsidP="00D72522" w:rsidR="000A74DE" w:rsidRPr="007A1A77">
      <w:pPr>
        <w:pStyle w:val="Bezproreda"/>
        <w:ind w:firstLine="540"/>
        <w:jc w:val="both"/>
        <w:rPr>
          <w:rFonts w:hAnsi="Times New Roman" w:ascii="Times New Roman"/>
          <w:sz w:val="24"/>
          <w:szCs w:val="24"/>
        </w:rPr>
      </w:pPr>
      <w:r w:rsidRPr="00DB4638">
        <w:rPr>
          <w:rFonts w:hAnsi="Times New Roman" w:ascii="Times New Roman"/>
          <w:sz w:val="24"/>
          <w:szCs w:val="24"/>
        </w:rPr>
        <w:t>Imenovani stečajni upravitelj je na ispitnom ročištu</w:t>
      </w:r>
      <w:r w:rsidR="000A74DE">
        <w:rPr>
          <w:rFonts w:hAnsi="Times New Roman" w:ascii="Times New Roman"/>
          <w:sz w:val="24"/>
          <w:szCs w:val="24"/>
        </w:rPr>
        <w:t xml:space="preserve"> za vjerovnike prvog višeg isplatnog </w:t>
      </w:r>
      <w:r w:rsidR="000A74DE" w:rsidRPr="007A1A77">
        <w:rPr>
          <w:rFonts w:hAnsi="Times New Roman" w:ascii="Times New Roman"/>
          <w:sz w:val="24"/>
          <w:szCs w:val="24"/>
        </w:rPr>
        <w:t>reda naveo kako slijedi:</w:t>
      </w:r>
    </w:p>
    <w:p w:rsidRDefault="000A74DE" w:rsidP="000A74DE" w:rsidR="000A74DE" w:rsidRPr="007A1A77">
      <w:pPr>
        <w:pStyle w:val="Bezproreda"/>
        <w:numPr>
          <w:ilvl w:val="0"/>
          <w:numId w:val="10"/>
        </w:numPr>
        <w:jc w:val="both"/>
        <w:rPr>
          <w:rFonts w:hAnsi="Times New Roman" w:ascii="Times New Roman"/>
          <w:sz w:val="24"/>
          <w:szCs w:val="24"/>
        </w:rPr>
      </w:pPr>
      <w:r w:rsidRPr="007A1A77">
        <w:rPr>
          <w:rFonts w:hAnsi="Times New Roman" w:ascii="Times New Roman"/>
          <w:sz w:val="24"/>
          <w:szCs w:val="24"/>
        </w:rPr>
        <w:t xml:space="preserve">RH,Ministarstvo financija-Porezna uprava, Područni ured Dalmacija, Trg dr. Franje Tuđmana 4, Split, OIB:18683136487, čija tražbina glasi na iznos od 47.467,55 kuna, priznata u iznosu od 38. 431,26 kuna, a osporeno u iznosu od 9.036,29 kuna iz razloga što se isti iznos odnosi na kamate priznate u II. viši isplatni red. </w:t>
      </w:r>
    </w:p>
    <w:p w:rsidRDefault="000A74DE" w:rsidP="000A74DE" w:rsidR="000A74DE" w:rsidRPr="006033AB">
      <w:pPr>
        <w:pStyle w:val="Bezproreda"/>
        <w:numPr>
          <w:ilvl w:val="0"/>
          <w:numId w:val="10"/>
        </w:numPr>
        <w:jc w:val="both"/>
        <w:rPr>
          <w:rFonts w:hAnsi="Times New Roman" w:ascii="Times New Roman"/>
          <w:sz w:val="24"/>
          <w:szCs w:val="24"/>
        </w:rPr>
      </w:pPr>
      <w:r w:rsidRPr="006033AB">
        <w:rPr>
          <w:rFonts w:hAnsi="Times New Roman" w:ascii="Times New Roman"/>
          <w:sz w:val="24"/>
          <w:szCs w:val="24"/>
          <w:lang w:eastAsia="hr-HR"/>
        </w:rPr>
        <w:t>Boban Jelena, Kaštel Novi, Put ponikvica 49, OIB: 60025440051, čija tražbina glasi na iznos od 5.388,88 kuna, priznata u cijelosti.</w:t>
      </w:r>
    </w:p>
    <w:p w:rsidRDefault="000A74DE" w:rsidP="000A74DE" w:rsidR="000A74DE" w:rsidRPr="006033AB">
      <w:pPr>
        <w:pStyle w:val="Bezproreda"/>
        <w:numPr>
          <w:ilvl w:val="0"/>
          <w:numId w:val="10"/>
        </w:numPr>
        <w:jc w:val="both"/>
        <w:rPr>
          <w:rFonts w:hAnsi="Times New Roman" w:ascii="Times New Roman"/>
          <w:sz w:val="24"/>
          <w:szCs w:val="24"/>
        </w:rPr>
      </w:pPr>
      <w:r w:rsidRPr="006033AB">
        <w:rPr>
          <w:rFonts w:hAnsi="Times New Roman" w:ascii="Times New Roman"/>
          <w:sz w:val="24"/>
          <w:szCs w:val="24"/>
        </w:rPr>
        <w:t>Dunai Kristina, Darda, Rudolf Banić 1, Mece, OIB: 32871006278, čija tražbina glasi na iznos od 10. 456,53 kuna, priznata u cijelosti.</w:t>
      </w:r>
    </w:p>
    <w:p w:rsidRDefault="000A74DE" w:rsidP="000A74DE" w:rsidR="006F0C01" w:rsidRPr="000A74DE">
      <w:pPr>
        <w:pStyle w:val="Bezproreda"/>
        <w:numPr>
          <w:ilvl w:val="0"/>
          <w:numId w:val="10"/>
        </w:numPr>
        <w:jc w:val="both"/>
        <w:rPr>
          <w:rFonts w:hAnsi="Times New Roman" w:ascii="Times New Roman"/>
          <w:sz w:val="24"/>
          <w:szCs w:val="24"/>
        </w:rPr>
      </w:pPr>
      <w:r w:rsidRPr="006033AB">
        <w:rPr>
          <w:rFonts w:hAnsi="Times New Roman" w:ascii="Times New Roman"/>
          <w:sz w:val="24"/>
          <w:szCs w:val="24"/>
        </w:rPr>
        <w:t>Lizak Lidija, Višnjevac, Crni put 5, OIB: 58083544467, čija tražbina glasi na iznos od 42.014,68 kuna, priznata u cijelosti</w:t>
      </w:r>
      <w:r>
        <w:rPr>
          <w:rFonts w:hAnsi="Times New Roman" w:ascii="Times New Roman"/>
          <w:sz w:val="24"/>
          <w:szCs w:val="24"/>
        </w:rPr>
        <w:t>.</w:t>
      </w:r>
    </w:p>
    <w:p w:rsidRDefault="009E5F49" w:rsidP="00DB0DEB" w:rsidR="009E5F49">
      <w:pPr>
        <w:pStyle w:val="Bezproreda"/>
        <w:jc w:val="both"/>
        <w:rPr>
          <w:rFonts w:hAnsi="Times New Roman" w:ascii="Times New Roman"/>
          <w:sz w:val="24"/>
          <w:szCs w:val="24"/>
        </w:rPr>
      </w:pPr>
    </w:p>
    <w:p w:rsidRDefault="00DB0DEB" w:rsidP="00955FC7" w:rsidR="00DB0DEB">
      <w:pPr>
        <w:ind w:firstLine="360"/>
        <w:jc w:val="both"/>
      </w:pPr>
      <w:r>
        <w:t xml:space="preserve">Na navedenom ročištu </w:t>
      </w:r>
      <w:r w:rsidR="007A1A77">
        <w:t>stečajni upravitelj</w:t>
      </w:r>
      <w:r>
        <w:t xml:space="preserve"> je za vjerovnike drugog višeg </w:t>
      </w:r>
      <w:r w:rsidR="00B432F2">
        <w:t xml:space="preserve">isplatnog </w:t>
      </w:r>
      <w:r>
        <w:t>reda naveo kako slijedi:</w:t>
      </w:r>
    </w:p>
    <w:p w:rsidRDefault="007A1A77" w:rsidP="007A1A77" w:rsidR="007A1A77" w:rsidRPr="006033AB">
      <w:pPr>
        <w:pStyle w:val="Odlomakpopisa"/>
        <w:numPr>
          <w:ilvl w:val="0"/>
          <w:numId w:val="19"/>
        </w:numPr>
        <w:ind w:left="928"/>
        <w:jc w:val="both"/>
      </w:pPr>
      <w:r w:rsidRPr="006033AB">
        <w:t>RECA d.o.o.,Varaždin, Kučanska 23, OIB: 63873177102, čija tražbina glasi na iznos od  7.943,00 kuna, priznata u cijelosti.</w:t>
      </w:r>
    </w:p>
    <w:p w:rsidRDefault="007A1A77" w:rsidP="007A1A77" w:rsidR="007A1A77" w:rsidRPr="006033AB">
      <w:pPr>
        <w:pStyle w:val="Odlomakpopisa"/>
        <w:numPr>
          <w:ilvl w:val="0"/>
          <w:numId w:val="19"/>
        </w:numPr>
        <w:ind w:left="928"/>
        <w:jc w:val="both"/>
      </w:pPr>
      <w:r w:rsidRPr="006033AB">
        <w:t>GRAD ZADAR, Zadar, Narodni trg 1, OIB: 09933651854, čija tražbina glasi na iznos od 11.064,93 kuna, priznata u cijelosti.</w:t>
      </w:r>
    </w:p>
    <w:p w:rsidRDefault="007A1A77" w:rsidP="007A1A77" w:rsidR="007A1A77" w:rsidRPr="006033AB">
      <w:pPr>
        <w:pStyle w:val="Odlomakpopisa"/>
        <w:numPr>
          <w:ilvl w:val="0"/>
          <w:numId w:val="19"/>
        </w:numPr>
        <w:ind w:left="928"/>
        <w:jc w:val="both"/>
      </w:pPr>
      <w:r w:rsidRPr="006033AB">
        <w:t>HRVATSKE VODE, Splavarska 2A, Osijek, OIB: 28921383001 čija tražbina glasi na iznos od 11.564,56 kuna, priznata u cijelosti.</w:t>
      </w:r>
    </w:p>
    <w:p w:rsidRDefault="007A1A77" w:rsidP="007A1A77" w:rsidR="007A1A77" w:rsidRPr="006033AB">
      <w:pPr>
        <w:pStyle w:val="Odlomakpopisa"/>
        <w:numPr>
          <w:ilvl w:val="0"/>
          <w:numId w:val="19"/>
        </w:numPr>
        <w:ind w:left="928"/>
        <w:jc w:val="both"/>
      </w:pPr>
      <w:r w:rsidRPr="006033AB">
        <w:t>GRAD OSIJEK, Franje Kuhača 9, Osijek, OIB: 30050049642, čija tražbina glasi na iznos od 40.515,26 kuna, priznata u cijelosti</w:t>
      </w:r>
    </w:p>
    <w:p w:rsidRDefault="007A1A77" w:rsidP="007A1A77" w:rsidR="007A1A77" w:rsidRPr="00A41D20">
      <w:pPr>
        <w:pStyle w:val="Bezproreda"/>
        <w:numPr>
          <w:ilvl w:val="0"/>
          <w:numId w:val="19"/>
        </w:numPr>
        <w:ind w:left="928"/>
        <w:jc w:val="both"/>
        <w:rPr>
          <w:rFonts w:hAnsi="Times New Roman" w:ascii="Times New Roman"/>
          <w:sz w:val="24"/>
          <w:szCs w:val="24"/>
        </w:rPr>
      </w:pPr>
      <w:r w:rsidRPr="00A41D20">
        <w:rPr>
          <w:rFonts w:hAnsi="Times New Roman" w:ascii="Times New Roman"/>
          <w:sz w:val="24"/>
          <w:szCs w:val="24"/>
        </w:rPr>
        <w:t xml:space="preserve">RH,Ministarstvo financija-Porezna uprava, Područni ured Dalmacija, Trg dr. Franje Tuđmana 4, Split, OIB:18683136487, čija tražbina glasi na iznos od </w:t>
      </w:r>
      <w:r w:rsidRPr="00A41D20">
        <w:rPr>
          <w:rFonts w:eastAsia="Times New Roman" w:hAnsi="Times New Roman" w:ascii="Times New Roman"/>
          <w:sz w:val="24"/>
          <w:szCs w:val="24"/>
          <w:lang w:eastAsia="hr-HR"/>
        </w:rPr>
        <w:t xml:space="preserve">653.116,32 </w:t>
      </w:r>
      <w:r w:rsidRPr="00A41D20">
        <w:rPr>
          <w:rFonts w:hAnsi="Times New Roman" w:ascii="Times New Roman"/>
          <w:sz w:val="24"/>
          <w:szCs w:val="24"/>
        </w:rPr>
        <w:t xml:space="preserve">kuna, priznata u iznosu od </w:t>
      </w:r>
      <w:r w:rsidRPr="00A41D20">
        <w:rPr>
          <w:rFonts w:eastAsia="Times New Roman" w:hAnsi="Times New Roman" w:ascii="Times New Roman"/>
          <w:sz w:val="24"/>
          <w:szCs w:val="24"/>
          <w:lang w:eastAsia="hr-HR"/>
        </w:rPr>
        <w:t xml:space="preserve">662.152,61 </w:t>
      </w:r>
      <w:r w:rsidRPr="00A41D20">
        <w:rPr>
          <w:rFonts w:hAnsi="Times New Roman" w:ascii="Times New Roman"/>
          <w:sz w:val="24"/>
          <w:szCs w:val="24"/>
        </w:rPr>
        <w:t xml:space="preserve">kuna iz razloga što se isti iznos odnosi na </w:t>
      </w:r>
      <w:r w:rsidRPr="00A41D20">
        <w:rPr>
          <w:rFonts w:eastAsia="Times New Roman" w:hAnsi="Times New Roman" w:ascii="Times New Roman"/>
          <w:sz w:val="24"/>
          <w:szCs w:val="24"/>
          <w:lang w:eastAsia="hr-HR"/>
        </w:rPr>
        <w:t>razliku kamate na doprinose koje nisu priznate u I. viši isplatni red.</w:t>
      </w:r>
    </w:p>
    <w:p w:rsidRDefault="007A1A77" w:rsidP="007A1A77" w:rsidR="007A1A77" w:rsidRPr="006033AB">
      <w:pPr>
        <w:pStyle w:val="Bezproreda"/>
        <w:numPr>
          <w:ilvl w:val="0"/>
          <w:numId w:val="19"/>
        </w:numPr>
        <w:ind w:left="928"/>
        <w:jc w:val="both"/>
        <w:rPr>
          <w:rFonts w:hAnsi="Times New Roman" w:ascii="Times New Roman"/>
          <w:color w:val="FF0000"/>
          <w:sz w:val="24"/>
          <w:szCs w:val="24"/>
        </w:rPr>
      </w:pPr>
      <w:r w:rsidRPr="006033AB">
        <w:rPr>
          <w:rFonts w:hAnsi="Times New Roman" w:ascii="Times New Roman"/>
          <w:sz w:val="24"/>
          <w:szCs w:val="24"/>
        </w:rPr>
        <w:t xml:space="preserve">HRVATSKE ŠUME d.o.o., Ul.Ljudevita Farkaša Vukotinovića 2, Zagreb, OIB: 69693144506 čija tražbina glasi na iznos od </w:t>
      </w:r>
      <w:r w:rsidRPr="006033AB">
        <w:rPr>
          <w:rFonts w:eastAsia="Times New Roman" w:hAnsi="Times New Roman" w:ascii="Times New Roman"/>
          <w:sz w:val="24"/>
          <w:szCs w:val="24"/>
          <w:lang w:eastAsia="hr-HR"/>
        </w:rPr>
        <w:t xml:space="preserve">37.465,06 </w:t>
      </w:r>
      <w:r w:rsidRPr="006033AB">
        <w:rPr>
          <w:rFonts w:hAnsi="Times New Roman" w:ascii="Times New Roman"/>
          <w:sz w:val="24"/>
          <w:szCs w:val="24"/>
        </w:rPr>
        <w:t>kuna, priznata u cijelosti.</w:t>
      </w:r>
    </w:p>
    <w:p w:rsidRDefault="007A1A77" w:rsidP="007A1A77" w:rsidR="007A1A77" w:rsidRPr="006033AB">
      <w:pPr>
        <w:pStyle w:val="Bezproreda"/>
        <w:numPr>
          <w:ilvl w:val="0"/>
          <w:numId w:val="19"/>
        </w:numPr>
        <w:ind w:left="928"/>
        <w:jc w:val="both"/>
        <w:rPr>
          <w:rFonts w:hAnsi="Times New Roman" w:ascii="Times New Roman"/>
          <w:sz w:val="24"/>
          <w:szCs w:val="24"/>
        </w:rPr>
      </w:pPr>
      <w:r w:rsidRPr="006033AB">
        <w:rPr>
          <w:rFonts w:hAnsi="Times New Roman" w:ascii="Times New Roman"/>
          <w:sz w:val="24"/>
          <w:szCs w:val="24"/>
        </w:rPr>
        <w:t xml:space="preserve">HRVATSKI TELEKOM d.d., Zagreb, Roberta Frangeša Mihanovića 9, OIB: 81793146560, čija tražbina glasi na iznos od 17.132,86 kuna. </w:t>
      </w:r>
    </w:p>
    <w:p w:rsidRDefault="007A1A77" w:rsidP="007A1A77" w:rsidR="007A1A77" w:rsidRPr="006033AB">
      <w:pPr>
        <w:pStyle w:val="Bezproreda"/>
        <w:numPr>
          <w:ilvl w:val="0"/>
          <w:numId w:val="19"/>
        </w:numPr>
        <w:ind w:left="928"/>
        <w:jc w:val="both"/>
        <w:rPr>
          <w:rFonts w:hAnsi="Times New Roman" w:ascii="Times New Roman"/>
          <w:sz w:val="24"/>
          <w:szCs w:val="24"/>
        </w:rPr>
      </w:pPr>
      <w:r w:rsidRPr="006033AB">
        <w:rPr>
          <w:rFonts w:hAnsi="Times New Roman" w:ascii="Times New Roman"/>
          <w:sz w:val="24"/>
          <w:szCs w:val="24"/>
        </w:rPr>
        <w:t xml:space="preserve">UNIQA osiguranje d.d., Zagreb, Planinska 13 A, OIB: 75665455333, čija tražbina glasi na iznos od </w:t>
      </w:r>
      <w:r w:rsidRPr="006033AB">
        <w:rPr>
          <w:rFonts w:eastAsia="Times New Roman" w:hAnsi="Times New Roman" w:ascii="Times New Roman"/>
          <w:sz w:val="24"/>
          <w:szCs w:val="24"/>
          <w:lang w:eastAsia="hr-HR"/>
        </w:rPr>
        <w:t>9.815,23 kuna, priznata u cijelosti.</w:t>
      </w:r>
    </w:p>
    <w:p w:rsidRDefault="007A1A77" w:rsidP="007A1A77" w:rsidR="007A1A77" w:rsidRPr="006033AB">
      <w:pPr>
        <w:pStyle w:val="Bezproreda"/>
        <w:numPr>
          <w:ilvl w:val="0"/>
          <w:numId w:val="19"/>
        </w:numPr>
        <w:ind w:left="928"/>
        <w:jc w:val="both"/>
        <w:rPr>
          <w:rFonts w:hAnsi="Times New Roman" w:ascii="Times New Roman"/>
          <w:color w:val="FF0000"/>
          <w:sz w:val="24"/>
          <w:szCs w:val="24"/>
        </w:rPr>
      </w:pPr>
      <w:r w:rsidRPr="006033AB">
        <w:rPr>
          <w:rFonts w:eastAsia="Times New Roman" w:hAnsi="Times New Roman" w:ascii="Times New Roman"/>
          <w:sz w:val="24"/>
          <w:szCs w:val="24"/>
          <w:lang w:eastAsia="hr-HR"/>
        </w:rPr>
        <w:t xml:space="preserve">HP- HRVATSKA POŠTA d.d., Zagreb, Jurišićeva 13, OIB: 87311810356, čija tražbina glasi na iznos od 4.502,29 kuna, priznata u cijelosti. </w:t>
      </w:r>
    </w:p>
    <w:p w:rsidRDefault="007A1A77" w:rsidP="007A1A77" w:rsidR="007A1A77" w:rsidRPr="006033AB">
      <w:pPr>
        <w:pStyle w:val="Bezproreda"/>
        <w:numPr>
          <w:ilvl w:val="0"/>
          <w:numId w:val="19"/>
        </w:numPr>
        <w:ind w:left="928"/>
        <w:jc w:val="both"/>
        <w:rPr>
          <w:rFonts w:hAnsi="Times New Roman" w:ascii="Times New Roman"/>
          <w:color w:val="FF0000"/>
          <w:sz w:val="24"/>
          <w:szCs w:val="24"/>
        </w:rPr>
      </w:pPr>
      <w:r w:rsidRPr="006033AB">
        <w:rPr>
          <w:rFonts w:eastAsia="Times New Roman" w:hAnsi="Times New Roman" w:ascii="Times New Roman"/>
          <w:sz w:val="24"/>
          <w:szCs w:val="24"/>
          <w:lang w:eastAsia="hr-HR"/>
        </w:rPr>
        <w:t>ODVJETNIČKI URED Radojka Petrović Ivanišević, Split, Domovinskog rata 29B/IV, OIB: 35305886927, čija tražbina glasi na iznos od 162.976,56 kuna, priznata u cijelosti.</w:t>
      </w:r>
    </w:p>
    <w:p w:rsidRDefault="007A1A77" w:rsidP="007A1A77" w:rsidR="007A1A77" w:rsidRPr="006033AB">
      <w:pPr>
        <w:pStyle w:val="Bezproreda"/>
        <w:numPr>
          <w:ilvl w:val="0"/>
          <w:numId w:val="19"/>
        </w:numPr>
        <w:ind w:left="928"/>
        <w:jc w:val="both"/>
        <w:rPr>
          <w:rFonts w:hAnsi="Times New Roman" w:ascii="Times New Roman"/>
          <w:color w:val="FF0000"/>
          <w:sz w:val="24"/>
          <w:szCs w:val="24"/>
        </w:rPr>
      </w:pPr>
      <w:r w:rsidRPr="006033AB">
        <w:rPr>
          <w:rFonts w:eastAsia="Times New Roman" w:hAnsi="Times New Roman" w:ascii="Times New Roman"/>
          <w:sz w:val="24"/>
          <w:szCs w:val="24"/>
          <w:lang w:eastAsia="hr-HR"/>
        </w:rPr>
        <w:t xml:space="preserve">UNIKOM d.o.o., Osijek, Ružina 11/a, OIB: 07507345484, čija tražbina glasi na iznos od 34.780,57 kuna, priznata u cijelosti. </w:t>
      </w:r>
    </w:p>
    <w:p w:rsidRDefault="007A1A77" w:rsidP="007A1A77" w:rsidR="007A1A77" w:rsidRPr="006033AB">
      <w:pPr>
        <w:pStyle w:val="Bezproreda"/>
        <w:numPr>
          <w:ilvl w:val="0"/>
          <w:numId w:val="19"/>
        </w:numPr>
        <w:ind w:left="928"/>
        <w:jc w:val="both"/>
        <w:rPr>
          <w:rFonts w:hAnsi="Times New Roman" w:ascii="Times New Roman"/>
          <w:color w:val="FF0000"/>
          <w:sz w:val="24"/>
          <w:szCs w:val="24"/>
        </w:rPr>
      </w:pPr>
      <w:r w:rsidRPr="006033AB">
        <w:rPr>
          <w:rFonts w:eastAsia="Times New Roman" w:hAnsi="Times New Roman" w:ascii="Times New Roman"/>
          <w:sz w:val="24"/>
          <w:szCs w:val="24"/>
          <w:lang w:eastAsia="hr-HR"/>
        </w:rPr>
        <w:t xml:space="preserve">PORSCHE INTER AUTO d.o.o., Zagreb, Velimira Škropnika 21-23, OIB: 67492500921, čija tražbina glasi na iznos od 3.229,31 kuna, priznata u cijelosti. </w:t>
      </w:r>
    </w:p>
    <w:p w:rsidRDefault="007A1A77" w:rsidP="007A1A77" w:rsidR="007A1A77" w:rsidRPr="006033AB">
      <w:pPr>
        <w:pStyle w:val="Bezproreda"/>
        <w:numPr>
          <w:ilvl w:val="0"/>
          <w:numId w:val="19"/>
        </w:numPr>
        <w:ind w:left="928"/>
        <w:jc w:val="both"/>
        <w:rPr>
          <w:rFonts w:hAnsi="Times New Roman" w:ascii="Times New Roman"/>
          <w:color w:val="FF0000"/>
          <w:sz w:val="24"/>
          <w:szCs w:val="24"/>
        </w:rPr>
      </w:pPr>
      <w:r w:rsidRPr="006033AB">
        <w:rPr>
          <w:rFonts w:hAnsi="Times New Roman" w:ascii="Times New Roman"/>
          <w:sz w:val="24"/>
          <w:szCs w:val="24"/>
        </w:rPr>
        <w:t xml:space="preserve">ZAGREBAČKI HOLDING d.o.o., Ulica grada Vukovara 41, Zagreb, OIB: 85584865987, čija tražbina glasi na iznos od </w:t>
      </w:r>
      <w:r w:rsidRPr="006033AB">
        <w:rPr>
          <w:rFonts w:eastAsia="Times New Roman" w:hAnsi="Times New Roman" w:ascii="Times New Roman"/>
          <w:sz w:val="24"/>
          <w:szCs w:val="24"/>
          <w:lang w:eastAsia="hr-HR"/>
        </w:rPr>
        <w:t xml:space="preserve">4.979,53 </w:t>
      </w:r>
      <w:r w:rsidRPr="006033AB">
        <w:rPr>
          <w:rFonts w:hAnsi="Times New Roman" w:ascii="Times New Roman"/>
          <w:sz w:val="24"/>
          <w:szCs w:val="24"/>
        </w:rPr>
        <w:t xml:space="preserve">kuna, priznata u cijelosti. </w:t>
      </w:r>
    </w:p>
    <w:p w:rsidRDefault="007A1A77" w:rsidP="007A1A77" w:rsidR="007A1A77" w:rsidRPr="006033AB">
      <w:pPr>
        <w:pStyle w:val="Bezproreda"/>
        <w:numPr>
          <w:ilvl w:val="0"/>
          <w:numId w:val="19"/>
        </w:numPr>
        <w:ind w:left="928"/>
        <w:jc w:val="both"/>
        <w:rPr>
          <w:rFonts w:hAnsi="Times New Roman" w:ascii="Times New Roman"/>
          <w:color w:val="FF0000"/>
          <w:sz w:val="24"/>
          <w:szCs w:val="24"/>
        </w:rPr>
      </w:pPr>
      <w:r w:rsidRPr="006033AB">
        <w:rPr>
          <w:rFonts w:eastAsia="Times New Roman" w:hAnsi="Times New Roman" w:ascii="Times New Roman"/>
          <w:sz w:val="24"/>
          <w:szCs w:val="24"/>
          <w:lang w:eastAsia="hr-HR"/>
        </w:rPr>
        <w:t>SIGURNOST d.o.o., Osijek, Ivana Gundulića 5, OIB: 77306500476, čija tražbina glasi na iznos od 19.288,17 kuna, priznata u cijelosti.</w:t>
      </w:r>
    </w:p>
    <w:p w:rsidRDefault="007A1A77" w:rsidP="007A1A77" w:rsidR="007A1A77" w:rsidRPr="006033AB">
      <w:pPr>
        <w:pStyle w:val="Bezproreda"/>
        <w:numPr>
          <w:ilvl w:val="0"/>
          <w:numId w:val="19"/>
        </w:numPr>
        <w:ind w:left="928"/>
        <w:jc w:val="both"/>
        <w:rPr>
          <w:rFonts w:hAnsi="Times New Roman" w:ascii="Times New Roman"/>
          <w:color w:val="FF0000"/>
          <w:sz w:val="24"/>
          <w:szCs w:val="24"/>
        </w:rPr>
      </w:pPr>
      <w:r w:rsidRPr="006033AB">
        <w:rPr>
          <w:rFonts w:eastAsia="Times New Roman" w:hAnsi="Times New Roman" w:ascii="Times New Roman"/>
          <w:sz w:val="24"/>
          <w:szCs w:val="24"/>
          <w:lang w:eastAsia="hr-HR"/>
        </w:rPr>
        <w:t>PODRAVSKA BANKA d.d., Koprivnica, Opatička 3, OIB: 97326283154, čija tražbina glasi na iznos od 156,40 kuna, priznato u cijelosti.</w:t>
      </w:r>
    </w:p>
    <w:p w:rsidRDefault="007A1A77" w:rsidP="007A1A77" w:rsidR="007A1A77" w:rsidRPr="006033AB">
      <w:pPr>
        <w:pStyle w:val="Odlomakpopisa"/>
        <w:numPr>
          <w:ilvl w:val="0"/>
          <w:numId w:val="19"/>
        </w:numPr>
        <w:ind w:left="928"/>
        <w:jc w:val="both"/>
        <w:rPr>
          <w:rFonts w:eastAsiaTheme="minorHAnsi"/>
        </w:rPr>
      </w:pPr>
      <w:r w:rsidRPr="006033AB">
        <w:lastRenderedPageBreak/>
        <w:t xml:space="preserve">VIPnet, d.o.o., Vrtni put 1, Zagreb, OIB:29524210204, čija tražbina glasi na iznos od 1.361,39 kuna, priznata u cijelosti. </w:t>
      </w:r>
    </w:p>
    <w:p w:rsidRDefault="007A1A77" w:rsidP="007A1A77" w:rsidR="007A1A77" w:rsidRPr="006033AB">
      <w:pPr>
        <w:pStyle w:val="Bezproreda"/>
        <w:numPr>
          <w:ilvl w:val="0"/>
          <w:numId w:val="19"/>
        </w:numPr>
        <w:ind w:left="928"/>
        <w:jc w:val="both"/>
        <w:rPr>
          <w:rFonts w:hAnsi="Times New Roman" w:ascii="Times New Roman"/>
          <w:color w:val="FF0000"/>
          <w:sz w:val="24"/>
          <w:szCs w:val="24"/>
        </w:rPr>
      </w:pPr>
      <w:r w:rsidRPr="006033AB">
        <w:rPr>
          <w:rFonts w:eastAsia="Times New Roman" w:hAnsi="Times New Roman" w:ascii="Times New Roman"/>
          <w:sz w:val="24"/>
          <w:szCs w:val="24"/>
          <w:lang w:eastAsia="hr-HR"/>
        </w:rPr>
        <w:t>VODOVOD - OSIJEK  d.o.o., Osijek, Poljski put 1, OIB: 43654507669, čija tražbina glasi na iznos od 873,04 kuna, priznata u cijelosti.</w:t>
      </w:r>
    </w:p>
    <w:p w:rsidRDefault="007A1A77" w:rsidP="007A1A77" w:rsidR="007A1A77" w:rsidRPr="006033AB">
      <w:pPr>
        <w:pStyle w:val="Bezproreda"/>
        <w:numPr>
          <w:ilvl w:val="0"/>
          <w:numId w:val="19"/>
        </w:numPr>
        <w:ind w:left="928"/>
        <w:jc w:val="both"/>
        <w:rPr>
          <w:rFonts w:hAnsi="Times New Roman" w:ascii="Times New Roman"/>
          <w:color w:val="FF0000"/>
          <w:sz w:val="24"/>
          <w:szCs w:val="24"/>
        </w:rPr>
      </w:pPr>
      <w:r w:rsidRPr="006033AB">
        <w:rPr>
          <w:rFonts w:eastAsia="Times New Roman" w:hAnsi="Times New Roman" w:ascii="Times New Roman"/>
          <w:sz w:val="24"/>
          <w:szCs w:val="24"/>
          <w:lang w:eastAsia="hr-HR"/>
        </w:rPr>
        <w:t xml:space="preserve">CROATIA OSIGURANJE d.d., Zagreb, V.Jagića 33, OIB: 26187994862, čija tražbina glasi na iznos od 157.338,21 kuna, priznata u cijelosti. </w:t>
      </w:r>
    </w:p>
    <w:p w:rsidRDefault="007A1A77" w:rsidP="007A1A77" w:rsidR="007A1A77" w:rsidRPr="006033AB">
      <w:pPr>
        <w:pStyle w:val="Bezproreda"/>
        <w:numPr>
          <w:ilvl w:val="0"/>
          <w:numId w:val="19"/>
        </w:numPr>
        <w:ind w:left="928"/>
        <w:jc w:val="both"/>
        <w:rPr>
          <w:rFonts w:hAnsi="Times New Roman" w:ascii="Times New Roman"/>
          <w:color w:val="FF0000"/>
          <w:sz w:val="24"/>
          <w:szCs w:val="24"/>
        </w:rPr>
      </w:pPr>
      <w:r w:rsidRPr="006033AB">
        <w:rPr>
          <w:rFonts w:eastAsia="Times New Roman" w:hAnsi="Times New Roman" w:ascii="Times New Roman"/>
          <w:sz w:val="24"/>
          <w:szCs w:val="24"/>
          <w:lang w:eastAsia="hr-HR"/>
        </w:rPr>
        <w:t>FOND ZA ZAŠTITU OKOLIŠA I ENERGETSKU UČINKOVITOST, Zagreb, Radnička cesta 80, OIB: 8582862594, čija tražbina glasi na iznos od 138,87 kuna, priznata u cijelosti.</w:t>
      </w:r>
    </w:p>
    <w:p w:rsidRDefault="007A1A77" w:rsidP="007A1A77" w:rsidR="007A1A77" w:rsidRPr="006033AB">
      <w:pPr>
        <w:pStyle w:val="Bezproreda"/>
        <w:numPr>
          <w:ilvl w:val="0"/>
          <w:numId w:val="19"/>
        </w:numPr>
        <w:ind w:left="928"/>
        <w:jc w:val="both"/>
        <w:rPr>
          <w:rFonts w:hAnsi="Times New Roman" w:ascii="Times New Roman"/>
          <w:color w:val="FF0000"/>
          <w:sz w:val="24"/>
          <w:szCs w:val="24"/>
        </w:rPr>
      </w:pPr>
      <w:r w:rsidRPr="006033AB">
        <w:rPr>
          <w:rFonts w:eastAsia="Times New Roman" w:hAnsi="Times New Roman" w:ascii="Times New Roman"/>
          <w:sz w:val="24"/>
          <w:szCs w:val="24"/>
          <w:lang w:eastAsia="hr-HR"/>
        </w:rPr>
        <w:t>S.A.C.A.T. SNC (SOCIETA IN NOME COLLETTIVO) vl. Alessandro Oberdank &amp; C., Trst, adresa Via Marconi 6, Trst, Italija, OIB: 08057303627, čija tražbina glasi na iznos od 18.322.221,36 kuna, priznata u cijelosti.</w:t>
      </w:r>
    </w:p>
    <w:p w:rsidRDefault="007A1A77" w:rsidP="007A1A77" w:rsidR="007A1A77" w:rsidRPr="006033AB">
      <w:pPr>
        <w:pStyle w:val="Bezproreda"/>
        <w:numPr>
          <w:ilvl w:val="0"/>
          <w:numId w:val="19"/>
        </w:numPr>
        <w:ind w:left="928"/>
        <w:jc w:val="both"/>
        <w:rPr>
          <w:rFonts w:hAnsi="Times New Roman" w:ascii="Times New Roman"/>
          <w:color w:val="FF0000"/>
          <w:sz w:val="24"/>
          <w:szCs w:val="24"/>
        </w:rPr>
      </w:pPr>
      <w:r w:rsidRPr="006033AB">
        <w:rPr>
          <w:rFonts w:eastAsia="Times New Roman" w:hAnsi="Times New Roman" w:ascii="Times New Roman"/>
          <w:sz w:val="24"/>
          <w:szCs w:val="24"/>
          <w:lang w:eastAsia="hr-HR"/>
        </w:rPr>
        <w:t>DAUS TRUCK, d.o.o. u stečaju, Dugopolje, Put Bana 8, OIB: 95174048745, čija tražbina glasi na iznos od 2.467.425,57 kuna, priznata u cijelosti.</w:t>
      </w:r>
    </w:p>
    <w:p w:rsidRDefault="007A1A77" w:rsidP="007A1A77" w:rsidR="007A1A77" w:rsidRPr="006033AB">
      <w:pPr>
        <w:pStyle w:val="Odlomakpopisa"/>
        <w:numPr>
          <w:ilvl w:val="0"/>
          <w:numId w:val="19"/>
        </w:numPr>
        <w:ind w:left="928"/>
        <w:jc w:val="both"/>
        <w:rPr>
          <w:color w:val="003366"/>
        </w:rPr>
      </w:pPr>
      <w:r w:rsidRPr="006033AB">
        <w:rPr>
          <w:rFonts w:eastAsiaTheme="minorHAnsi"/>
        </w:rPr>
        <w:t xml:space="preserve">HRVATSKA RADIOTELEVIZIJA, Prisavlje 3, Zagreb, OIB: 68419124305, čija tražbina glasi na iznos od </w:t>
      </w:r>
      <w:r w:rsidRPr="006033AB">
        <w:t xml:space="preserve">4.691,33 </w:t>
      </w:r>
      <w:r w:rsidRPr="006033AB">
        <w:rPr>
          <w:rFonts w:eastAsiaTheme="minorHAnsi"/>
        </w:rPr>
        <w:t xml:space="preserve">kuna, priznata u cijelosti. </w:t>
      </w:r>
    </w:p>
    <w:p w:rsidRDefault="007A1A77" w:rsidP="007A1A77" w:rsidR="007A1A77" w:rsidRPr="006033AB">
      <w:pPr>
        <w:pStyle w:val="Bezproreda"/>
        <w:numPr>
          <w:ilvl w:val="0"/>
          <w:numId w:val="19"/>
        </w:numPr>
        <w:ind w:left="928"/>
        <w:jc w:val="both"/>
        <w:rPr>
          <w:rFonts w:hAnsi="Times New Roman" w:ascii="Times New Roman"/>
          <w:color w:val="FF0000"/>
          <w:sz w:val="24"/>
          <w:szCs w:val="24"/>
        </w:rPr>
      </w:pPr>
      <w:r w:rsidRPr="006033AB">
        <w:rPr>
          <w:rFonts w:eastAsia="Times New Roman" w:hAnsi="Times New Roman" w:ascii="Times New Roman"/>
          <w:sz w:val="24"/>
          <w:szCs w:val="24"/>
          <w:lang w:eastAsia="hr-HR"/>
        </w:rPr>
        <w:t>AGRIA d.o.o. u stečaju, Pušćine, Obrtnička 2, OIB: 43644175159, čija tražbina glasi na iznos od 3.137,93 kuna, priznata u cijelosti.</w:t>
      </w:r>
    </w:p>
    <w:p w:rsidRDefault="007A1A77" w:rsidP="007A1A77" w:rsidR="007A1A77" w:rsidRPr="006033AB">
      <w:pPr>
        <w:pStyle w:val="Bezproreda"/>
        <w:numPr>
          <w:ilvl w:val="0"/>
          <w:numId w:val="19"/>
        </w:numPr>
        <w:ind w:left="928"/>
        <w:jc w:val="both"/>
        <w:rPr>
          <w:rFonts w:hAnsi="Times New Roman" w:ascii="Times New Roman"/>
          <w:sz w:val="24"/>
          <w:szCs w:val="24"/>
        </w:rPr>
      </w:pPr>
      <w:r w:rsidRPr="006033AB">
        <w:rPr>
          <w:rFonts w:hAnsi="Times New Roman" w:ascii="Times New Roman"/>
          <w:sz w:val="24"/>
          <w:szCs w:val="24"/>
        </w:rPr>
        <w:t xml:space="preserve">FINANCIJSKA AGENCIJA, Ulica grada Vukovara 70, Zagreb, OIB: 85821130368, čija tražbina glasi na iznos od </w:t>
      </w:r>
      <w:r w:rsidRPr="006033AB">
        <w:rPr>
          <w:rFonts w:eastAsia="Times New Roman" w:hAnsi="Times New Roman" w:ascii="Times New Roman"/>
          <w:sz w:val="24"/>
          <w:szCs w:val="24"/>
          <w:lang w:eastAsia="hr-HR"/>
        </w:rPr>
        <w:t xml:space="preserve">2.129,14 </w:t>
      </w:r>
      <w:r w:rsidRPr="006033AB">
        <w:rPr>
          <w:rFonts w:hAnsi="Times New Roman" w:ascii="Times New Roman"/>
          <w:sz w:val="24"/>
          <w:szCs w:val="24"/>
        </w:rPr>
        <w:t xml:space="preserve">kuna. </w:t>
      </w:r>
    </w:p>
    <w:p w:rsidRDefault="007A1A77" w:rsidP="007A1A77" w:rsidR="007A1A77" w:rsidRPr="006033AB">
      <w:pPr>
        <w:pStyle w:val="Odlomakpopisa"/>
        <w:numPr>
          <w:ilvl w:val="0"/>
          <w:numId w:val="19"/>
        </w:numPr>
        <w:ind w:left="928"/>
        <w:jc w:val="both"/>
      </w:pPr>
      <w:r w:rsidRPr="006033AB">
        <w:rPr>
          <w:rFonts w:eastAsiaTheme="minorHAnsi"/>
        </w:rPr>
        <w:t xml:space="preserve">HEP ELEKTRA d.o.o., Ulica grada Vukovara 37, Zagreb, OIB: 43965974818, čija tražbina glasi na iznos od </w:t>
      </w:r>
      <w:r w:rsidRPr="006033AB">
        <w:t xml:space="preserve">2.933,92 </w:t>
      </w:r>
      <w:r w:rsidRPr="006033AB">
        <w:rPr>
          <w:rFonts w:eastAsiaTheme="minorHAnsi"/>
        </w:rPr>
        <w:t>kuna, priznata u cijelosti.</w:t>
      </w:r>
    </w:p>
    <w:p w:rsidRDefault="007A1A77" w:rsidP="007A1A77" w:rsidR="007A1A77" w:rsidRPr="006033AB">
      <w:pPr>
        <w:pStyle w:val="Bezproreda"/>
        <w:numPr>
          <w:ilvl w:val="0"/>
          <w:numId w:val="19"/>
        </w:numPr>
        <w:ind w:left="928"/>
        <w:jc w:val="both"/>
        <w:rPr>
          <w:rFonts w:hAnsi="Times New Roman" w:ascii="Times New Roman"/>
          <w:color w:val="FF0000"/>
          <w:sz w:val="24"/>
          <w:szCs w:val="24"/>
        </w:rPr>
      </w:pPr>
      <w:r w:rsidRPr="006033AB">
        <w:rPr>
          <w:rFonts w:eastAsia="Times New Roman" w:hAnsi="Times New Roman" w:ascii="Times New Roman"/>
          <w:sz w:val="24"/>
          <w:szCs w:val="24"/>
          <w:lang w:eastAsia="hr-HR"/>
        </w:rPr>
        <w:t>EKOTEX, d.o.o., Zagreb, Remete 99, OIB: 07941830049, čija tražbina glasi na iznos od 19.180,57 kuna, priznata u cijelosti.</w:t>
      </w:r>
    </w:p>
    <w:p w:rsidRDefault="007A1A77" w:rsidP="007A1A77" w:rsidR="007A1A77" w:rsidRPr="006033AB">
      <w:pPr>
        <w:pStyle w:val="Odlomakpopisa"/>
        <w:numPr>
          <w:ilvl w:val="0"/>
          <w:numId w:val="19"/>
        </w:numPr>
        <w:ind w:left="928"/>
        <w:jc w:val="both"/>
        <w:rPr>
          <w:color w:val="003366"/>
        </w:rPr>
      </w:pPr>
      <w:r w:rsidRPr="006033AB">
        <w:rPr>
          <w:rFonts w:eastAsiaTheme="minorHAnsi"/>
        </w:rPr>
        <w:t xml:space="preserve">HEP-Opskrba d.o.o., Ulica grada Vukovara 37, Zagreb, OIB: 63073332379, čija tražbina glasi na iznos od </w:t>
      </w:r>
      <w:r w:rsidRPr="006033AB">
        <w:t xml:space="preserve">5.241,26 </w:t>
      </w:r>
      <w:r w:rsidRPr="006033AB">
        <w:rPr>
          <w:rFonts w:eastAsiaTheme="minorHAnsi"/>
        </w:rPr>
        <w:t>kuna, priznata u cijelosti.</w:t>
      </w:r>
    </w:p>
    <w:p w:rsidRDefault="007A1A77" w:rsidP="007A1A77" w:rsidR="007A1A77" w:rsidRPr="006033AB">
      <w:pPr>
        <w:pStyle w:val="Bezproreda"/>
        <w:numPr>
          <w:ilvl w:val="0"/>
          <w:numId w:val="19"/>
        </w:numPr>
        <w:ind w:left="928"/>
        <w:jc w:val="both"/>
        <w:rPr>
          <w:rFonts w:hAnsi="Times New Roman" w:ascii="Times New Roman"/>
          <w:color w:val="FF0000"/>
          <w:sz w:val="24"/>
          <w:szCs w:val="24"/>
        </w:rPr>
      </w:pPr>
      <w:r w:rsidRPr="006033AB">
        <w:rPr>
          <w:rFonts w:eastAsia="Times New Roman" w:hAnsi="Times New Roman" w:ascii="Times New Roman"/>
          <w:sz w:val="24"/>
          <w:szCs w:val="24"/>
          <w:lang w:eastAsia="hr-HR"/>
        </w:rPr>
        <w:t>CELLI S.p.A, Italija, Via Maestti 32, Forli (FO) , OIB: 82362733876, čija tražbina glasi na iznos od 159.815,02 kuna, priznata u cijelosti.</w:t>
      </w:r>
    </w:p>
    <w:p w:rsidRDefault="007A1A77" w:rsidP="007A1A77" w:rsidR="007A1A77" w:rsidRPr="006033AB">
      <w:pPr>
        <w:pStyle w:val="Bezproreda"/>
        <w:numPr>
          <w:ilvl w:val="0"/>
          <w:numId w:val="19"/>
        </w:numPr>
        <w:ind w:left="928"/>
        <w:jc w:val="both"/>
        <w:rPr>
          <w:rFonts w:hAnsi="Times New Roman" w:ascii="Times New Roman"/>
          <w:color w:val="FF0000"/>
          <w:sz w:val="24"/>
          <w:szCs w:val="24"/>
        </w:rPr>
      </w:pPr>
      <w:r w:rsidRPr="006033AB">
        <w:rPr>
          <w:rFonts w:eastAsia="Times New Roman" w:hAnsi="Times New Roman" w:ascii="Times New Roman"/>
          <w:sz w:val="24"/>
          <w:szCs w:val="24"/>
          <w:lang w:eastAsia="hr-HR"/>
        </w:rPr>
        <w:t>CWS - boco d.o.o., Zagreb, Kovinska 4a, OIB: 51026536351, čija tražbina glasi na iznos od 41.517,03 kuna, priznata u cijelosti.</w:t>
      </w:r>
    </w:p>
    <w:p w:rsidRDefault="007A1A77" w:rsidP="007A1A77" w:rsidR="007A1A77" w:rsidRPr="006033AB">
      <w:pPr>
        <w:pStyle w:val="Bezproreda"/>
        <w:numPr>
          <w:ilvl w:val="0"/>
          <w:numId w:val="19"/>
        </w:numPr>
        <w:ind w:left="928"/>
        <w:jc w:val="both"/>
        <w:rPr>
          <w:rFonts w:hAnsi="Times New Roman" w:ascii="Times New Roman"/>
          <w:color w:val="FF0000"/>
          <w:sz w:val="24"/>
          <w:szCs w:val="24"/>
        </w:rPr>
      </w:pPr>
      <w:r w:rsidRPr="006033AB">
        <w:rPr>
          <w:rFonts w:eastAsia="Times New Roman" w:hAnsi="Times New Roman" w:ascii="Times New Roman"/>
          <w:sz w:val="24"/>
          <w:szCs w:val="24"/>
          <w:lang w:eastAsia="hr-HR"/>
        </w:rPr>
        <w:t>INTEREUROPA d.o.o., Zagreb, Josipa Lončara 3, OIB: 85514716931, čija tražbina glasi na iznos od 210.073,24 kuna, priznata u cijelosti.</w:t>
      </w:r>
    </w:p>
    <w:p w:rsidRDefault="007A1A77" w:rsidP="007A1A77" w:rsidR="007A1A77" w:rsidRPr="006033AB">
      <w:pPr>
        <w:pStyle w:val="Bezproreda"/>
        <w:numPr>
          <w:ilvl w:val="0"/>
          <w:numId w:val="19"/>
        </w:numPr>
        <w:ind w:left="928"/>
        <w:jc w:val="both"/>
        <w:rPr>
          <w:rFonts w:hAnsi="Times New Roman" w:ascii="Times New Roman"/>
          <w:color w:val="FF0000"/>
          <w:sz w:val="24"/>
          <w:szCs w:val="24"/>
        </w:rPr>
      </w:pPr>
      <w:r w:rsidRPr="006033AB">
        <w:rPr>
          <w:rFonts w:eastAsia="Times New Roman" w:hAnsi="Times New Roman" w:ascii="Times New Roman"/>
          <w:sz w:val="24"/>
          <w:szCs w:val="24"/>
          <w:lang w:eastAsia="hr-HR"/>
        </w:rPr>
        <w:t xml:space="preserve">Adriatic Assets d.o.o., Zagreb, Radnička cesta 80, OIB: 18846383988, čija tražbina glasi na iznos od 23.908.228,12 kuna, priznata u cijelosti. </w:t>
      </w:r>
    </w:p>
    <w:p w:rsidRDefault="007A1A77" w:rsidP="007A1A77" w:rsidR="007A1A77" w:rsidRPr="006033AB">
      <w:pPr>
        <w:pStyle w:val="Odlomakpopisa"/>
        <w:numPr>
          <w:ilvl w:val="0"/>
          <w:numId w:val="19"/>
        </w:numPr>
        <w:ind w:left="928"/>
        <w:jc w:val="both"/>
        <w:rPr>
          <w:color w:val="003366"/>
        </w:rPr>
      </w:pPr>
      <w:r w:rsidRPr="006033AB">
        <w:t>Sberbank d.d., Zagreb, Varašavska 9, OIB: 78427478595, čija tražbina glasi na iznos od 13.600.451,32 kuna, priznata u cijelosti.</w:t>
      </w:r>
    </w:p>
    <w:p w:rsidRDefault="007A1A77" w:rsidP="007A1A77" w:rsidR="007A1A77" w:rsidRPr="000C2309">
      <w:pPr>
        <w:pStyle w:val="Bezproreda"/>
        <w:numPr>
          <w:ilvl w:val="0"/>
          <w:numId w:val="19"/>
        </w:numPr>
        <w:ind w:left="928"/>
        <w:jc w:val="both"/>
        <w:rPr>
          <w:rFonts w:hAnsi="Times New Roman" w:ascii="Times New Roman"/>
          <w:color w:val="FF0000"/>
          <w:sz w:val="24"/>
          <w:szCs w:val="24"/>
        </w:rPr>
      </w:pPr>
      <w:r w:rsidRPr="00302B95">
        <w:rPr>
          <w:rFonts w:hAnsi="Times New Roman" w:ascii="Times New Roman"/>
          <w:sz w:val="24"/>
          <w:szCs w:val="24"/>
          <w:lang w:eastAsia="hr-HR"/>
        </w:rPr>
        <w:t>APS DELTA S.A.</w:t>
      </w:r>
      <w:r w:rsidRPr="00302B95">
        <w:rPr>
          <w:rFonts w:eastAsia="Times New Roman" w:hAnsi="Times New Roman" w:ascii="Times New Roman"/>
          <w:sz w:val="24"/>
          <w:szCs w:val="24"/>
          <w:lang w:eastAsia="hr-HR"/>
        </w:rPr>
        <w:t xml:space="preserve">, </w:t>
      </w:r>
      <w:r>
        <w:rPr>
          <w:rFonts w:eastAsia="Times New Roman" w:hAnsi="Times New Roman" w:ascii="Times New Roman"/>
          <w:sz w:val="24"/>
          <w:szCs w:val="24"/>
          <w:lang w:eastAsia="hr-HR"/>
        </w:rPr>
        <w:t xml:space="preserve">1 rue Jean Piret L-2350 – Luksemburg (kao pravni slijednik ZAGREBAČKE BANKE d.d.), OIB: 45421012929, </w:t>
      </w:r>
      <w:r w:rsidRPr="00302B95">
        <w:rPr>
          <w:rFonts w:eastAsia="Times New Roman" w:hAnsi="Times New Roman" w:ascii="Times New Roman"/>
          <w:sz w:val="24"/>
          <w:szCs w:val="24"/>
          <w:lang w:eastAsia="hr-HR"/>
        </w:rPr>
        <w:t>čija</w:t>
      </w:r>
      <w:r w:rsidRPr="006033AB">
        <w:rPr>
          <w:rFonts w:eastAsia="Times New Roman" w:hAnsi="Times New Roman" w:ascii="Times New Roman"/>
          <w:sz w:val="24"/>
          <w:szCs w:val="24"/>
          <w:lang w:eastAsia="hr-HR"/>
        </w:rPr>
        <w:t xml:space="preserve"> tražbina glasi na iznos od 139.535.773,36 kuna, priznata u cijelosti. </w:t>
      </w:r>
    </w:p>
    <w:p w:rsidRDefault="007A1A77" w:rsidP="007A1A77" w:rsidR="007A1A77" w:rsidRPr="006033AB">
      <w:pPr>
        <w:pStyle w:val="Bezproreda"/>
        <w:numPr>
          <w:ilvl w:val="0"/>
          <w:numId w:val="19"/>
        </w:numPr>
        <w:ind w:left="928"/>
        <w:jc w:val="both"/>
        <w:rPr>
          <w:rFonts w:hAnsi="Times New Roman" w:ascii="Times New Roman"/>
          <w:color w:val="FF0000"/>
          <w:sz w:val="24"/>
          <w:szCs w:val="24"/>
        </w:rPr>
      </w:pPr>
      <w:r w:rsidRPr="006033AB">
        <w:rPr>
          <w:rFonts w:hAnsi="Times New Roman" w:ascii="Times New Roman"/>
          <w:sz w:val="24"/>
          <w:szCs w:val="24"/>
          <w:lang w:eastAsia="hr-HR"/>
        </w:rPr>
        <w:t>ADDIKO BANK d.d., Zagreb, Slavonska 6, OIB: 14036333877 u iznosu od 214.463,97 kuna</w:t>
      </w:r>
      <w:r>
        <w:rPr>
          <w:rFonts w:hAnsi="Times New Roman" w:ascii="Times New Roman"/>
          <w:sz w:val="24"/>
          <w:szCs w:val="24"/>
          <w:lang w:eastAsia="hr-HR"/>
        </w:rPr>
        <w:t>, priznata u cijelosti.</w:t>
      </w:r>
    </w:p>
    <w:p w:rsidRDefault="008F4B30" w:rsidP="008F4B30" w:rsidR="008F4B30">
      <w:pPr>
        <w:jc w:val="both"/>
      </w:pPr>
    </w:p>
    <w:p w:rsidRDefault="008F4B30" w:rsidP="008F4B30" w:rsidR="007A1A77">
      <w:pPr>
        <w:ind w:firstLine="568"/>
        <w:jc w:val="both"/>
      </w:pPr>
      <w:r>
        <w:rPr>
          <w:rFonts w:eastAsia="Calibri"/>
          <w:lang w:eastAsia="en-US"/>
        </w:rPr>
        <w:t xml:space="preserve">U odnosu na vjerovnika </w:t>
      </w:r>
      <w:r w:rsidRPr="00A41D20">
        <w:t>RH,Ministarstvo financija-Porezna uprava, Područni ured Dalmacija, Trg dr. Franje Tuđmana 4, Split, OIB:18683136487</w:t>
      </w:r>
      <w:r>
        <w:t xml:space="preserve">, stečajni upravitelj ističe da je dio tražbine iz prvog višeg isplatnog reda priznao kao tražbinu drugog višeg isplatnog reda, na što vjerovnik </w:t>
      </w:r>
      <w:r w:rsidRPr="00A41D20">
        <w:t>RH,Ministarstvo financija-Porezna uprava, Područni ured Dalmacija</w:t>
      </w:r>
      <w:r>
        <w:t xml:space="preserve"> nije imao primjedbi, pa iz tog razloga ovaj sud ne nalazi svrsishodnim za taj osporeni dio u prvom višem isplatnom redu koji je priznat u drugom višem isplatnom redu stečajnog upravitelja i vjerovnika uputiti u parnicu. </w:t>
      </w:r>
    </w:p>
    <w:p w:rsidRDefault="008F4B30" w:rsidP="008F4B30" w:rsidR="008F4B30" w:rsidRPr="008F4B30">
      <w:pPr>
        <w:ind w:firstLine="568"/>
        <w:jc w:val="both"/>
      </w:pPr>
    </w:p>
    <w:p w:rsidRDefault="006F0C01" w:rsidP="006F0C01" w:rsidR="006F0C01">
      <w:pPr>
        <w:ind w:firstLine="540"/>
        <w:jc w:val="both"/>
      </w:pPr>
      <w:r>
        <w:lastRenderedPageBreak/>
        <w:t xml:space="preserve">Temeljem odredbe članka 265., 266., 267. i 269. Stečajnog zakona ("Narodne novine" broj 71/15) odlučeno je kao u izreci rješenja. </w:t>
      </w:r>
    </w:p>
    <w:p w:rsidRDefault="00100E67" w:rsidP="00100E67" w:rsidR="00100E67" w:rsidRPr="00DB4638">
      <w:pPr>
        <w:ind w:firstLine="540"/>
        <w:jc w:val="both"/>
      </w:pPr>
    </w:p>
    <w:p w:rsidRDefault="008F4B30" w:rsidP="00100E67" w:rsidR="008F4B30">
      <w:pPr>
        <w:ind w:firstLine="540"/>
        <w:jc w:val="center"/>
      </w:pPr>
    </w:p>
    <w:p w:rsidRDefault="00546F08" w:rsidP="00100E67" w:rsidR="004949CC" w:rsidRPr="00DB4638">
      <w:pPr>
        <w:ind w:firstLine="540"/>
        <w:jc w:val="center"/>
      </w:pPr>
      <w:r w:rsidRPr="00DB4638">
        <w:t xml:space="preserve">U  Splitu,  </w:t>
      </w:r>
      <w:r w:rsidR="007A1A77">
        <w:t>10</w:t>
      </w:r>
      <w:r w:rsidR="00155087">
        <w:t>. srpnja</w:t>
      </w:r>
      <w:r w:rsidR="003B2949" w:rsidRPr="00DB4638">
        <w:t xml:space="preserve"> 2017</w:t>
      </w:r>
      <w:r w:rsidRPr="00DB4638">
        <w:t xml:space="preserve">. godine  </w:t>
      </w:r>
    </w:p>
    <w:p w:rsidRDefault="008F4B30" w:rsidP="004949CC" w:rsidR="008F4B30">
      <w:pPr>
        <w:pStyle w:val="Bezproreda"/>
        <w:ind w:firstLine="708" w:left="7080"/>
        <w:jc w:val="center"/>
        <w:rPr>
          <w:rFonts w:hAnsi="Times New Roman" w:ascii="Times New Roman"/>
          <w:sz w:val="24"/>
          <w:szCs w:val="24"/>
        </w:rPr>
      </w:pPr>
    </w:p>
    <w:p w:rsidRDefault="00546F08" w:rsidP="004949CC" w:rsidR="00546F08" w:rsidRPr="00DB4638">
      <w:pPr>
        <w:pStyle w:val="Bezproreda"/>
        <w:ind w:firstLine="708" w:left="7080"/>
        <w:jc w:val="center"/>
        <w:rPr>
          <w:rFonts w:hAnsi="Times New Roman" w:ascii="Times New Roman"/>
          <w:sz w:val="24"/>
          <w:szCs w:val="24"/>
        </w:rPr>
      </w:pPr>
      <w:r w:rsidRPr="00DB4638">
        <w:rPr>
          <w:rFonts w:hAnsi="Times New Roman" w:ascii="Times New Roman"/>
          <w:sz w:val="24"/>
          <w:szCs w:val="24"/>
        </w:rPr>
        <w:t>SUDAC</w:t>
      </w:r>
    </w:p>
    <w:p w:rsidRDefault="00546F08" w:rsidP="00546F08" w:rsidR="00546F08">
      <w:pPr>
        <w:pStyle w:val="Bezproreda"/>
        <w:rPr>
          <w:rFonts w:hAnsi="Times New Roman" w:ascii="Times New Roman"/>
          <w:sz w:val="24"/>
          <w:szCs w:val="24"/>
        </w:rPr>
      </w:pPr>
    </w:p>
    <w:p w:rsidRDefault="00955FC7" w:rsidP="00546F08" w:rsidR="00955FC7" w:rsidRPr="00DB4638">
      <w:pPr>
        <w:pStyle w:val="Bezproreda"/>
        <w:rPr>
          <w:rFonts w:hAnsi="Times New Roman" w:ascii="Times New Roman"/>
          <w:sz w:val="24"/>
          <w:szCs w:val="24"/>
        </w:rPr>
      </w:pPr>
    </w:p>
    <w:p w:rsidRDefault="00546F08" w:rsidP="00546F08" w:rsidR="00546F08" w:rsidRPr="00DB4638">
      <w:pPr>
        <w:pStyle w:val="Bezproreda"/>
        <w:jc w:val="right"/>
        <w:rPr>
          <w:rFonts w:hAnsi="Times New Roman" w:ascii="Times New Roman"/>
          <w:sz w:val="24"/>
          <w:szCs w:val="24"/>
        </w:rPr>
      </w:pP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t>Katarina Mikulić</w:t>
      </w:r>
    </w:p>
    <w:p w:rsidRDefault="00546F08" w:rsidP="00100E67" w:rsidR="00546F08">
      <w:pPr>
        <w:ind w:firstLine="708" w:left="4248"/>
        <w:jc w:val="both"/>
      </w:pPr>
    </w:p>
    <w:p w:rsidRDefault="008F4B30" w:rsidP="00100E67" w:rsidR="008F4B30" w:rsidRPr="00DB4638">
      <w:pPr>
        <w:ind w:firstLine="708" w:left="4248"/>
        <w:jc w:val="both"/>
      </w:pPr>
    </w:p>
    <w:p w:rsidRDefault="00546F08" w:rsidP="00100E67" w:rsidR="00100E67" w:rsidRPr="00DB4638">
      <w:pPr>
        <w:jc w:val="both"/>
      </w:pPr>
      <w:r w:rsidRPr="00DB4638">
        <w:t>PRAVNA POUKA: Protiv ovog rješenja dopuštena je žalba Visokom trgovačkom sudu Republike Hrvatske u Zagrebu. Žalba se podnosi putem ovog suda u 2 primjerka,  u roku od 8 dana od dana dostave rješenja</w:t>
      </w:r>
      <w:r w:rsidRPr="00DB4638">
        <w:rPr>
          <w:b/>
        </w:rPr>
        <w:t xml:space="preserve">. </w:t>
      </w:r>
      <w:r w:rsidRPr="00DB4638">
        <w:t xml:space="preserve">Žalba izjavljena protiv rješenja o upućivanju u parnicu  bez utjecaja je na rok za pokretanje parnice. </w:t>
      </w:r>
    </w:p>
    <w:p w:rsidRDefault="000A74DE" w:rsidP="00546F08" w:rsidR="000A74DE">
      <w:pPr>
        <w:jc w:val="both"/>
      </w:pPr>
    </w:p>
    <w:p w:rsidRDefault="00546F08" w:rsidP="00546F08" w:rsidR="00546F08" w:rsidRPr="00DB4638">
      <w:pPr>
        <w:jc w:val="both"/>
      </w:pPr>
      <w:r w:rsidRPr="00DB4638">
        <w:t>DNA:</w:t>
      </w:r>
    </w:p>
    <w:p w:rsidRDefault="00546F08" w:rsidP="00546F08" w:rsidR="00546F08" w:rsidRPr="00DB4638">
      <w:pPr>
        <w:numPr>
          <w:ilvl w:val="0"/>
          <w:numId w:val="14"/>
        </w:numPr>
        <w:jc w:val="both"/>
      </w:pPr>
      <w:r w:rsidRPr="00DB4638">
        <w:t>stečajnom upravitelju</w:t>
      </w:r>
    </w:p>
    <w:p w:rsidRDefault="00100E67" w:rsidP="00546F08" w:rsidR="00546F08" w:rsidRPr="00DB4638">
      <w:pPr>
        <w:numPr>
          <w:ilvl w:val="0"/>
          <w:numId w:val="14"/>
        </w:numPr>
        <w:jc w:val="both"/>
      </w:pPr>
      <w:r w:rsidRPr="00DB4638">
        <w:t>e-oglasna ploča suda</w:t>
      </w:r>
    </w:p>
    <w:p w:rsidRDefault="00546F08" w:rsidP="00E94962" w:rsidR="00DE2278" w:rsidRPr="00DB4638">
      <w:pPr>
        <w:numPr>
          <w:ilvl w:val="0"/>
          <w:numId w:val="14"/>
        </w:numPr>
        <w:jc w:val="both"/>
      </w:pPr>
      <w:r w:rsidRPr="00DB4638">
        <w:t>spis</w:t>
      </w:r>
    </w:p>
    <w:sectPr w:rsidSect="004949CC" w:rsidR="00DE2278" w:rsidRPr="00DB4638">
      <w:headerReference w:type="even" r:id="rId11"/>
      <w:headerReference w:type="default" r:id="rId12"/>
      <w:footerReference w:type="default" r:id="rId13"/>
      <w:head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433CC" w:rsidR="007433CC">
      <w:r>
        <w:separator/>
      </w:r>
    </w:p>
  </w:endnote>
  <w:endnote w:id="0" w:type="continuationSeparator">
    <w:p w:rsidRDefault="007433CC" w:rsidR="007433C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35930392"/>
      <w:docPartObj>
        <w:docPartGallery w:val="Page Numbers (Bottom of Page)"/>
        <w:docPartUnique/>
      </w:docPartObj>
    </w:sdtPr>
    <w:sdtEndPr/>
    <w:sdtContent>
      <w:p w:rsidRDefault="007433CC" w:rsidR="007433CC">
        <w:pPr>
          <w:pStyle w:val="Podnoje"/>
          <w:jc w:val="center"/>
        </w:pPr>
        <w:r>
          <w:fldChar w:fldCharType="begin"/>
        </w:r>
        <w:r>
          <w:instrText>PAGE   \* MERGEFORMAT</w:instrText>
        </w:r>
        <w:r>
          <w:fldChar w:fldCharType="separate"/>
        </w:r>
        <w:r w:rsidR="00494008">
          <w:rPr>
            <w:noProof/>
          </w:rPr>
          <w:t>6</w:t>
        </w:r>
        <w:r>
          <w:rPr>
            <w:noProof/>
          </w:rPr>
          <w:fldChar w:fldCharType="end"/>
        </w:r>
      </w:p>
    </w:sdtContent>
  </w:sdt>
  <w:p w:rsidRDefault="007433CC" w:rsidR="007433C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433CC" w:rsidR="007433CC">
      <w:r>
        <w:separator/>
      </w:r>
    </w:p>
  </w:footnote>
  <w:footnote w:id="0" w:type="continuationSeparator">
    <w:p w:rsidRDefault="007433CC" w:rsidR="007433C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3CC" w:rsidR="007433C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7433CC" w:rsidR="007433C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3CC" w:rsidR="007433CC">
    <w:pPr>
      <w:pStyle w:val="Zaglavlje"/>
    </w:pPr>
    <w:r>
      <w:tab/>
    </w:r>
    <w:r>
      <w:tab/>
      <w:t>4.St-1252/2016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3CC" w:rsidP="00285600" w:rsidR="007433CC">
    <w:pPr>
      <w:pStyle w:val="Zaglavlje"/>
      <w:jc w:val="right"/>
    </w:pPr>
    <w:r>
      <w:t>4.St-1252/2016</w:t>
    </w:r>
  </w:p>
  <w:p w:rsidRDefault="007433CC" w:rsidR="007433C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41E8D"/>
    <w:multiLevelType w:val="hybridMultilevel"/>
    <w:tmpl w:val="F4982B48"/>
    <w:lvl w:tplc="D2243146" w:ilvl="0">
      <w:start w:val="1"/>
      <w:numFmt w:val="decimal"/>
      <w:lvlText w:val="%1."/>
      <w:lvlJc w:val="left"/>
      <w:pPr>
        <w:ind w:hanging="360" w:left="1070"/>
      </w:pPr>
      <w:rPr>
        <w:rFonts w:cs="Times New Roman" w:hAnsi="Times New Roman" w:ascii="Times New Roman" w:hint="default"/>
        <w:color w:val="auto"/>
        <w:sz w:val="24"/>
        <w:szCs w:val="24"/>
      </w:rPr>
    </w:lvl>
    <w:lvl w:tplc="041A0019" w:ilvl="1">
      <w:start w:val="1"/>
      <w:numFmt w:val="lowerLetter"/>
      <w:lvlText w:val="%2."/>
      <w:lvlJc w:val="left"/>
      <w:pPr>
        <w:ind w:hanging="360" w:left="1790"/>
      </w:pPr>
    </w:lvl>
    <w:lvl w:tplc="041A001B" w:ilvl="2">
      <w:start w:val="1"/>
      <w:numFmt w:val="lowerRoman"/>
      <w:lvlText w:val="%3."/>
      <w:lvlJc w:val="right"/>
      <w:pPr>
        <w:ind w:hanging="180" w:left="2510"/>
      </w:pPr>
    </w:lvl>
    <w:lvl w:tplc="041A000F" w:ilvl="3">
      <w:start w:val="1"/>
      <w:numFmt w:val="decimal"/>
      <w:lvlText w:val="%4."/>
      <w:lvlJc w:val="left"/>
      <w:pPr>
        <w:ind w:hanging="360" w:left="3230"/>
      </w:pPr>
    </w:lvl>
    <w:lvl w:tplc="041A0019" w:ilvl="4">
      <w:start w:val="1"/>
      <w:numFmt w:val="lowerLetter"/>
      <w:lvlText w:val="%5."/>
      <w:lvlJc w:val="left"/>
      <w:pPr>
        <w:ind w:hanging="360" w:left="3950"/>
      </w:pPr>
    </w:lvl>
    <w:lvl w:tplc="041A001B" w:ilvl="5">
      <w:start w:val="1"/>
      <w:numFmt w:val="lowerRoman"/>
      <w:lvlText w:val="%6."/>
      <w:lvlJc w:val="right"/>
      <w:pPr>
        <w:ind w:hanging="180" w:left="4670"/>
      </w:pPr>
    </w:lvl>
    <w:lvl w:tplc="041A000F" w:ilvl="6">
      <w:start w:val="1"/>
      <w:numFmt w:val="decimal"/>
      <w:lvlText w:val="%7."/>
      <w:lvlJc w:val="left"/>
      <w:pPr>
        <w:ind w:hanging="360" w:left="5390"/>
      </w:pPr>
    </w:lvl>
    <w:lvl w:tplc="041A0019" w:ilvl="7">
      <w:start w:val="1"/>
      <w:numFmt w:val="lowerLetter"/>
      <w:lvlText w:val="%8."/>
      <w:lvlJc w:val="left"/>
      <w:pPr>
        <w:ind w:hanging="360" w:left="6110"/>
      </w:pPr>
    </w:lvl>
    <w:lvl w:tplc="041A001B" w:ilvl="8">
      <w:start w:val="1"/>
      <w:numFmt w:val="lowerRoman"/>
      <w:lvlText w:val="%9."/>
      <w:lvlJc w:val="right"/>
      <w:pPr>
        <w:ind w:hanging="180" w:left="6830"/>
      </w:pPr>
    </w:lvl>
  </w:abstractNum>
  <w:abstractNum w:abstractNumId="1">
    <w:nsid w:val="03F17026"/>
    <w:multiLevelType w:val="hybridMultilevel"/>
    <w:tmpl w:val="F4982B48"/>
    <w:lvl w:tplc="D2243146" w:ilvl="0">
      <w:start w:val="1"/>
      <w:numFmt w:val="decimal"/>
      <w:lvlText w:val="%1."/>
      <w:lvlJc w:val="left"/>
      <w:pPr>
        <w:ind w:hanging="360" w:left="928"/>
      </w:pPr>
      <w:rPr>
        <w:rFonts w:cs="Times New Roman" w:hAnsi="Times New Roman" w:ascii="Times New Roman" w:hint="default"/>
        <w:color w:val="auto"/>
        <w:sz w:val="24"/>
        <w:szCs w:val="24"/>
      </w:rPr>
    </w:lvl>
    <w:lvl w:tplc="041A0019" w:ilvl="1">
      <w:start w:val="1"/>
      <w:numFmt w:val="lowerLetter"/>
      <w:lvlText w:val="%2."/>
      <w:lvlJc w:val="left"/>
      <w:pPr>
        <w:ind w:hanging="360" w:left="1648"/>
      </w:pPr>
    </w:lvl>
    <w:lvl w:tplc="041A001B" w:ilvl="2">
      <w:start w:val="1"/>
      <w:numFmt w:val="lowerRoman"/>
      <w:lvlText w:val="%3."/>
      <w:lvlJc w:val="right"/>
      <w:pPr>
        <w:ind w:hanging="180" w:left="2368"/>
      </w:pPr>
    </w:lvl>
    <w:lvl w:tplc="041A000F" w:ilvl="3">
      <w:start w:val="1"/>
      <w:numFmt w:val="decimal"/>
      <w:lvlText w:val="%4."/>
      <w:lvlJc w:val="left"/>
      <w:pPr>
        <w:ind w:hanging="360" w:left="3088"/>
      </w:pPr>
    </w:lvl>
    <w:lvl w:tplc="041A0019" w:ilvl="4">
      <w:start w:val="1"/>
      <w:numFmt w:val="lowerLetter"/>
      <w:lvlText w:val="%5."/>
      <w:lvlJc w:val="left"/>
      <w:pPr>
        <w:ind w:hanging="360" w:left="3808"/>
      </w:pPr>
    </w:lvl>
    <w:lvl w:tplc="041A001B" w:ilvl="5">
      <w:start w:val="1"/>
      <w:numFmt w:val="lowerRoman"/>
      <w:lvlText w:val="%6."/>
      <w:lvlJc w:val="right"/>
      <w:pPr>
        <w:ind w:hanging="180" w:left="4528"/>
      </w:pPr>
    </w:lvl>
    <w:lvl w:tplc="041A000F" w:ilvl="6">
      <w:start w:val="1"/>
      <w:numFmt w:val="decimal"/>
      <w:lvlText w:val="%7."/>
      <w:lvlJc w:val="left"/>
      <w:pPr>
        <w:ind w:hanging="360" w:left="5248"/>
      </w:pPr>
    </w:lvl>
    <w:lvl w:tplc="041A0019" w:ilvl="7">
      <w:start w:val="1"/>
      <w:numFmt w:val="lowerLetter"/>
      <w:lvlText w:val="%8."/>
      <w:lvlJc w:val="left"/>
      <w:pPr>
        <w:ind w:hanging="360" w:left="5968"/>
      </w:pPr>
    </w:lvl>
    <w:lvl w:tplc="041A001B" w:ilvl="8">
      <w:start w:val="1"/>
      <w:numFmt w:val="lowerRoman"/>
      <w:lvlText w:val="%9."/>
      <w:lvlJc w:val="right"/>
      <w:pPr>
        <w:ind w:hanging="180" w:left="6688"/>
      </w:pPr>
    </w:lvl>
  </w:abstractNum>
  <w:abstractNum w:abstractNumId="2">
    <w:nsid w:val="044C00E4"/>
    <w:multiLevelType w:val="hybridMultilevel"/>
    <w:tmpl w:val="C6C40020"/>
    <w:lvl w:tplc="2F46F34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069F2B13"/>
    <w:multiLevelType w:val="hybridMultilevel"/>
    <w:tmpl w:val="CE90F4A0"/>
    <w:lvl w:tplc="D968080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0A410175"/>
    <w:multiLevelType w:val="hybridMultilevel"/>
    <w:tmpl w:val="AE2A19A8"/>
    <w:lvl w:tplc="23F822DC"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6">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12840525"/>
    <w:multiLevelType w:val="hybridMultilevel"/>
    <w:tmpl w:val="E2DA56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B6E7B6A"/>
    <w:multiLevelType w:val="hybridMultilevel"/>
    <w:tmpl w:val="D94612D6"/>
    <w:lvl w:tplc="C8B66C22"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9">
    <w:nsid w:val="26985F7E"/>
    <w:multiLevelType w:val="hybridMultilevel"/>
    <w:tmpl w:val="F4982B48"/>
    <w:lvl w:tplc="D2243146" w:ilvl="0">
      <w:start w:val="1"/>
      <w:numFmt w:val="decimal"/>
      <w:lvlText w:val="%1."/>
      <w:lvlJc w:val="left"/>
      <w:pPr>
        <w:ind w:hanging="360" w:left="928"/>
      </w:pPr>
      <w:rPr>
        <w:rFonts w:cs="Times New Roman" w:hAnsi="Times New Roman" w:ascii="Times New Roman" w:hint="default"/>
        <w:color w:val="auto"/>
        <w:sz w:val="24"/>
        <w:szCs w:val="24"/>
      </w:rPr>
    </w:lvl>
    <w:lvl w:tplc="041A0019" w:ilvl="1">
      <w:start w:val="1"/>
      <w:numFmt w:val="lowerLetter"/>
      <w:lvlText w:val="%2."/>
      <w:lvlJc w:val="left"/>
      <w:pPr>
        <w:ind w:hanging="360" w:left="1648"/>
      </w:pPr>
    </w:lvl>
    <w:lvl w:tplc="041A001B" w:ilvl="2">
      <w:start w:val="1"/>
      <w:numFmt w:val="lowerRoman"/>
      <w:lvlText w:val="%3."/>
      <w:lvlJc w:val="right"/>
      <w:pPr>
        <w:ind w:hanging="180" w:left="2368"/>
      </w:pPr>
    </w:lvl>
    <w:lvl w:tplc="041A000F" w:ilvl="3">
      <w:start w:val="1"/>
      <w:numFmt w:val="decimal"/>
      <w:lvlText w:val="%4."/>
      <w:lvlJc w:val="left"/>
      <w:pPr>
        <w:ind w:hanging="360" w:left="3088"/>
      </w:pPr>
    </w:lvl>
    <w:lvl w:tplc="041A0019" w:ilvl="4">
      <w:start w:val="1"/>
      <w:numFmt w:val="lowerLetter"/>
      <w:lvlText w:val="%5."/>
      <w:lvlJc w:val="left"/>
      <w:pPr>
        <w:ind w:hanging="360" w:left="3808"/>
      </w:pPr>
    </w:lvl>
    <w:lvl w:tplc="041A001B" w:ilvl="5">
      <w:start w:val="1"/>
      <w:numFmt w:val="lowerRoman"/>
      <w:lvlText w:val="%6."/>
      <w:lvlJc w:val="right"/>
      <w:pPr>
        <w:ind w:hanging="180" w:left="4528"/>
      </w:pPr>
    </w:lvl>
    <w:lvl w:tplc="041A000F" w:ilvl="6">
      <w:start w:val="1"/>
      <w:numFmt w:val="decimal"/>
      <w:lvlText w:val="%7."/>
      <w:lvlJc w:val="left"/>
      <w:pPr>
        <w:ind w:hanging="360" w:left="5248"/>
      </w:pPr>
    </w:lvl>
    <w:lvl w:tplc="041A0019" w:ilvl="7">
      <w:start w:val="1"/>
      <w:numFmt w:val="lowerLetter"/>
      <w:lvlText w:val="%8."/>
      <w:lvlJc w:val="left"/>
      <w:pPr>
        <w:ind w:hanging="360" w:left="5968"/>
      </w:pPr>
    </w:lvl>
    <w:lvl w:tplc="041A001B" w:ilvl="8">
      <w:start w:val="1"/>
      <w:numFmt w:val="lowerRoman"/>
      <w:lvlText w:val="%9."/>
      <w:lvlJc w:val="right"/>
      <w:pPr>
        <w:ind w:hanging="180" w:left="6688"/>
      </w:pPr>
    </w:lvl>
  </w:abstractNum>
  <w:abstractNum w:abstractNumId="10">
    <w:nsid w:val="28877253"/>
    <w:multiLevelType w:val="hybridMultilevel"/>
    <w:tmpl w:val="F4982B48"/>
    <w:lvl w:tplc="D2243146" w:ilvl="0">
      <w:start w:val="1"/>
      <w:numFmt w:val="decimal"/>
      <w:lvlText w:val="%1."/>
      <w:lvlJc w:val="left"/>
      <w:pPr>
        <w:ind w:hanging="360" w:left="928"/>
      </w:pPr>
      <w:rPr>
        <w:rFonts w:cs="Times New Roman" w:hAnsi="Times New Roman" w:ascii="Times New Roman" w:hint="default"/>
        <w:color w:val="auto"/>
        <w:sz w:val="24"/>
        <w:szCs w:val="24"/>
      </w:rPr>
    </w:lvl>
    <w:lvl w:tplc="041A0019" w:ilvl="1">
      <w:start w:val="1"/>
      <w:numFmt w:val="lowerLetter"/>
      <w:lvlText w:val="%2."/>
      <w:lvlJc w:val="left"/>
      <w:pPr>
        <w:ind w:hanging="360" w:left="1648"/>
      </w:pPr>
    </w:lvl>
    <w:lvl w:tplc="041A001B" w:ilvl="2">
      <w:start w:val="1"/>
      <w:numFmt w:val="lowerRoman"/>
      <w:lvlText w:val="%3."/>
      <w:lvlJc w:val="right"/>
      <w:pPr>
        <w:ind w:hanging="180" w:left="2368"/>
      </w:pPr>
    </w:lvl>
    <w:lvl w:tplc="041A000F" w:ilvl="3">
      <w:start w:val="1"/>
      <w:numFmt w:val="decimal"/>
      <w:lvlText w:val="%4."/>
      <w:lvlJc w:val="left"/>
      <w:pPr>
        <w:ind w:hanging="360" w:left="3088"/>
      </w:pPr>
    </w:lvl>
    <w:lvl w:tplc="041A0019" w:ilvl="4">
      <w:start w:val="1"/>
      <w:numFmt w:val="lowerLetter"/>
      <w:lvlText w:val="%5."/>
      <w:lvlJc w:val="left"/>
      <w:pPr>
        <w:ind w:hanging="360" w:left="3808"/>
      </w:pPr>
    </w:lvl>
    <w:lvl w:tplc="041A001B" w:ilvl="5">
      <w:start w:val="1"/>
      <w:numFmt w:val="lowerRoman"/>
      <w:lvlText w:val="%6."/>
      <w:lvlJc w:val="right"/>
      <w:pPr>
        <w:ind w:hanging="180" w:left="4528"/>
      </w:pPr>
    </w:lvl>
    <w:lvl w:tplc="041A000F" w:ilvl="6">
      <w:start w:val="1"/>
      <w:numFmt w:val="decimal"/>
      <w:lvlText w:val="%7."/>
      <w:lvlJc w:val="left"/>
      <w:pPr>
        <w:ind w:hanging="360" w:left="5248"/>
      </w:pPr>
    </w:lvl>
    <w:lvl w:tplc="041A0019" w:ilvl="7">
      <w:start w:val="1"/>
      <w:numFmt w:val="lowerLetter"/>
      <w:lvlText w:val="%8."/>
      <w:lvlJc w:val="left"/>
      <w:pPr>
        <w:ind w:hanging="360" w:left="5968"/>
      </w:pPr>
    </w:lvl>
    <w:lvl w:tplc="041A001B" w:ilvl="8">
      <w:start w:val="1"/>
      <w:numFmt w:val="lowerRoman"/>
      <w:lvlText w:val="%9."/>
      <w:lvlJc w:val="right"/>
      <w:pPr>
        <w:ind w:hanging="180" w:left="6688"/>
      </w:pPr>
    </w:lvl>
  </w:abstractNum>
  <w:abstractNum w:abstractNumId="11">
    <w:nsid w:val="2F187604"/>
    <w:multiLevelType w:val="hybridMultilevel"/>
    <w:tmpl w:val="F1E45298"/>
    <w:lvl w:tplc="26DE6494"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2">
    <w:nsid w:val="300851FA"/>
    <w:multiLevelType w:val="hybridMultilevel"/>
    <w:tmpl w:val="E2BCE0A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9E41063"/>
    <w:multiLevelType w:val="hybridMultilevel"/>
    <w:tmpl w:val="0F34AE96"/>
    <w:lvl w:tplc="359E4A7E" w:ilvl="0">
      <w:start w:val="1"/>
      <w:numFmt w:val="decimal"/>
      <w:lvlText w:val="%1."/>
      <w:lvlJc w:val="left"/>
      <w:pPr>
        <w:ind w:hanging="360" w:left="928"/>
      </w:pPr>
      <w:rPr>
        <w:rFonts w:cs="Times New Roman" w:eastAsia="Calibri" w:hAnsi="Times New Roman" w:ascii="Times New Roman"/>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4">
    <w:nsid w:val="3C9B37D1"/>
    <w:multiLevelType w:val="hybridMultilevel"/>
    <w:tmpl w:val="D69227AC"/>
    <w:lvl w:tplc="6680A126" w:ilvl="0">
      <w:start w:val="1"/>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5">
    <w:nsid w:val="3F5150B9"/>
    <w:multiLevelType w:val="hybridMultilevel"/>
    <w:tmpl w:val="1DF24B84"/>
    <w:lvl w:tplc="026C37E8" w:ilvl="0">
      <w:start w:val="2"/>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6">
    <w:nsid w:val="4B9972E9"/>
    <w:multiLevelType w:val="hybridMultilevel"/>
    <w:tmpl w:val="72E66448"/>
    <w:lvl w:tplc="3BAED6AE"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7">
    <w:nsid w:val="4FAA73AD"/>
    <w:multiLevelType w:val="hybridMultilevel"/>
    <w:tmpl w:val="F048B5A2"/>
    <w:lvl w:tplc="4476EDF2" w:ilvl="0">
      <w:start w:val="1"/>
      <w:numFmt w:val="upperLetter"/>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8">
    <w:nsid w:val="5C736F40"/>
    <w:multiLevelType w:val="hybridMultilevel"/>
    <w:tmpl w:val="2782F306"/>
    <w:lvl w:tplc="4F4EEB66" w:ilvl="0">
      <w:start w:val="1"/>
      <w:numFmt w:val="lowerLetter"/>
      <w:lvlText w:val="%1)"/>
      <w:lvlJc w:val="left"/>
      <w:pPr>
        <w:ind w:hanging="360" w:left="928"/>
      </w:pPr>
      <w:rPr>
        <w:rFonts w:hint="default"/>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9">
    <w:nsid w:val="672B2A5E"/>
    <w:multiLevelType w:val="hybridMultilevel"/>
    <w:tmpl w:val="7A3E19E6"/>
    <w:lvl w:tplc="020AAD9E" w:ilvl="0">
      <w:start w:val="1"/>
      <w:numFmt w:val="upperRoman"/>
      <w:lvlText w:val="%1."/>
      <w:lvlJc w:val="left"/>
      <w:pPr>
        <w:tabs>
          <w:tab w:pos="1440" w:val="num"/>
        </w:tabs>
        <w:ind w:hanging="720" w:left="1440"/>
      </w:pPr>
      <w:rPr>
        <w:rFonts w:hint="default"/>
        <w:b/>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0">
    <w:nsid w:val="7FB178D2"/>
    <w:multiLevelType w:val="hybridMultilevel"/>
    <w:tmpl w:val="1F1A68D8"/>
    <w:lvl w:tplc="BF3E62B0" w:ilvl="0">
      <w:start w:val="1"/>
      <w:numFmt w:val="decimal"/>
      <w:lvlText w:val="%1."/>
      <w:lvlJc w:val="left"/>
      <w:pPr>
        <w:ind w:hanging="360" w:left="72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17"/>
  </w:num>
  <w:num w:numId="3">
    <w:abstractNumId w:val="6"/>
  </w:num>
  <w:num w:numId="4">
    <w:abstractNumId w:val="15"/>
  </w:num>
  <w:num w:numId="5">
    <w:abstractNumId w:val="14"/>
  </w:num>
  <w:num w:numId="6">
    <w:abstractNumId w:val="19"/>
  </w:num>
  <w:num w:numId="7">
    <w:abstractNumId w:val="11"/>
  </w:num>
  <w:num w:numId="8">
    <w:abstractNumId w:val="5"/>
  </w:num>
  <w:num w:numId="9">
    <w:abstractNumId w:val="16"/>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8"/>
  </w:num>
  <w:num w:numId="13">
    <w:abstractNumId w:val="13"/>
  </w:num>
  <w:num w:numId="14">
    <w:abstractNumId w:val="7"/>
  </w:num>
  <w:num w:numId="15">
    <w:abstractNumId w:val="2"/>
  </w:num>
  <w:num w:numId="16">
    <w:abstractNumId w:val="4"/>
  </w:num>
  <w:num w:numId="17">
    <w:abstractNumId w:val="18"/>
  </w:num>
  <w:num w:numId="18">
    <w:abstractNumId w:val="20"/>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1"/>
  </w:num>
  <w:num w:numId="22">
    <w:abstractNumId w:val="10"/>
  </w:num>
  <w:num w:numId="23">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2" w:uri="http://schemas.microsoft.com/office/word" w:name="compatibilityMode"/>
  </w:compat>
  <w:rsids>
    <w:rsidRoot w:val="00AD4E05"/>
    <w:rsid w:val="000040E3"/>
    <w:rsid w:val="00012FB3"/>
    <w:rsid w:val="00015034"/>
    <w:rsid w:val="0002022C"/>
    <w:rsid w:val="0002489C"/>
    <w:rsid w:val="00031C76"/>
    <w:rsid w:val="000337EB"/>
    <w:rsid w:val="00034134"/>
    <w:rsid w:val="00040183"/>
    <w:rsid w:val="000440CE"/>
    <w:rsid w:val="0004502B"/>
    <w:rsid w:val="000470CF"/>
    <w:rsid w:val="00050C33"/>
    <w:rsid w:val="000546FD"/>
    <w:rsid w:val="00060D31"/>
    <w:rsid w:val="00063757"/>
    <w:rsid w:val="000755E8"/>
    <w:rsid w:val="0008125A"/>
    <w:rsid w:val="0008331E"/>
    <w:rsid w:val="000872AB"/>
    <w:rsid w:val="000959BC"/>
    <w:rsid w:val="00096E0B"/>
    <w:rsid w:val="000A74DE"/>
    <w:rsid w:val="000C6EF3"/>
    <w:rsid w:val="000D410A"/>
    <w:rsid w:val="000D516B"/>
    <w:rsid w:val="000D70C5"/>
    <w:rsid w:val="000E00BF"/>
    <w:rsid w:val="000E7643"/>
    <w:rsid w:val="000F1060"/>
    <w:rsid w:val="00100E67"/>
    <w:rsid w:val="00113B0F"/>
    <w:rsid w:val="00117946"/>
    <w:rsid w:val="001277FF"/>
    <w:rsid w:val="00131D4B"/>
    <w:rsid w:val="00140894"/>
    <w:rsid w:val="00146F75"/>
    <w:rsid w:val="00155087"/>
    <w:rsid w:val="0018532B"/>
    <w:rsid w:val="00186486"/>
    <w:rsid w:val="001945EE"/>
    <w:rsid w:val="001A33C6"/>
    <w:rsid w:val="001B318E"/>
    <w:rsid w:val="001C1614"/>
    <w:rsid w:val="001C2442"/>
    <w:rsid w:val="001D1916"/>
    <w:rsid w:val="001D2EC2"/>
    <w:rsid w:val="001E148B"/>
    <w:rsid w:val="001E4400"/>
    <w:rsid w:val="001F3008"/>
    <w:rsid w:val="001F6810"/>
    <w:rsid w:val="00215C27"/>
    <w:rsid w:val="00216B4A"/>
    <w:rsid w:val="00227D09"/>
    <w:rsid w:val="00240A1B"/>
    <w:rsid w:val="00246B04"/>
    <w:rsid w:val="00274855"/>
    <w:rsid w:val="00284EE3"/>
    <w:rsid w:val="00285600"/>
    <w:rsid w:val="00291F41"/>
    <w:rsid w:val="002941BE"/>
    <w:rsid w:val="002A1420"/>
    <w:rsid w:val="002B4B1F"/>
    <w:rsid w:val="002B7A30"/>
    <w:rsid w:val="002C043F"/>
    <w:rsid w:val="002C12F6"/>
    <w:rsid w:val="002C472F"/>
    <w:rsid w:val="002C6076"/>
    <w:rsid w:val="002D16DC"/>
    <w:rsid w:val="002D7D44"/>
    <w:rsid w:val="002E0E72"/>
    <w:rsid w:val="002F52A6"/>
    <w:rsid w:val="00311DF8"/>
    <w:rsid w:val="00312F10"/>
    <w:rsid w:val="00315A40"/>
    <w:rsid w:val="00343701"/>
    <w:rsid w:val="00344575"/>
    <w:rsid w:val="0035063A"/>
    <w:rsid w:val="003512A9"/>
    <w:rsid w:val="00367B94"/>
    <w:rsid w:val="00375708"/>
    <w:rsid w:val="00394563"/>
    <w:rsid w:val="003B20E2"/>
    <w:rsid w:val="003B2949"/>
    <w:rsid w:val="003B36BB"/>
    <w:rsid w:val="003B395D"/>
    <w:rsid w:val="003B42F1"/>
    <w:rsid w:val="003C11B3"/>
    <w:rsid w:val="003C1AD5"/>
    <w:rsid w:val="003C3643"/>
    <w:rsid w:val="00406EF1"/>
    <w:rsid w:val="00417C7A"/>
    <w:rsid w:val="0042126C"/>
    <w:rsid w:val="00434AC7"/>
    <w:rsid w:val="00436C18"/>
    <w:rsid w:val="00441144"/>
    <w:rsid w:val="00444880"/>
    <w:rsid w:val="004457B2"/>
    <w:rsid w:val="00446BB2"/>
    <w:rsid w:val="004523C8"/>
    <w:rsid w:val="00455C69"/>
    <w:rsid w:val="00456E08"/>
    <w:rsid w:val="00485059"/>
    <w:rsid w:val="004859E2"/>
    <w:rsid w:val="00490EE4"/>
    <w:rsid w:val="0049253E"/>
    <w:rsid w:val="0049316F"/>
    <w:rsid w:val="00493F19"/>
    <w:rsid w:val="00494008"/>
    <w:rsid w:val="004949CC"/>
    <w:rsid w:val="004A0D83"/>
    <w:rsid w:val="004A4992"/>
    <w:rsid w:val="004A4DF7"/>
    <w:rsid w:val="004D0B79"/>
    <w:rsid w:val="004F0228"/>
    <w:rsid w:val="004F44E2"/>
    <w:rsid w:val="00506E20"/>
    <w:rsid w:val="00533CB7"/>
    <w:rsid w:val="00534651"/>
    <w:rsid w:val="00545323"/>
    <w:rsid w:val="00546F08"/>
    <w:rsid w:val="00582497"/>
    <w:rsid w:val="0058272A"/>
    <w:rsid w:val="00586A2E"/>
    <w:rsid w:val="00594AD8"/>
    <w:rsid w:val="00595D98"/>
    <w:rsid w:val="005975C7"/>
    <w:rsid w:val="005A64D7"/>
    <w:rsid w:val="005C317C"/>
    <w:rsid w:val="005C436C"/>
    <w:rsid w:val="005D4645"/>
    <w:rsid w:val="005D46D9"/>
    <w:rsid w:val="005D6CD2"/>
    <w:rsid w:val="005E61D3"/>
    <w:rsid w:val="005F26D6"/>
    <w:rsid w:val="00601A6B"/>
    <w:rsid w:val="00604FEE"/>
    <w:rsid w:val="00606046"/>
    <w:rsid w:val="00607360"/>
    <w:rsid w:val="006227CB"/>
    <w:rsid w:val="00632325"/>
    <w:rsid w:val="00637B50"/>
    <w:rsid w:val="00640BC6"/>
    <w:rsid w:val="00643744"/>
    <w:rsid w:val="00645873"/>
    <w:rsid w:val="00650A1E"/>
    <w:rsid w:val="006755C3"/>
    <w:rsid w:val="00675DB7"/>
    <w:rsid w:val="0068004A"/>
    <w:rsid w:val="006A7E31"/>
    <w:rsid w:val="006B563F"/>
    <w:rsid w:val="006C25BF"/>
    <w:rsid w:val="006C3BC1"/>
    <w:rsid w:val="006D66F0"/>
    <w:rsid w:val="006E1513"/>
    <w:rsid w:val="006F0C01"/>
    <w:rsid w:val="006F25E8"/>
    <w:rsid w:val="006F405D"/>
    <w:rsid w:val="00702855"/>
    <w:rsid w:val="00705211"/>
    <w:rsid w:val="00705B86"/>
    <w:rsid w:val="007162AE"/>
    <w:rsid w:val="007176C2"/>
    <w:rsid w:val="00717C2C"/>
    <w:rsid w:val="0073433B"/>
    <w:rsid w:val="007367F4"/>
    <w:rsid w:val="007409E5"/>
    <w:rsid w:val="007433CC"/>
    <w:rsid w:val="00744BEF"/>
    <w:rsid w:val="00753B50"/>
    <w:rsid w:val="0075686B"/>
    <w:rsid w:val="00756A0C"/>
    <w:rsid w:val="00761985"/>
    <w:rsid w:val="00784CAA"/>
    <w:rsid w:val="00796E5E"/>
    <w:rsid w:val="007A1A77"/>
    <w:rsid w:val="007B2C1A"/>
    <w:rsid w:val="007D5C97"/>
    <w:rsid w:val="007F5BE2"/>
    <w:rsid w:val="00807C3D"/>
    <w:rsid w:val="00813ACD"/>
    <w:rsid w:val="008151DD"/>
    <w:rsid w:val="008412BA"/>
    <w:rsid w:val="00867814"/>
    <w:rsid w:val="0086796A"/>
    <w:rsid w:val="008A16FA"/>
    <w:rsid w:val="008A2879"/>
    <w:rsid w:val="008D1DE7"/>
    <w:rsid w:val="008D68FD"/>
    <w:rsid w:val="008E03FA"/>
    <w:rsid w:val="008E4C24"/>
    <w:rsid w:val="008E79DC"/>
    <w:rsid w:val="008F004F"/>
    <w:rsid w:val="008F4B30"/>
    <w:rsid w:val="009030D9"/>
    <w:rsid w:val="009104B3"/>
    <w:rsid w:val="009137D4"/>
    <w:rsid w:val="00940DCC"/>
    <w:rsid w:val="009429DD"/>
    <w:rsid w:val="00954B49"/>
    <w:rsid w:val="0095526F"/>
    <w:rsid w:val="00955FC7"/>
    <w:rsid w:val="009652AC"/>
    <w:rsid w:val="009779A6"/>
    <w:rsid w:val="00982D21"/>
    <w:rsid w:val="00987E99"/>
    <w:rsid w:val="00995F41"/>
    <w:rsid w:val="009A0E25"/>
    <w:rsid w:val="009A16BD"/>
    <w:rsid w:val="009A6E38"/>
    <w:rsid w:val="009B03AC"/>
    <w:rsid w:val="009B0C92"/>
    <w:rsid w:val="009B30BD"/>
    <w:rsid w:val="009C1A5F"/>
    <w:rsid w:val="009C2546"/>
    <w:rsid w:val="009D4015"/>
    <w:rsid w:val="009E0C95"/>
    <w:rsid w:val="009E5F49"/>
    <w:rsid w:val="00A03432"/>
    <w:rsid w:val="00A1226F"/>
    <w:rsid w:val="00A15DEF"/>
    <w:rsid w:val="00A25697"/>
    <w:rsid w:val="00A36B76"/>
    <w:rsid w:val="00A377CF"/>
    <w:rsid w:val="00A50308"/>
    <w:rsid w:val="00A61FEB"/>
    <w:rsid w:val="00A620A8"/>
    <w:rsid w:val="00A72502"/>
    <w:rsid w:val="00A746DD"/>
    <w:rsid w:val="00A75332"/>
    <w:rsid w:val="00A835BD"/>
    <w:rsid w:val="00A91AA8"/>
    <w:rsid w:val="00A97412"/>
    <w:rsid w:val="00A97DF6"/>
    <w:rsid w:val="00AA009D"/>
    <w:rsid w:val="00AA4A57"/>
    <w:rsid w:val="00AB3E08"/>
    <w:rsid w:val="00AC1605"/>
    <w:rsid w:val="00AC3BA4"/>
    <w:rsid w:val="00AD0B12"/>
    <w:rsid w:val="00AD2B3D"/>
    <w:rsid w:val="00AD4E05"/>
    <w:rsid w:val="00AD5A22"/>
    <w:rsid w:val="00AE0893"/>
    <w:rsid w:val="00B06912"/>
    <w:rsid w:val="00B10155"/>
    <w:rsid w:val="00B16487"/>
    <w:rsid w:val="00B30D35"/>
    <w:rsid w:val="00B346D1"/>
    <w:rsid w:val="00B4222E"/>
    <w:rsid w:val="00B432F2"/>
    <w:rsid w:val="00B44069"/>
    <w:rsid w:val="00B56A75"/>
    <w:rsid w:val="00B57031"/>
    <w:rsid w:val="00B64008"/>
    <w:rsid w:val="00B66D77"/>
    <w:rsid w:val="00B72B3F"/>
    <w:rsid w:val="00B72FDA"/>
    <w:rsid w:val="00B80E43"/>
    <w:rsid w:val="00B878A4"/>
    <w:rsid w:val="00BC0677"/>
    <w:rsid w:val="00BC3169"/>
    <w:rsid w:val="00BF4583"/>
    <w:rsid w:val="00BF4C61"/>
    <w:rsid w:val="00BF6C37"/>
    <w:rsid w:val="00C10052"/>
    <w:rsid w:val="00C15CA2"/>
    <w:rsid w:val="00C15FDD"/>
    <w:rsid w:val="00C2462C"/>
    <w:rsid w:val="00C30FA8"/>
    <w:rsid w:val="00C363C3"/>
    <w:rsid w:val="00C5421F"/>
    <w:rsid w:val="00C54B30"/>
    <w:rsid w:val="00C60F6F"/>
    <w:rsid w:val="00C8790D"/>
    <w:rsid w:val="00C917F2"/>
    <w:rsid w:val="00CA74E1"/>
    <w:rsid w:val="00CB7E99"/>
    <w:rsid w:val="00CC0E34"/>
    <w:rsid w:val="00CC39BA"/>
    <w:rsid w:val="00CC4DD4"/>
    <w:rsid w:val="00CC5A98"/>
    <w:rsid w:val="00D072E0"/>
    <w:rsid w:val="00D10997"/>
    <w:rsid w:val="00D20171"/>
    <w:rsid w:val="00D21790"/>
    <w:rsid w:val="00D2504E"/>
    <w:rsid w:val="00D30C71"/>
    <w:rsid w:val="00D37AFB"/>
    <w:rsid w:val="00D54911"/>
    <w:rsid w:val="00D72522"/>
    <w:rsid w:val="00D75E0F"/>
    <w:rsid w:val="00D864DD"/>
    <w:rsid w:val="00D90A94"/>
    <w:rsid w:val="00DB0DEB"/>
    <w:rsid w:val="00DB2E35"/>
    <w:rsid w:val="00DB4638"/>
    <w:rsid w:val="00DB4C03"/>
    <w:rsid w:val="00DC2F11"/>
    <w:rsid w:val="00DE2278"/>
    <w:rsid w:val="00DE74FB"/>
    <w:rsid w:val="00E03899"/>
    <w:rsid w:val="00E07A2C"/>
    <w:rsid w:val="00E16C1A"/>
    <w:rsid w:val="00E37FD8"/>
    <w:rsid w:val="00E40924"/>
    <w:rsid w:val="00E4692E"/>
    <w:rsid w:val="00E70799"/>
    <w:rsid w:val="00E7366E"/>
    <w:rsid w:val="00E761AD"/>
    <w:rsid w:val="00E817B4"/>
    <w:rsid w:val="00E91CE5"/>
    <w:rsid w:val="00E94962"/>
    <w:rsid w:val="00EA2DAB"/>
    <w:rsid w:val="00EA342F"/>
    <w:rsid w:val="00EA6A05"/>
    <w:rsid w:val="00EB1175"/>
    <w:rsid w:val="00EC7E9A"/>
    <w:rsid w:val="00ED3762"/>
    <w:rsid w:val="00EE16FC"/>
    <w:rsid w:val="00EE1CE9"/>
    <w:rsid w:val="00EF7F8D"/>
    <w:rsid w:val="00F145E6"/>
    <w:rsid w:val="00F20D0D"/>
    <w:rsid w:val="00F41A6C"/>
    <w:rsid w:val="00F43718"/>
    <w:rsid w:val="00F47870"/>
    <w:rsid w:val="00F502F0"/>
    <w:rsid w:val="00F50665"/>
    <w:rsid w:val="00F529B4"/>
    <w:rsid w:val="00F63481"/>
    <w:rsid w:val="00F67A71"/>
    <w:rsid w:val="00F769A3"/>
    <w:rsid w:val="00F8460D"/>
    <w:rsid w:val="00F87D44"/>
    <w:rsid w:val="00F95DA8"/>
    <w:rsid w:val="00FB18D0"/>
    <w:rsid w:val="00FE1F40"/>
    <w:rsid w:val="00FE2F18"/>
    <w:rsid w:val="00FE55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note text"/>
    <w:lsdException w:uiPriority="99" w:name="header"/>
    <w:lsdException w:uiPriority="99" w:name="footer"/>
    <w:lsdException w:qFormat="true" w:unhideWhenUsed="true" w:semiHidden="true" w:name="caption"/>
    <w:lsdException w:uiPriority="99" w:name="footnote reference"/>
    <w:lsdException w:qFormat="true" w:name="Title"/>
    <w:lsdException w:qFormat="true" w:name="Subtitle"/>
    <w:lsdException w:uiPriority="99" w:name="Hyperlink"/>
    <w:lsdException w:qFormat="true" w:name="Strong"/>
    <w:lsdException w:qFormat="true" w:name="Emphasis"/>
    <w:lsdException w:uiPriority="99" w:name="Normal (Web)"/>
    <w:lsdException w:uiPriority="99" w:name="No List"/>
    <w:lsdException w:uiPriority="99" w:name="Balloo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1226F"/>
    <w:rPr>
      <w:sz w:val="24"/>
      <w:szCs w:val="24"/>
    </w:rPr>
  </w:style>
  <w:style w:styleId="Naslov1" w:type="paragraph">
    <w:name w:val="heading 1"/>
    <w:basedOn w:val="Normal"/>
    <w:next w:val="Normal"/>
    <w:link w:val="Naslov1Char"/>
    <w:uiPriority w:val="9"/>
    <w:qFormat/>
    <w:rsid w:val="00A1226F"/>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A1226F"/>
    <w:pPr>
      <w:jc w:val="both"/>
    </w:pPr>
  </w:style>
  <w:style w:styleId="Tijeloteksta-uvlaka3" w:type="paragraph">
    <w:name w:val="Body Text Indent 3"/>
    <w:aliases w:val=" uvlaka 3"/>
    <w:basedOn w:val="Normal"/>
    <w:link w:val="Tijeloteksta-uvlaka3Char"/>
    <w:rsid w:val="00A1226F"/>
    <w:pPr>
      <w:ind w:firstLine="540" w:left="-540"/>
      <w:jc w:val="both"/>
    </w:pPr>
  </w:style>
  <w:style w:styleId="Uvuenotijeloteksta" w:type="paragraph">
    <w:name w:val="Body Text Indent"/>
    <w:basedOn w:val="Normal"/>
    <w:rsid w:val="00A1226F"/>
    <w:pPr>
      <w:ind w:left="540"/>
      <w:jc w:val="both"/>
    </w:pPr>
  </w:style>
  <w:style w:styleId="Zaglavlje" w:type="paragraph">
    <w:name w:val="header"/>
    <w:basedOn w:val="Normal"/>
    <w:link w:val="ZaglavljeChar"/>
    <w:uiPriority w:val="99"/>
    <w:rsid w:val="00A1226F"/>
    <w:pPr>
      <w:tabs>
        <w:tab w:pos="4536" w:val="center"/>
        <w:tab w:pos="9072" w:val="right"/>
      </w:tabs>
    </w:pPr>
  </w:style>
  <w:style w:styleId="Brojstranice" w:type="character">
    <w:name w:val="page number"/>
    <w:basedOn w:val="Zadanifontodlomka"/>
    <w:rsid w:val="00A1226F"/>
  </w:style>
  <w:style w:styleId="Podnoje" w:type="paragraph">
    <w:name w:val="footer"/>
    <w:basedOn w:val="Normal"/>
    <w:link w:val="PodnojeChar"/>
    <w:uiPriority w:val="99"/>
    <w:rsid w:val="00A1226F"/>
    <w:pPr>
      <w:tabs>
        <w:tab w:pos="4536" w:val="center"/>
        <w:tab w:pos="9072" w:val="right"/>
      </w:tabs>
    </w:pPr>
  </w:style>
  <w:style w:styleId="Tijeloteksta-uvlaka2" w:type="paragraph">
    <w:name w:val="Body Text Indent 2"/>
    <w:aliases w:val="  uvlaka 2"/>
    <w:basedOn w:val="Normal"/>
    <w:rsid w:val="00A1226F"/>
    <w:pPr>
      <w:ind w:firstLine="708"/>
      <w:jc w:val="both"/>
    </w:pPr>
  </w:style>
  <w:style w:styleId="Tekstbalonia" w:type="paragraph">
    <w:name w:val="Balloon Text"/>
    <w:basedOn w:val="Normal"/>
    <w:link w:val="TekstbaloniaChar"/>
    <w:uiPriority w:val="99"/>
    <w:semiHidden/>
    <w:rsid w:val="00B56A75"/>
    <w:rPr>
      <w:rFonts w:cs="Tahoma" w:hAnsi="Tahoma" w:ascii="Tahoma"/>
      <w:sz w:val="16"/>
      <w:szCs w:val="16"/>
    </w:rPr>
  </w:style>
  <w:style w:customStyle="true"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eastAsia="Calibri" w:hAnsi="Calibri" w:ascii="Calibri"/>
      <w:sz w:val="22"/>
      <w:szCs w:val="22"/>
      <w:lang w:eastAsia="en-US"/>
    </w:rPr>
  </w:style>
  <w:style w:customStyle="true" w:styleId="Tijeloteksta-uvlaka3Char" w:type="character">
    <w:name w:val="Tijelo teksta - uvlaka 3 Char"/>
    <w:aliases w:val=" uvlaka 3 Char"/>
    <w:basedOn w:val="Zadanifontodlomka"/>
    <w:link w:val="Tijeloteksta-uvlaka3"/>
    <w:rsid w:val="00D72522"/>
    <w:rPr>
      <w:sz w:val="24"/>
      <w:szCs w:val="24"/>
    </w:rPr>
  </w:style>
  <w:style w:customStyle="true" w:styleId="PodnojeChar" w:type="character">
    <w:name w:val="Podnožje Char"/>
    <w:basedOn w:val="Zadanifontodlomka"/>
    <w:link w:val="Podnoje"/>
    <w:uiPriority w:val="99"/>
    <w:rsid w:val="00546F08"/>
    <w:rPr>
      <w:sz w:val="24"/>
      <w:szCs w:val="24"/>
    </w:rPr>
  </w:style>
  <w:style w:styleId="Tekstfusnote" w:type="paragraph">
    <w:name w:val="footnote text"/>
    <w:basedOn w:val="Normal"/>
    <w:link w:val="TekstfusnoteChar"/>
    <w:uiPriority w:val="99"/>
    <w:rsid w:val="001F6810"/>
    <w:pPr>
      <w:spacing w:after="80"/>
    </w:pPr>
    <w:rPr>
      <w:rFonts w:eastAsia="Calibri" w:hAnsi="Calibri" w:ascii="Calibri"/>
      <w:sz w:val="20"/>
      <w:szCs w:val="20"/>
      <w:lang w:eastAsia="en-US"/>
    </w:rPr>
  </w:style>
  <w:style w:customStyle="true" w:styleId="TekstfusnoteChar" w:type="character">
    <w:name w:val="Tekst fusnote Char"/>
    <w:basedOn w:val="Zadanifontodlomka"/>
    <w:link w:val="Tekstfusnote"/>
    <w:uiPriority w:val="99"/>
    <w:rsid w:val="001F6810"/>
    <w:rPr>
      <w:rFonts w:eastAsia="Calibri" w:hAnsi="Calibri" w:ascii="Calibri"/>
      <w:lang w:eastAsia="en-US"/>
    </w:rPr>
  </w:style>
  <w:style w:styleId="Referencafusnote" w:type="character">
    <w:name w:val="footnote reference"/>
    <w:uiPriority w:val="99"/>
    <w:rsid w:val="001F6810"/>
    <w:rPr>
      <w:rFonts w:cs="Times New Roman"/>
      <w:vertAlign w:val="superscript"/>
    </w:rPr>
  </w:style>
  <w:style w:customStyle="true" w:styleId="TekstbaloniaChar" w:type="character">
    <w:name w:val="Tekst balončića Char"/>
    <w:link w:val="Tekstbalonia"/>
    <w:uiPriority w:val="99"/>
    <w:semiHidden/>
    <w:rsid w:val="001F6810"/>
    <w:rPr>
      <w:rFonts w:cs="Tahoma" w:hAnsi="Tahoma" w:ascii="Tahoma"/>
      <w:sz w:val="16"/>
      <w:szCs w:val="16"/>
    </w:rPr>
  </w:style>
  <w:style w:customStyle="true" w:styleId="Naslov1Char" w:type="character">
    <w:name w:val="Naslov 1 Char"/>
    <w:basedOn w:val="Zadanifontodlomka"/>
    <w:link w:val="Naslov1"/>
    <w:uiPriority w:val="9"/>
    <w:rsid w:val="001F6810"/>
    <w:rPr>
      <w:b/>
      <w:bCs/>
      <w:sz w:val="24"/>
      <w:szCs w:val="24"/>
    </w:rPr>
  </w:style>
  <w:style w:styleId="StandardWeb" w:type="paragraph">
    <w:name w:val="Normal (Web)"/>
    <w:basedOn w:val="Normal"/>
    <w:uiPriority w:val="99"/>
    <w:unhideWhenUsed/>
    <w:rsid w:val="001F6810"/>
    <w:pPr>
      <w:spacing w:afterAutospacing="true" w:after="100" w:beforeAutospacing="true" w:before="100"/>
    </w:pPr>
    <w:rPr>
      <w:lang w:eastAsia="en-US" w:val="en-US"/>
    </w:rPr>
  </w:style>
  <w:style w:styleId="Hiperveza" w:type="character">
    <w:name w:val="Hyperlink"/>
    <w:basedOn w:val="Zadanifontodlomka"/>
    <w:uiPriority w:val="99"/>
    <w:unhideWhenUsed/>
    <w:rsid w:val="001F6810"/>
    <w:rPr>
      <w:color w:val="0000FF"/>
      <w:u w:val="single"/>
    </w:rPr>
  </w:style>
  <w:style w:styleId="Odlomakpopisa" w:type="paragraph">
    <w:name w:val="List Paragraph"/>
    <w:basedOn w:val="Normal"/>
    <w:uiPriority w:val="34"/>
    <w:qFormat/>
    <w:rsid w:val="001F6810"/>
    <w:pPr>
      <w:ind w:left="720"/>
      <w:contextualSpacing/>
    </w:pPr>
  </w:style>
  <w:style w:styleId="Tekstrezerviranogmjesta" w:type="character">
    <w:name w:val="Placeholder Text"/>
    <w:basedOn w:val="Zadanifontodlomka"/>
    <w:uiPriority w:val="99"/>
    <w:semiHidden/>
    <w:rsid w:val="00494008"/>
    <w:rPr>
      <w:color w:val="808080"/>
      <w:bdr w:space="0" w:sz="0" w:color="auto" w:val="none"/>
      <w:shd w:fill="auto" w:color="auto" w:val="clear"/>
    </w:rPr>
  </w:style>
  <w:style w:customStyle="true" w:styleId="eSPISCCParagraphDefaultFont" w:type="character">
    <w:name w:val="eSPIS_CC_Paragraph Default Font"/>
    <w:basedOn w:val="Zadanifontodlomka"/>
    <w:rsid w:val="00494008"/>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494008"/>
    <w:rPr>
      <w:noProof/>
      <w:bdr w:space="0" w:sz="0" w:color="auto" w:val="none"/>
      <w:shd w:fill="FFFFCC" w:color="auto" w:val="clear"/>
      <w:lang w:val="hr-HR"/>
    </w:rPr>
  </w:style>
  <w:style w:customStyle="true" w:styleId="PozadinaSvijetloCrvena" w:type="character">
    <w:name w:val="Pozadina_SvijetloCrvena"/>
    <w:basedOn w:val="eSPISCCParagraphDefaultFont"/>
    <w:rsid w:val="00494008"/>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494008"/>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note text" w:uiPriority="99"/>
    <w:lsdException w:name="header" w:uiPriority="99"/>
    <w:lsdException w:name="footer" w:uiPriority="99"/>
    <w:lsdException w:name="caption" w:qFormat="1" w:semiHidden="1" w:unhideWhenUsed="1"/>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Balloon Text" w:uiPriority="99"/>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uiPriority w:val="9"/>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link w:val="Tijeloteksta-uvlaka3Char"/>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link w:val="TekstbaloniaChar"/>
    <w:uiPriority w:val="99"/>
    <w:semiHidden/>
    <w:rsid w:val="00B56A75"/>
    <w:rPr>
      <w:rFonts w:ascii="Tahoma" w:cs="Tahoma" w:hAnsi="Tahoma"/>
      <w:sz w:val="16"/>
      <w:szCs w:val="16"/>
    </w:rPr>
  </w:style>
  <w:style w:customStyle="1" w:styleId="ZaglavljeChar" w:type="character">
    <w:name w:val="Zaglavlje Char"/>
    <w:link w:val="Zaglavlje"/>
    <w:uiPriority w:val="99"/>
    <w:rsid w:val="00344575"/>
    <w:rPr>
      <w:sz w:val="24"/>
      <w:szCs w:val="24"/>
    </w:rPr>
  </w:style>
  <w:style w:styleId="Bezproreda" w:type="paragraph">
    <w:name w:val="No Spacing"/>
    <w:uiPriority w:val="99"/>
    <w:qFormat/>
    <w:rsid w:val="00DE2278"/>
    <w:rPr>
      <w:rFonts w:ascii="Calibri" w:eastAsia="Calibri" w:hAnsi="Calibri"/>
      <w:sz w:val="22"/>
      <w:szCs w:val="22"/>
      <w:lang w:eastAsia="en-US"/>
    </w:rPr>
  </w:style>
  <w:style w:customStyle="1" w:styleId="Tijeloteksta-uvlaka3Char" w:type="character">
    <w:name w:val="Tijelo teksta - uvlaka 3 Char"/>
    <w:aliases w:val=" uvlaka 3 Char"/>
    <w:basedOn w:val="Zadanifontodlomka"/>
    <w:link w:val="Tijeloteksta-uvlaka3"/>
    <w:rsid w:val="00D72522"/>
    <w:rPr>
      <w:sz w:val="24"/>
      <w:szCs w:val="24"/>
    </w:rPr>
  </w:style>
  <w:style w:customStyle="1" w:styleId="PodnojeChar" w:type="character">
    <w:name w:val="Podnožje Char"/>
    <w:basedOn w:val="Zadanifontodlomka"/>
    <w:link w:val="Podnoje"/>
    <w:uiPriority w:val="99"/>
    <w:rsid w:val="00546F08"/>
    <w:rPr>
      <w:sz w:val="24"/>
      <w:szCs w:val="24"/>
    </w:rPr>
  </w:style>
  <w:style w:styleId="Tekstfusnote" w:type="paragraph">
    <w:name w:val="footnote text"/>
    <w:basedOn w:val="Normal"/>
    <w:link w:val="TekstfusnoteChar"/>
    <w:uiPriority w:val="99"/>
    <w:rsid w:val="001F6810"/>
    <w:pPr>
      <w:spacing w:after="80"/>
    </w:pPr>
    <w:rPr>
      <w:rFonts w:ascii="Calibri" w:eastAsia="Calibri" w:hAnsi="Calibri"/>
      <w:sz w:val="20"/>
      <w:szCs w:val="20"/>
      <w:lang w:eastAsia="en-US" w:val="x-none"/>
    </w:rPr>
  </w:style>
  <w:style w:customStyle="1" w:styleId="TekstfusnoteChar" w:type="character">
    <w:name w:val="Tekst fusnote Char"/>
    <w:basedOn w:val="Zadanifontodlomka"/>
    <w:link w:val="Tekstfusnote"/>
    <w:uiPriority w:val="99"/>
    <w:rsid w:val="001F6810"/>
    <w:rPr>
      <w:rFonts w:ascii="Calibri" w:eastAsia="Calibri" w:hAnsi="Calibri"/>
      <w:lang w:eastAsia="en-US" w:val="x-none"/>
    </w:rPr>
  </w:style>
  <w:style w:styleId="Referencafusnote" w:type="character">
    <w:name w:val="footnote reference"/>
    <w:uiPriority w:val="99"/>
    <w:rsid w:val="001F6810"/>
    <w:rPr>
      <w:rFonts w:cs="Times New Roman"/>
      <w:vertAlign w:val="superscript"/>
    </w:rPr>
  </w:style>
  <w:style w:customStyle="1" w:styleId="TekstbaloniaChar" w:type="character">
    <w:name w:val="Tekst balončića Char"/>
    <w:link w:val="Tekstbalonia"/>
    <w:uiPriority w:val="99"/>
    <w:semiHidden/>
    <w:rsid w:val="001F6810"/>
    <w:rPr>
      <w:rFonts w:ascii="Tahoma" w:cs="Tahoma" w:hAnsi="Tahoma"/>
      <w:sz w:val="16"/>
      <w:szCs w:val="16"/>
    </w:rPr>
  </w:style>
  <w:style w:customStyle="1" w:styleId="Naslov1Char" w:type="character">
    <w:name w:val="Naslov 1 Char"/>
    <w:basedOn w:val="Zadanifontodlomka"/>
    <w:link w:val="Naslov1"/>
    <w:uiPriority w:val="9"/>
    <w:rsid w:val="001F6810"/>
    <w:rPr>
      <w:b/>
      <w:bCs/>
      <w:sz w:val="24"/>
      <w:szCs w:val="24"/>
    </w:rPr>
  </w:style>
  <w:style w:styleId="StandardWeb" w:type="paragraph">
    <w:name w:val="Normal (Web)"/>
    <w:basedOn w:val="Normal"/>
    <w:uiPriority w:val="99"/>
    <w:unhideWhenUsed/>
    <w:rsid w:val="001F6810"/>
    <w:pPr>
      <w:spacing w:after="100" w:afterAutospacing="1" w:before="100" w:beforeAutospacing="1"/>
    </w:pPr>
    <w:rPr>
      <w:lang w:eastAsia="en-US" w:val="en-US"/>
    </w:rPr>
  </w:style>
  <w:style w:styleId="Hiperveza" w:type="character">
    <w:name w:val="Hyperlink"/>
    <w:basedOn w:val="Zadanifontodlomka"/>
    <w:uiPriority w:val="99"/>
    <w:unhideWhenUsed/>
    <w:rsid w:val="001F6810"/>
    <w:rPr>
      <w:color w:val="0000FF"/>
      <w:u w:val="single"/>
    </w:rPr>
  </w:style>
  <w:style w:styleId="Odlomakpopisa" w:type="paragraph">
    <w:name w:val="List Paragraph"/>
    <w:basedOn w:val="Normal"/>
    <w:uiPriority w:val="34"/>
    <w:qFormat/>
    <w:rsid w:val="001F6810"/>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11222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srpnja 2017.</izvorni_sadrzaj>
    <derivirana_varijabla naziv="DomainObject.DatumDonosenjaOdluke_1">10.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1252</izvorni_sadrzaj>
    <derivirana_varijabla naziv="DomainObject.Predmet.Broj_1">1252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2016.</izvorni_sadrzaj>
    <derivirana_varijabla naziv="DomainObject.Predmet.DatumOsnivanja_1">18.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St-1252/2016</izvorni_sadrzaj>
    <derivirana_varijabla naziv="DomainObject.Predmet.OznakaBroj_1">St-1252/2016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EUROMAKINA d.o.o. za trgovinu i usluge</izvorni_sadrzaj>
    <derivirana_varijabla naziv="DomainObject.Predmet.ProtustrankaFormated_1">  EUROMAKINA d.o.o. za trgovinu i usluge</derivirana_varijabla>
  </DomainObject.Predmet.ProtustrankaFormated>
  <DomainObject.Predmet.ProtustrankaFormatedOIB>
    <izvorni_sadrzaj>  EUROMAKINA d.o.o. za trgovinu i usluge, OIB 35305886927</izvorni_sadrzaj>
    <derivirana_varijabla naziv="DomainObject.Predmet.ProtustrankaFormatedOIB_1">  EUROMAKINA d.o.o. za trgovinu i usluge, OIB 35305886927</derivirana_varijabla>
  </DomainObject.Predmet.ProtustrankaFormatedOIB>
  <DomainObject.Predmet.ProtustrankaFormatedWithAdress>
    <izvorni_sadrzaj> EUROMAKINA d.o.o. za trgovinu i usluge, Put Bana 8, 21204 Dugopolje</izvorni_sadrzaj>
    <derivirana_varijabla naziv="DomainObject.Predmet.ProtustrankaFormatedWithAdress_1"> EUROMAKINA d.o.o. za trgovinu i usluge, Put Bana 8, 21204 Dugopolje</derivirana_varijabla>
  </DomainObject.Predmet.ProtustrankaFormatedWithAdress>
  <DomainObject.Predmet.ProtustrankaFormatedWithAdressOIB>
    <izvorni_sadrzaj> EUROMAKINA d.o.o. za trgovinu i usluge, OIB 35305886927, Put Bana 8, 21204 Dugopolje</izvorni_sadrzaj>
    <derivirana_varijabla naziv="DomainObject.Predmet.ProtustrankaFormatedWithAdressOIB_1"> EUROMAKINA d.o.o. za trgovinu i usluge, OIB 35305886927, Put Bana 8, 21204 Dugopolje</derivirana_varijabla>
  </DomainObject.Predmet.ProtustrankaFormatedWithAdressOIB>
  <DomainObject.Predmet.ProtustrankaWithAdress>
    <izvorni_sadrzaj>EUROMAKINA d.o.o. za trgovinu i usluge Put Bana 8, 21204 Dugopolje</izvorni_sadrzaj>
    <derivirana_varijabla naziv="DomainObject.Predmet.ProtustrankaWithAdress_1">EUROMAKINA d.o.o. za trgovinu i usluge Put Bana 8, 21204 Dugopolje</derivirana_varijabla>
  </DomainObject.Predmet.ProtustrankaWithAdress>
  <DomainObject.Predmet.ProtustrankaWithAdressOIB>
    <izvorni_sadrzaj>EUROMAKINA d.o.o. za trgovinu i usluge, OIB 35305886927, Put Bana 8, 21204 Dugopolje</izvorni_sadrzaj>
    <derivirana_varijabla naziv="DomainObject.Predmet.ProtustrankaWithAdressOIB_1">EUROMAKINA d.o.o. za trgovinu i usluge, OIB 35305886927, Put Bana 8, 21204 Dugopolje</derivirana_varijabla>
  </DomainObject.Predmet.ProtustrankaWithAdressOIB>
  <DomainObject.Predmet.ProtustrankaNazivFormated>
    <izvorni_sadrzaj>EUROMAKINA d.o.o. za trgovinu i usluge</izvorni_sadrzaj>
    <derivirana_varijabla naziv="DomainObject.Predmet.ProtustrankaNazivFormated_1">EUROMAKINA d.o.o. za trgovinu i usluge</derivirana_varijabla>
  </DomainObject.Predmet.ProtustrankaNazivFormated>
  <DomainObject.Predmet.ProtustrankaNazivFormatedOIB>
    <izvorni_sadrzaj>EUROMAKINA d.o.o. za trgovinu i usluge, OIB 35305886927</izvorni_sadrzaj>
    <derivirana_varijabla naziv="DomainObject.Predmet.ProtustrankaNazivFormatedOIB_1">EUROMAKINA d.o.o. za trgovinu i usluge, OIB 35305886927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Addiko Bank dioničko društvo; S.A.C.A.T. SNC vl.Alessandro Oberdank &amp; c zastupanog po punomoćniku Ana Unković; Fond za zaštitu okoliša i energetsku učinkovitost; CROATIA osiguranje d.d.; VODOVOD-OSIJEK d.o.o. za vodoopskrbu i odvodnju; VIPnet, društvo s ograničenom odgovornošću za usluge javnih telekomunikacija; PODRAVSKA BANKA dioničko društvo; SIGURNOST društvo s ograničenom odgovornošću za poslove zaštite osoba i imovine; ZAGREBAČKI HOLDING, društvo s ograničenom odgovornošću za javni prijevoz, opskrbu vodom, održavanje čistoće, putnička a; PORSCHE INTER AUTO d.o.o. za trgovinu i popravak motornih vozila zastupanog po punomoćniku Boris Anišić; UNIKOM d.o.o. za komunalno gospodarstvo; ODVJETNIČKI URED RADOJKA PETROVIĆ IVANIŠEVIĆ; HP - Hrvatska pošta d.d.; UNIQA osiguranje d.d.; Hrvatski Telekom d.d.; HRVATSKE ŠUME društvo s ograničenom odgovornošću zastupanog po punomoćniku Zoran Tomić; Ministarstvo financija RH, Porezna uprava, Područni ured Dalmacija zastupanog po punomoćniku Županijsko državno odvjetništvo u Splitu; GRAD OSIJEK; Hrvatske vode, pravna osoba za upravljanje vodama; GRAD ZADAR; RECA d.o.o. za trgovinu zastupanog po punomoćniku OD KORUŠIĆ, HRG I VUKALOVIĆ j.t.d.; Lidija Lizak; Kristina Dunai; Jelena Boban; ZAGREBAČKA BANKA DIONIČKO DRUŠTVO zastupanog po punomoćniku OD HANŽEKOVIĆ &amp; PARTNERI d.o.o.; Sberbank d.d.; Adriatic Assets d.o.o. za usluge; INTEREUROPA, logističke usluge, društvo s ograničenom odgovornošću; CWS-boco d.o.o. tekstilservis zastupanog po punomoćniku OD LEKO I PARTNERI; CELLI S.p.A; HEP - Opskrba d.o.o. za opskrbu potrošača električnom, toplinskom energijom i plinom; EKOTEX, d.o.o. za usluge u zaštiti okoliša zastupanog po punomoćniku Marta Šimrak Lukavski; HEP ELEKTRA d.o.o. za opskrbu električnom energijom; Financijska agencija; AGRIA društvo s ograničenom odgovornošću za veleprodaju i maloprodaju u stečaju; Hrvatska radiotelevizija zastupanog po punomoćniku OD MADIRAZZA &amp; PARTNERI; DAUS TRUCK, d.o.o. za trgovinu i servis vozila u stečaju</izvorni_sadrzaj>
    <derivirana_varijabla naziv="DomainObject.Predmet.StrankaFormated_1">  FINANCIJSKA AGENCIJA, RC SPLIT; Addiko Bank dioničko društvo; S.A.C.A.T. SNC vl.Alessandro Oberdank &amp; c zastupanog po punomoćniku Ana Unković; Fond za zaštitu okoliša i energetsku učinkovitost; CROATIA osiguranje d.d.; VODOVOD-OSIJEK d.o.o. za vodoopskrbu i odvodnju; VIPnet, društvo s ograničenom odgovornošću za usluge javnih telekomunikacija; PODRAVSKA BANKA dioničko društvo; SIGURNOST društvo s ograničenom odgovornošću za poslove zaštite osoba i imovine; ZAGREBAČKI HOLDING, društvo s ograničenom odgovornošću za javni prijevoz, opskrbu vodom, održavanje čistoće, putnička a; PORSCHE INTER AUTO d.o.o. za trgovinu i popravak motornih vozila zastupanog po punomoćniku Boris Anišić; UNIKOM d.o.o. za komunalno gospodarstvo; ODVJETNIČKI URED RADOJKA PETROVIĆ IVANIŠEVIĆ; HP - Hrvatska pošta d.d.; UNIQA osiguranje d.d.; Hrvatski Telekom d.d.; HRVATSKE ŠUME društvo s ograničenom odgovornošću zastupanog po punomoćniku Zoran Tomić; Ministarstvo financija RH, Porezna uprava, Područni ured Dalmacija zastupanog po punomoćniku Županijsko državno odvjetništvo u Splitu; GRAD OSIJEK; Hrvatske vode, pravna osoba za upravljanje vodama; GRAD ZADAR; RECA d.o.o. za trgovinu zastupanog po punomoćniku OD KORUŠIĆ, HRG I VUKALOVIĆ j.t.d.; Lidija Lizak; Kristina Dunai; Jelena Boban; ZAGREBAČKA BANKA DIONIČKO DRUŠTVO zastupanog po punomoćniku OD HANŽEKOVIĆ &amp; PARTNERI d.o.o.; Sberbank d.d.; Adriatic Assets d.o.o. za usluge; INTEREUROPA, logističke usluge, društvo s ograničenom odgovornošću; CWS-boco d.o.o. tekstilservis zastupanog po punomoćniku OD LEKO I PARTNERI; CELLI S.p.A; HEP - Opskrba d.o.o. za opskrbu potrošača električnom, toplinskom energijom i plinom; EKOTEX, d.o.o. za usluge u zaštiti okoliša zastupanog po punomoćniku Marta Šimrak Lukavski; HEP ELEKTRA d.o.o. za opskrbu električnom energijom; Financijska agencija; AGRIA društvo s ograničenom odgovornošću za veleprodaju i maloprodaju u stečaju; Hrvatska radiotelevizija zastupanog po punomoćniku OD MADIRAZZA &amp; PARTNERI; DAUS TRUCK, d.o.o. za trgovinu i servis vozila u stečaju</derivirana_varijabla>
  </DomainObject.Predmet.StrankaFormated>
  <DomainObject.Predmet.StrankaFormatedOIB>
    <izvorni_sadrzaj>  FINANCIJSKA AGENCIJA, RC SPLIT, OIB 85821130368; Addiko Bank dioničko društvo, OIB 14036333877; S.A.C.A.T. SNC vl.Alessandro Oberdank &amp; c, OIB 08057303627 zastupanog po punomoćniku Ana Unković; Fond za zaštitu okoliša i energetsku učinkovitost, OIB 85828625994; CROATIA osiguranje d.d., OIB 26187994862; VODOVOD-OSIJEK d.o.o. za vodoopskrbu i odvodnju, OIB 43654507669; VIPnet, društvo s ograničenom odgovornošću za usluge javnih telekomunikacija, OIB 29524210204; PODRAVSKA BANKA dioničko društvo, OIB 97326283154; SIGURNOST društvo s ograničenom odgovornošću za poslove zaštite osoba i imovine, OIB 77306500476; ZAGREBAČKI HOLDING, društvo s ograničenom odgovornošću za javni prijevoz, opskrbu vodom, održavanje čistoće, putnička a, OIB 85584865987; PORSCHE INTER AUTO d.o.o. za trgovinu i popravak motornih vozila, OIB 67492500921 zastupanog po punomoćniku Boris Anišić; UNIKOM d.o.o. za komunalno gospodarstvo, OIB 07507345484; ODVJETNIČKI URED RADOJKA PETROVIĆ IVANIŠEVIĆ, OIB 69930659830; HP - Hrvatska pošta d.d., OIB 87311810356; UNIQA osiguranje d.d., OIB 75665455333; Hrvatski Telekom d.d., OIB 81793146560; HRVATSKE ŠUME društvo s ograničenom odgovornošću, OIB 69693144506 zastupanog po punomoćniku Zoran Tomić; Ministarstvo financija RH, Porezna uprava, Područni ured Dalmacija, OIB 18683136487 zastupanog po punomoćniku Županijsko državno odvjetništvo u Splitu; GRAD OSIJEK, OIB 30050049642; Hrvatske vode, pravna osoba za upravljanje vodama, OIB 28921383001; GRAD ZADAR, OIB 09933651854; RECA d.o.o. za trgovinu, OIB 63873177102 zastupanog po punomoćniku OD KORUŠIĆ, HRG I VUKALOVIĆ j.t.d.; Lidija Lizak, OIB 58083544467; Kristina Dunai, OIB 32871006278; Jelena Boban, OIB 60025440051; ZAGREBAČKA BANKA DIONIČKO DRUŠTVO, OIB 92963223473 zastupanog po punomoćniku OD HANŽEKOVIĆ &amp; PARTNERI d.o.o.; Sberbank d.d., OIB 78427478595; Adriatic Assets d.o.o. za usluge, OIB 18846383988; INTEREUROPA, logističke usluge, društvo s ograničenom odgovornošću, OIB 85514716931; CWS-boco d.o.o. tekstilservis, OIB 51026536351 zastupanog po punomoćniku OD LEKO I PARTNERI; CELLI S.p.A, OIB 82362733876; HEP - Opskrba d.o.o. za opskrbu potrošača električnom, toplinskom energijom i plinom, OIB 63073332379; EKOTEX, d.o.o. za usluge u zaštiti okoliša, OIB 07941830049 zastupanog po punomoćniku Marta Šimrak Lukavski; HEP ELEKTRA d.o.o. za opskrbu električnom energijom, OIB 43965974818; Financijska agencija, OIB 85821130368; AGRIA društvo s ograničenom odgovornošću za veleprodaju i maloprodaju u stečaju, OIB 43644175159; Hrvatska radiotelevizija, OIB 68419124305 zastupanog po punomoćniku OD MADIRAZZA &amp; PARTNERI; DAUS TRUCK, d.o.o. za trgovinu i servis vozila u stečaju, OIB 95174048745</izvorni_sadrzaj>
    <derivirana_varijabla naziv="DomainObject.Predmet.StrankaFormatedOIB_1">  FINANCIJSKA AGENCIJA, RC SPLIT, OIB 85821130368; Addiko Bank dioničko društvo, OIB 14036333877; S.A.C.A.T. SNC vl.Alessandro Oberdank &amp; c, OIB 08057303627 zastupanog po punomoćniku Ana Unković; Fond za zaštitu okoliša i energetsku učinkovitost, OIB 85828625994; CROATIA osiguranje d.d., OIB 26187994862; VODOVOD-OSIJEK d.o.o. za vodoopskrbu i odvodnju, OIB 43654507669; VIPnet, društvo s ograničenom odgovornošću za usluge javnih telekomunikacija, OIB 29524210204; PODRAVSKA BANKA dioničko društvo, OIB 97326283154; SIGURNOST društvo s ograničenom odgovornošću za poslove zaštite osoba i imovine, OIB 77306500476; ZAGREBAČKI HOLDING, društvo s ograničenom odgovornošću za javni prijevoz, opskrbu vodom, održavanje čistoće, putnička a, OIB 85584865987; PORSCHE INTER AUTO d.o.o. za trgovinu i popravak motornih vozila, OIB 67492500921 zastupanog po punomoćniku Boris Anišić; UNIKOM d.o.o. za komunalno gospodarstvo, OIB 07507345484; ODVJETNIČKI URED RADOJKA PETROVIĆ IVANIŠEVIĆ, OIB 69930659830; HP - Hrvatska pošta d.d., OIB 87311810356; UNIQA osiguranje d.d., OIB 75665455333; Hrvatski Telekom d.d., OIB 81793146560; HRVATSKE ŠUME društvo s ograničenom odgovornošću, OIB 69693144506 zastupanog po punomoćniku Zoran Tomić; Ministarstvo financija RH, Porezna uprava, Područni ured Dalmacija, OIB 18683136487 zastupanog po punomoćniku Županijsko državno odvjetništvo u Splitu; GRAD OSIJEK, OIB 30050049642; Hrvatske vode, pravna osoba za upravljanje vodama, OIB 28921383001; GRAD ZADAR, OIB 09933651854; RECA d.o.o. za trgovinu, OIB 63873177102 zastupanog po punomoćniku OD KORUŠIĆ, HRG I VUKALOVIĆ j.t.d.; Lidija Lizak, OIB 58083544467; Kristina Dunai, OIB 32871006278; Jelena Boban, OIB 60025440051; ZAGREBAČKA BANKA DIONIČKO DRUŠTVO, OIB 92963223473 zastupanog po punomoćniku OD HANŽEKOVIĆ &amp; PARTNERI d.o.o.; Sberbank d.d., OIB 78427478595; Adriatic Assets d.o.o. za usluge, OIB 18846383988; INTEREUROPA, logističke usluge, društvo s ograničenom odgovornošću, OIB 85514716931; CWS-boco d.o.o. tekstilservis, OIB 51026536351 zastupanog po punomoćniku OD LEKO I PARTNERI; CELLI S.p.A, OIB 82362733876; HEP - Opskrba d.o.o. za opskrbu potrošača električnom, toplinskom energijom i plinom, OIB 63073332379; EKOTEX, d.o.o. za usluge u zaštiti okoliša, OIB 07941830049 zastupanog po punomoćniku Marta Šimrak Lukavski; HEP ELEKTRA d.o.o. za opskrbu električnom energijom, OIB 43965974818; Financijska agencija, OIB 85821130368; AGRIA društvo s ograničenom odgovornošću za veleprodaju i maloprodaju u stečaju, OIB 43644175159; Hrvatska radiotelevizija, OIB 68419124305 zastupanog po punomoćniku OD MADIRAZZA &amp; PARTNERI; DAUS TRUCK, d.o.o. za trgovinu i servis vozila u stečaju, OIB 95174048745</derivirana_varijabla>
  </DomainObject.Predmet.StrankaFormatedOIB>
  <DomainObject.Predmet.StrankaFormatedWithAdress>
    <izvorni_sadrzaj> FINANCIJSKA AGENCIJA, RC SPLIT, Mažuranićevo šetalište 24 b, 21000 Split; Addiko Bank dioničko društvo, Slavonska avenija 6, 10000 Zagreb; S.A.C.A.T. SNC vl.Alessandro Oberdank &amp; c, Via Marconi, 34133 TRST zastupanog po punomoćniku Ana Unković; Fond za zaštitu okoliša i energetsku učinkovitost, Radnička cesta 80, 10000 Zagreb; CROATIA osiguranje d.d., Vatroslava Jagića 33, 10000 Zagreb; VODOVOD-OSIJEK d.o.o. za vodoopskrbu i odvodnju, Poljski Put 1, 31000 Osijek; VIPnet, društvo s ograničenom odgovornošću za usluge javnih telekomunikacija, Vrtni put 1, 10000 Zagreb; PODRAVSKA BANKA dioničko društvo, Opatička 3, 48000 Koprivnica; SIGURNOST društvo s ograničenom odgovornošću za poslove zaštite osoba i imovine, Ivana Gundulića 5, 31000 Osijek; ZAGREBAČKI HOLDING, društvo s ograničenom odgovornošću za javni prijevoz, opskrbu vodom, održavanje čistoće, putnička a, Ulica grada Vukovara 41, 10000 Zagreb; PORSCHE INTER AUTO d.o.o. za trgovinu i popravak motornih vozila, Velimira Škorpika 21-23, 10000 Zagreb zastupanog po punomoćniku Boris Anišić; UNIKOM d.o.o. za komunalno gospodarstvo, Ružina 11/a, 31000 Osijek; ODVJETNIČKI URED RADOJKA PETROVIĆ IVANIŠEVIĆ, Domovinskog rata 29B/IV, 21000 Split; HP - Hrvatska pošta d.d., Jurišićeva 13, 10000 Zagreb; UNIQA osiguranje d.d., Planinska 13 A, 10000 Zagreb; Hrvatski Telekom d.d., Roberta Frangeša Mihanovića 9, 10000 Zagreb; HRVATSKE ŠUME društvo s ograničenom odgovornošću, Ul.Ljudevita Farkaša Vukotinovića 2, 10000 Zagreb zastupanog po punomoćniku Zoran Tomić; Ministarstvo financija RH, Porezna uprava, Područni ured Dalmacija, Trg dr. Franje Tuđmana 4, 21000 Split zastupanog po punomoćniku Županijsko državno odvjetništvo u Splitu; GRAD OSIJEK, Ulica Franje Kuhača 9, 31000 Osijek; Hrvatske vode, pravna osoba za upravljanje vodama, Grada Vukovara 220, 10000 Zagreb; GRAD ZADAR, Narodni trg 1, 23000 Zadar; RECA d.o.o. za trgovinu, Kučanska 23, 42000 Varaždin zastupanog po punomoćniku OD KORUŠIĆ, HRG I VUKALOVIĆ j.t.d.; Lidija Lizak, Crni Put 5, 31220 Višnjevac; Kristina Dunai, Rudolf Banić 1, 31326 Mece; Jelena Boban, Ulica Don Petra Katunarića 61, 21214 Kaštel Lukšić; ZAGREBAČKA BANKA DIONIČKO DRUŠTVO, Trg bana Josipa Jelačića 10, 10000 Zagreb zastupanog po punomoćniku OD HANŽEKOVIĆ &amp; PARTNERI d.o.o.; Sberbank d.d., Varšavska 9, 10000 Zagreb; Adriatic Assets d.o.o. za usluge, Radnička cesta 80, 10000 Zagreb; INTEREUROPA, logističke usluge, društvo s ograničenom odgovornošću, Josipa Lončara 3, 10000 Zagreb; CWS-boco d.o.o. tekstilservis, Kovinska 4a, 10000 Zagreb zastupanog po punomoćniku OD LEKO I PARTNERI; CELLI S.p.A, Via Masetti, 47122 Forli; HEP - Opskrba d.o.o. za opskrbu potrošača električnom, toplinskom energijom i plinom, Ulica grada Vukovara 37, 10000 Zagreb; EKOTEX, d.o.o. za usluge u zaštiti okoliša, Remete 99, 10000 Zagreb zastupanog po punomoćniku Marta Šimrak Lukavski; HEP ELEKTRA d.o.o. za opskrbu električnom energijom, Ulica grada Vukovara 37, 10000 Zagreb; Financijska agencija, Ulica grada Vukovara 70, 10000 Zagreb; AGRIA društvo s ograničenom odgovornošću za veleprodaju i maloprodaju u stečaju, Obrtnička 2, 40000 Pušćine; Hrvatska radiotelevizija, Prisavlje 3, 10000 Zagreb zastupanog po punomoćniku OD MADIRAZZA &amp; PARTNERI; DAUS TRUCK, d.o.o. za trgovinu i servis vozila u stečaju, Put Bana 8, 21204 Dugopolje</izvorni_sadrzaj>
    <derivirana_varijabla naziv="DomainObject.Predmet.StrankaFormatedWithAdress_1"> FINANCIJSKA AGENCIJA, RC SPLIT, Mažuranićevo šetalište 24 b, 21000 Split; Addiko Bank dioničko društvo, Slavonska avenija 6, 10000 Zagreb; S.A.C.A.T. SNC vl.Alessandro Oberdank &amp; c, Via Marconi, 34133 TRST zastupanog po punomoćniku Ana Unković; Fond za zaštitu okoliša i energetsku učinkovitost, Radnička cesta 80, 10000 Zagreb; CROATIA osiguranje d.d., Vatroslava Jagića 33, 10000 Zagreb; VODOVOD-OSIJEK d.o.o. za vodoopskrbu i odvodnju, Poljski Put 1, 31000 Osijek; VIPnet, društvo s ograničenom odgovornošću za usluge javnih telekomunikacija, Vrtni put 1, 10000 Zagreb; PODRAVSKA BANKA dioničko društvo, Opatička 3, 48000 Koprivnica; SIGURNOST društvo s ograničenom odgovornošću za poslove zaštite osoba i imovine, Ivana Gundulića 5, 31000 Osijek; ZAGREBAČKI HOLDING, društvo s ograničenom odgovornošću za javni prijevoz, opskrbu vodom, održavanje čistoće, putnička a, Ulica grada Vukovara 41, 10000 Zagreb; PORSCHE INTER AUTO d.o.o. za trgovinu i popravak motornih vozila, Velimira Škorpika 21-23, 10000 Zagreb zastupanog po punomoćniku Boris Anišić; UNIKOM d.o.o. za komunalno gospodarstvo, Ružina 11/a, 31000 Osijek; ODVJETNIČKI URED RADOJKA PETROVIĆ IVANIŠEVIĆ, Domovinskog rata 29B/IV, 21000 Split; HP - Hrvatska pošta d.d., Jurišićeva 13, 10000 Zagreb; UNIQA osiguranje d.d., Planinska 13 A, 10000 Zagreb; Hrvatski Telekom d.d., Roberta Frangeša Mihanovića 9, 10000 Zagreb; HRVATSKE ŠUME društvo s ograničenom odgovornošću, Ul.Ljudevita Farkaša Vukotinovića 2, 10000 Zagreb zastupanog po punomoćniku Zoran Tomić; Ministarstvo financija RH, Porezna uprava, Područni ured Dalmacija, Trg dr. Franje Tuđmana 4, 21000 Split zastupanog po punomoćniku Županijsko državno odvjetništvo u Splitu; GRAD OSIJEK, Ulica Franje Kuhača 9, 31000 Osijek; Hrvatske vode, pravna osoba za upravljanje vodama, Grada Vukovara 220, 10000 Zagreb; GRAD ZADAR, Narodni trg 1, 23000 Zadar; RECA d.o.o. za trgovinu, Kučanska 23, 42000 Varaždin zastupanog po punomoćniku OD KORUŠIĆ, HRG I VUKALOVIĆ j.t.d.; Lidija Lizak, Crni Put 5, 31220 Višnjevac; Kristina Dunai, Rudolf Banić 1, 31326 Mece; Jelena Boban, Ulica Don Petra Katunarića 61, 21214 Kaštel Lukšić; ZAGREBAČKA BANKA DIONIČKO DRUŠTVO, Trg bana Josipa Jelačića 10, 10000 Zagreb zastupanog po punomoćniku OD HANŽEKOVIĆ &amp; PARTNERI d.o.o.; Sberbank d.d., Varšavska 9, 10000 Zagreb; Adriatic Assets d.o.o. za usluge, Radnička cesta 80, 10000 Zagreb; INTEREUROPA, logističke usluge, društvo s ograničenom odgovornošću, Josipa Lončara 3, 10000 Zagreb; CWS-boco d.o.o. tekstilservis, Kovinska 4a, 10000 Zagreb zastupanog po punomoćniku OD LEKO I PARTNERI; CELLI S.p.A, Via Masetti, 47122 Forli; HEP - Opskrba d.o.o. za opskrbu potrošača električnom, toplinskom energijom i plinom, Ulica grada Vukovara 37, 10000 Zagreb; EKOTEX, d.o.o. za usluge u zaštiti okoliša, Remete 99, 10000 Zagreb zastupanog po punomoćniku Marta Šimrak Lukavski; HEP ELEKTRA d.o.o. za opskrbu električnom energijom, Ulica grada Vukovara 37, 10000 Zagreb; Financijska agencija, Ulica grada Vukovara 70, 10000 Zagreb; AGRIA društvo s ograničenom odgovornošću za veleprodaju i maloprodaju u stečaju, Obrtnička 2, 40000 Pušćine; Hrvatska radiotelevizija, Prisavlje 3, 10000 Zagreb zastupanog po punomoćniku OD MADIRAZZA &amp; PARTNERI; DAUS TRUCK, d.o.o. za trgovinu i servis vozila u stečaju, Put Bana 8, 21204 Dugopolje</derivirana_varijabla>
  </DomainObject.Predmet.StrankaFormatedWithAdress>
  <DomainObject.Predmet.StrankaFormatedWithAdressOIB>
    <izvorni_sadrzaj> FINANCIJSKA AGENCIJA, RC SPLIT, OIB 85821130368, Mažuranićevo šetalište 24 b, 21000 Split; Addiko Bank dioničko društvo, OIB 14036333877, Slavonska avenija 6, 10000 Zagreb; S.A.C.A.T. SNC vl.Alessandro Oberdank &amp; c, OIB 08057303627, Via Marconi, 34133 TRST zastupanog po punomoćniku Ana Unković; Fond za zaštitu okoliša i energetsku učinkovitost, OIB 85828625994, Radnička cesta 80, 10000 Zagreb; CROATIA osiguranje d.d., OIB 26187994862, Vatroslava Jagića 33, 10000 Zagreb; VODOVOD-OSIJEK d.o.o. za vodoopskrbu i odvodnju, OIB 43654507669, Poljski Put 1, 31000 Osijek; VIPnet, društvo s ograničenom odgovornošću za usluge javnih telekomunikacija, OIB 29524210204, Vrtni put 1, 10000 Zagreb; PODRAVSKA BANKA dioničko društvo, OIB 97326283154, Opatička 3, 48000 Koprivnica; SIGURNOST društvo s ograničenom odgovornošću za poslove zaštite osoba i imovine, OIB 77306500476, Ivana Gundulića 5, 31000 Osijek; ZAGREBAČKI HOLDING, društvo s ograničenom odgovornošću za javni prijevoz, opskrbu vodom, održavanje čistoće, putnička a, OIB 85584865987, Ulica grada Vukovara 41, 10000 Zagreb; PORSCHE INTER AUTO d.o.o. za trgovinu i popravak motornih vozila, OIB 67492500921, Velimira Škorpika 21-23, 10000 Zagreb zastupanog po punomoćniku Boris Anišić; UNIKOM d.o.o. za komunalno gospodarstvo, OIB 07507345484, Ružina 11/a, 31000 Osijek; ODVJETNIČKI URED RADOJKA PETROVIĆ IVANIŠEVIĆ, OIB 69930659830, Domovinskog rata 29B/IV, 21000 Split; HP - Hrvatska pošta d.d., OIB 87311810356, Jurišićeva 13, 10000 Zagreb; UNIQA osiguranje d.d., OIB 75665455333, Planinska 13 A, 10000 Zagreb; Hrvatski Telekom d.d., OIB 81793146560, Roberta Frangeša Mihanovića 9, 10000 Zagreb; HRVATSKE ŠUME društvo s ograničenom odgovornošću, OIB 69693144506, Ul.Ljudevita Farkaša Vukotinovića 2, 10000 Zagreb zastupanog po punomoćniku Zoran Tomić; Ministarstvo financija RH, Porezna uprava, Područni ured Dalmacija, OIB 18683136487, Trg dr. Franje Tuđmana 4, 21000 Split zastupanog po punomoćniku Županijsko državno odvjetništvo u Splitu; GRAD OSIJEK, OIB 30050049642, Ulica Franje Kuhača 9, 31000 Osijek; Hrvatske vode, pravna osoba za upravljanje vodama, OIB 28921383001, Grada Vukovara 220, 10000 Zagreb; GRAD ZADAR, OIB 09933651854, Narodni trg 1, 23000 Zadar; RECA d.o.o. za trgovinu, OIB 63873177102, Kučanska 23, 42000 Varaždin zastupanog po punomoćniku OD KORUŠIĆ, HRG I VUKALOVIĆ j.t.d.; Lidija Lizak, OIB 58083544467, Crni Put 5, 31220 Višnjevac; Kristina Dunai, OIB 32871006278, Rudolf Banić 1, 31326 Mece; Jelena Boban, OIB 60025440051, Ulica Don Petra Katunarića 61, 21214 Kaštel Lukšić; ZAGREBAČKA BANKA DIONIČKO DRUŠTVO, OIB 92963223473, Trg bana Josipa Jelačića 10, 10000 Zagreb zastupanog po punomoćniku OD HANŽEKOVIĆ &amp; PARTNERI d.o.o.; Sberbank d.d., OIB 78427478595, Varšavska 9, 10000 Zagreb; Adriatic Assets d.o.o. za usluge, OIB 18846383988, Radnička cesta 80, 10000 Zagreb; INTEREUROPA, logističke usluge, društvo s ograničenom odgovornošću, OIB 85514716931, Josipa Lončara 3, 10000 Zagreb; CWS-boco d.o.o. tekstilservis, OIB 51026536351, Kovinska 4a, 10000 Zagreb zastupanog po punomoćniku OD LEKO I PARTNERI; CELLI S.p.A, OIB 82362733876, Via Masetti, 47122 Forli; HEP - Opskrba d.o.o. za opskrbu potrošača električnom, toplinskom energijom i plinom, OIB 63073332379, Ulica grada Vukovara 37, 10000 Zagreb; EKOTEX, d.o.o. za usluge u zaštiti okoliša, OIB 07941830049, Remete 99, 10000 Zagreb zastupanog po punomoćniku Marta Šimrak Lukavski; HEP ELEKTRA d.o.o. za opskrbu električnom energijom, OIB 43965974818, Ulica grada Vukovara 37, 10000 Zagreb; Financijska agencija, OIB 85821130368, Ulica grada Vukovara 70, 10000 Zagreb; AGRIA društvo s ograničenom odgovornošću za veleprodaju i maloprodaju u stečaju, OIB 43644175159, Obrtnička 2, 40000 Pušćine; Hrvatska radiotelevizija, OIB 68419124305, Prisavlje 3, 10000 Zagreb zastupanog po punomoćniku OD MADIRAZZA &amp; PARTNERI; DAUS TRUCK, d.o.o. za trgovinu i servis vozila u stečaju, OIB 95174048745, Put Bana 8, 21204 Dugopolje</izvorni_sadrzaj>
    <derivirana_varijabla naziv="DomainObject.Predmet.StrankaFormatedWithAdressOIB_1"> FINANCIJSKA AGENCIJA, RC SPLIT, OIB 85821130368, Mažuranićevo šetalište 24 b, 21000 Split; Addiko Bank dioničko društvo, OIB 14036333877, Slavonska avenija 6, 10000 Zagreb; S.A.C.A.T. SNC vl.Alessandro Oberdank &amp; c, OIB 08057303627, Via Marconi, 34133 TRST zastupanog po punomoćniku Ana Unković; Fond za zaštitu okoliša i energetsku učinkovitost, OIB 85828625994, Radnička cesta 80, 10000 Zagreb; CROATIA osiguranje d.d., OIB 26187994862, Vatroslava Jagića 33, 10000 Zagreb; VODOVOD-OSIJEK d.o.o. za vodoopskrbu i odvodnju, OIB 43654507669, Poljski Put 1, 31000 Osijek; VIPnet, društvo s ograničenom odgovornošću za usluge javnih telekomunikacija, OIB 29524210204, Vrtni put 1, 10000 Zagreb; PODRAVSKA BANKA dioničko društvo, OIB 97326283154, Opatička 3, 48000 Koprivnica; SIGURNOST društvo s ograničenom odgovornošću za poslove zaštite osoba i imovine, OIB 77306500476, Ivana Gundulića 5, 31000 Osijek; ZAGREBAČKI HOLDING, društvo s ograničenom odgovornošću za javni prijevoz, opskrbu vodom, održavanje čistoće, putnička a, OIB 85584865987, Ulica grada Vukovara 41, 10000 Zagreb; PORSCHE INTER AUTO d.o.o. za trgovinu i popravak motornih vozila, OIB 67492500921, Velimira Škorpika 21-23, 10000 Zagreb zastupanog po punomoćniku Boris Anišić; UNIKOM d.o.o. za komunalno gospodarstvo, OIB 07507345484, Ružina 11/a, 31000 Osijek; ODVJETNIČKI URED RADOJKA PETROVIĆ IVANIŠEVIĆ, OIB 69930659830, Domovinskog rata 29B/IV, 21000 Split; HP - Hrvatska pošta d.d., OIB 87311810356, Jurišićeva 13, 10000 Zagreb; UNIQA osiguranje d.d., OIB 75665455333, Planinska 13 A, 10000 Zagreb; Hrvatski Telekom d.d., OIB 81793146560, Roberta Frangeša Mihanovića 9, 10000 Zagreb; HRVATSKE ŠUME društvo s ograničenom odgovornošću, OIB 69693144506, Ul.Ljudevita Farkaša Vukotinovića 2, 10000 Zagreb zastupanog po punomoćniku Zoran Tomić; Ministarstvo financija RH, Porezna uprava, Područni ured Dalmacija, OIB 18683136487, Trg dr. Franje Tuđmana 4, 21000 Split zastupanog po punomoćniku Županijsko državno odvjetništvo u Splitu; GRAD OSIJEK, OIB 30050049642, Ulica Franje Kuhača 9, 31000 Osijek; Hrvatske vode, pravna osoba za upravljanje vodama, OIB 28921383001, Grada Vukovara 220, 10000 Zagreb; GRAD ZADAR, OIB 09933651854, Narodni trg 1, 23000 Zadar; RECA d.o.o. za trgovinu, OIB 63873177102, Kučanska 23, 42000 Varaždin zastupanog po punomoćniku OD KORUŠIĆ, HRG I VUKALOVIĆ j.t.d.; Lidija Lizak, OIB 58083544467, Crni Put 5, 31220 Višnjevac; Kristina Dunai, OIB 32871006278, Rudolf Banić 1, 31326 Mece; Jelena Boban, OIB 60025440051, Ulica Don Petra Katunarića 61, 21214 Kaštel Lukšić; ZAGREBAČKA BANKA DIONIČKO DRUŠTVO, OIB 92963223473, Trg bana Josipa Jelačića 10, 10000 Zagreb zastupanog po punomoćniku OD HANŽEKOVIĆ &amp; PARTNERI d.o.o.; Sberbank d.d., OIB 78427478595, Varšavska 9, 10000 Zagreb; Adriatic Assets d.o.o. za usluge, OIB 18846383988, Radnička cesta 80, 10000 Zagreb; INTEREUROPA, logističke usluge, društvo s ograničenom odgovornošću, OIB 85514716931, Josipa Lončara 3, 10000 Zagreb; CWS-boco d.o.o. tekstilservis, OIB 51026536351, Kovinska 4a, 10000 Zagreb zastupanog po punomoćniku OD LEKO I PARTNERI; CELLI S.p.A, OIB 82362733876, Via Masetti, 47122 Forli; HEP - Opskrba d.o.o. za opskrbu potrošača električnom, toplinskom energijom i plinom, OIB 63073332379, Ulica grada Vukovara 37, 10000 Zagreb; EKOTEX, d.o.o. za usluge u zaštiti okoliša, OIB 07941830049, Remete 99, 10000 Zagreb zastupanog po punomoćniku Marta Šimrak Lukavski; HEP ELEKTRA d.o.o. za opskrbu električnom energijom, OIB 43965974818, Ulica grada Vukovara 37, 10000 Zagreb; Financijska agencija, OIB 85821130368, Ulica grada Vukovara 70, 10000 Zagreb; AGRIA društvo s ograničenom odgovornošću za veleprodaju i maloprodaju u stečaju, OIB 43644175159, Obrtnička 2, 40000 Pušćine; Hrvatska radiotelevizija, OIB 68419124305, Prisavlje 3, 10000 Zagreb zastupanog po punomoćniku OD MADIRAZZA &amp; PARTNERI; DAUS TRUCK, d.o.o. za trgovinu i servis vozila u stečaju, OIB 95174048745, Put Bana 8, 21204 Dugopolje</derivirana_varijabla>
  </DomainObject.Predmet.StrankaFormatedWithAdressOIB>
  <DomainObject.Predmet.StrankaWithAdress>
    <izvorni_sadrzaj>FINANCIJSKA AGENCIJA, RC SPLIT Mažuranićevo šetalište 24 b,21000 Split,Addiko Bank dioničko društvo Slavonska avenija 6,10000 Zagreb,S.A.C.A.T. SNC vl.Alessandro Oberdank &amp; c Via Marconi,34133 TRST,Fond za zaštitu okoliša i energetsku učinkovitost Radnička cesta 80,10000 Zagreb,CROATIA osiguranje d.d. Vatroslava Jagića 33,10000 Zagreb,VODOVOD-OSIJEK d.o.o. za vodoopskrbu i odvodnju Poljski Put 1,31000 Osijek,VIPnet, društvo s ograničenom odgovornošću za usluge javnih telekomunikacija Vrtni put 1,10000 Zagreb,PODRAVSKA BANKA dioničko društvo Opatička 3,48000 Koprivnica,SIGURNOST društvo s ograničenom odgovornošću za poslove zaštite osoba i imovine Ivana Gundulića 5,31000 Osijek,ZAGREBAČKI HOLDING, društvo s ograničenom odgovornošću za javni prijevoz, opskrbu vodom, održavanje čistoće, putnička a Ulica grada Vukovara 41,10000 Zagreb,PORSCHE INTER AUTO d.o.o. za trgovinu i popravak motornih vozila Velimira Škorpika 21-23,10000 Zagreb,UNIKOM d.o.o. za komunalno gospodarstvo Ružina 11/a,31000 Osijek,ODVJETNIČKI URED RADOJKA PETROVIĆ IVANIŠEVIĆ Domovinskog rata 29B/IV,21000 Split,HP - Hrvatska pošta d.d. Jurišićeva 13,10000 Zagreb,UNIQA osiguranje d.d. Planinska 13 A,10000 Zagreb,Hrvatski Telekom d.d. Roberta Frangeša Mihanovića 9,10000 Zagreb,HRVATSKE ŠUME društvo s ograničenom odgovornošću Ul.Ljudevita Farkaša Vukotinovića 2,10000 Zagreb,Ministarstvo financija RH, Porezna uprava, Područni ured Dalmacija Trg dr. Franje Tuđmana 4,21000 Split,GRAD OSIJEK Ulica Franje Kuhača 9,31000 Osijek,Hrvatske vode, pravna osoba za upravljanje vodama Grada Vukovara 220,10000 Zagreb,GRAD ZADAR Narodni trg 1,23000 Zadar,RECA d.o.o. za trgovinu Kučanska 23,42000 Varaždin,Lidija Lizak Crni Put 5,31220 Višnjevac,Kristina Dunai Rudolf Banić 1,31326 Mece,Jelena Boban Ulica Don Petra Katunarića 61,21214 Kaštel Lukšić,ZAGREBAČKA BANKA DIONIČKO DRUŠTVO Trg bana Josipa Jelačića 10,10000 Zagreb,Sberbank d.d. Varšavska 9,10000 Zagreb,Adriatic Assets d.o.o. za usluge Radnička cesta 80,10000 Zagreb,INTEREUROPA, logističke usluge, društvo s ograničenom odgovornošću Josipa Lončara 3,10000 Zagreb,CWS-boco d.o.o. tekstilservis Kovinska 4a,10000 Zagreb,CELLI S.p.A Via Masetti,47122 Forli,HEP - Opskrba d.o.o. za opskrbu potrošača električnom, toplinskom energijom i plinom Ulica grada Vukovara 37,10000 Zagreb,EKOTEX, d.o.o. za usluge u zaštiti okoliša Remete 99,10000 Zagreb,HEP ELEKTRA d.o.o. za opskrbu električnom energijom Ulica grada Vukovara 37,10000 Zagreb,Financijska agencija Ulica grada Vukovara 70,10000 Zagreb,AGRIA društvo s ograničenom odgovornošću za veleprodaju i maloprodaju u stečaju Obrtnička 2,40000 Pušćine,Hrvatska radiotelevizija Prisavlje 3,10000 Zagreb,DAUS TRUCK, d.o.o. za trgovinu i servis vozila u stečaju Put Bana 8,21204 Dugopolje</izvorni_sadrzaj>
    <derivirana_varijabla naziv="DomainObject.Predmet.StrankaWithAdress_1">FINANCIJSKA AGENCIJA, RC SPLIT Mažuranićevo šetalište 24 b,21000 Split,Addiko Bank dioničko društvo Slavonska avenija 6,10000 Zagreb,S.A.C.A.T. SNC vl.Alessandro Oberdank &amp; c Via Marconi,34133 TRST,Fond za zaštitu okoliša i energetsku učinkovitost Radnička cesta 80,10000 Zagreb,CROATIA osiguranje d.d. Vatroslava Jagića 33,10000 Zagreb,VODOVOD-OSIJEK d.o.o. za vodoopskrbu i odvodnju Poljski Put 1,31000 Osijek,VIPnet, društvo s ograničenom odgovornošću za usluge javnih telekomunikacija Vrtni put 1,10000 Zagreb,PODRAVSKA BANKA dioničko društvo Opatička 3,48000 Koprivnica,SIGURNOST društvo s ograničenom odgovornošću za poslove zaštite osoba i imovine Ivana Gundulića 5,31000 Osijek,ZAGREBAČKI HOLDING, društvo s ograničenom odgovornošću za javni prijevoz, opskrbu vodom, održavanje čistoće, putnička a Ulica grada Vukovara 41,10000 Zagreb,PORSCHE INTER AUTO d.o.o. za trgovinu i popravak motornih vozila Velimira Škorpika 21-23,10000 Zagreb,UNIKOM d.o.o. za komunalno gospodarstvo Ružina 11/a,31000 Osijek,ODVJETNIČKI URED RADOJKA PETROVIĆ IVANIŠEVIĆ Domovinskog rata 29B/IV,21000 Split,HP - Hrvatska pošta d.d. Jurišićeva 13,10000 Zagreb,UNIQA osiguranje d.d. Planinska 13 A,10000 Zagreb,Hrvatski Telekom d.d. Roberta Frangeša Mihanovića 9,10000 Zagreb,HRVATSKE ŠUME društvo s ograničenom odgovornošću Ul.Ljudevita Farkaša Vukotinovića 2,10000 Zagreb,Ministarstvo financija RH, Porezna uprava, Područni ured Dalmacija Trg dr. Franje Tuđmana 4,21000 Split,GRAD OSIJEK Ulica Franje Kuhača 9,31000 Osijek,Hrvatske vode, pravna osoba za upravljanje vodama Grada Vukovara 220,10000 Zagreb,GRAD ZADAR Narodni trg 1,23000 Zadar,RECA d.o.o. za trgovinu Kučanska 23,42000 Varaždin,Lidija Lizak Crni Put 5,31220 Višnjevac,Kristina Dunai Rudolf Banić 1,31326 Mece,Jelena Boban Ulica Don Petra Katunarića 61,21214 Kaštel Lukšić,ZAGREBAČKA BANKA DIONIČKO DRUŠTVO Trg bana Josipa Jelačića 10,10000 Zagreb,Sberbank d.d. Varšavska 9,10000 Zagreb,Adriatic Assets d.o.o. za usluge Radnička cesta 80,10000 Zagreb,INTEREUROPA, logističke usluge, društvo s ograničenom odgovornošću Josipa Lončara 3,10000 Zagreb,CWS-boco d.o.o. tekstilservis Kovinska 4a,10000 Zagreb,CELLI S.p.A Via Masetti,47122 Forli,HEP - Opskrba d.o.o. za opskrbu potrošača električnom, toplinskom energijom i plinom Ulica grada Vukovara 37,10000 Zagreb,EKOTEX, d.o.o. za usluge u zaštiti okoliša Remete 99,10000 Zagreb,HEP ELEKTRA d.o.o. za opskrbu električnom energijom Ulica grada Vukovara 37,10000 Zagreb,Financijska agencija Ulica grada Vukovara 70,10000 Zagreb,AGRIA društvo s ograničenom odgovornošću za veleprodaju i maloprodaju u stečaju Obrtnička 2,40000 Pušćine,Hrvatska radiotelevizija Prisavlje 3,10000 Zagreb,DAUS TRUCK, d.o.o. za trgovinu i servis vozila u stečaju Put Bana 8,21204 Dugopolje</derivirana_varijabla>
  </DomainObject.Predmet.StrankaWithAdress>
  <DomainObject.Predmet.StrankaWithAdressOIB>
    <izvorni_sadrzaj>FINANCIJSKA AGENCIJA, RC SPLIT, OIB 85821130368, Mažuranićevo šetalište 24 b,21000 Split,Addiko Bank dioničko društvo, OIB 14036333877, Slavonska avenija 6,10000 Zagreb,S.A.C.A.T. SNC vl.Alessandro Oberdank &amp; c, OIB 08057303627, Via Marconi,34133 TRST,Fond za zaštitu okoliša i energetsku učinkovitost, OIB 85828625994, Radnička cesta 80,10000 Zagreb,CROATIA osiguranje d.d., OIB 26187994862, Vatroslava Jagića 33,10000 Zagreb,VODOVOD-OSIJEK d.o.o. za vodoopskrbu i odvodnju, OIB 43654507669, Poljski Put 1,31000 Osijek,VIPnet, društvo s ograničenom odgovornošću za usluge javnih telekomunikacija, OIB 29524210204, Vrtni put 1,10000 Zagreb,PODRAVSKA BANKA dioničko društvo, OIB 97326283154, Opatička 3,48000 Koprivnica,SIGURNOST društvo s ograničenom odgovornošću za poslove zaštite osoba i imovine, OIB 77306500476, Ivana Gundulića 5,31000 Osijek,ZAGREBAČKI HOLDING, društvo s ograničenom odgovornošću za javni prijevoz, opskrbu vodom, održavanje čistoće, putnička a, OIB 85584865987, Ulica grada Vukovara 41,10000 Zagreb,PORSCHE INTER AUTO d.o.o. za trgovinu i popravak motornih vozila, OIB 67492500921, Velimira Škorpika 21-23,10000 Zagreb,UNIKOM d.o.o. za komunalno gospodarstvo, OIB 07507345484, Ružina 11/a,31000 Osijek,ODVJETNIČKI URED RADOJKA PETROVIĆ IVANIŠEVIĆ, OIB 69930659830, Domovinskog rata 29B/IV,21000 Split,HP - Hrvatska pošta d.d., OIB 87311810356, Jurišićeva 13,10000 Zagreb,UNIQA osiguranje d.d., OIB 75665455333, Planinska 13 A,10000 Zagreb,Hrvatski Telekom d.d., OIB 81793146560, Roberta Frangeša Mihanovića 9,10000 Zagreb,HRVATSKE ŠUME društvo s ograničenom odgovornošću, OIB 69693144506, Ul.Ljudevita Farkaša Vukotinovića 2,10000 Zagreb,Ministarstvo financija RH, Porezna uprava, Područni ured Dalmacija, OIB 18683136487, Trg dr. Franje Tuđmana 4,21000 Split,GRAD OSIJEK, OIB 30050049642, Ulica Franje Kuhača 9,31000 Osijek,Hrvatske vode, pravna osoba za upravljanje vodama, OIB 28921383001, Grada Vukovara 220,10000 Zagreb,GRAD ZADAR, OIB 09933651854, Narodni trg 1,23000 Zadar,RECA d.o.o. za trgovinu, OIB 63873177102, Kučanska 23,42000 Varaždin,Lidija Lizak, OIB 58083544467, Crni Put 5,31220 Višnjevac,Kristina Dunai, OIB 32871006278, Rudolf Banić 1,31326 Mece,Jelena Boban, OIB 60025440051, Ulica Don Petra Katunarića 61,21214 Kaštel Lukšić,ZAGREBAČKA BANKA DIONIČKO DRUŠTVO, OIB 92963223473, Trg bana Josipa Jelačića 10,10000 Zagreb,Sberbank d.d., OIB 78427478595, Varšavska 9,10000 Zagreb,Adriatic Assets d.o.o. za usluge, OIB 18846383988, Radnička cesta 80,10000 Zagreb,INTEREUROPA, logističke usluge, društvo s ograničenom odgovornošću, OIB 85514716931, Josipa Lončara 3,10000 Zagreb,CWS-boco d.o.o. tekstilservis, OIB 51026536351, Kovinska 4a,10000 Zagreb,CELLI S.p.A, OIB 82362733876, Via Masetti,47122 Forli,HEP - Opskrba d.o.o. za opskrbu potrošača električnom, toplinskom energijom i plinom, OIB 63073332379, Ulica grada Vukovara 37,10000 Zagreb,EKOTEX, d.o.o. za usluge u zaštiti okoliša, OIB 07941830049, Remete 99,10000 Zagreb,HEP ELEKTRA d.o.o. za opskrbu električnom energijom, OIB 43965974818, Ulica grada Vukovara 37,10000 Zagreb,Financijska agencija, OIB 85821130368, Ulica grada Vukovara 70,10000 Zagreb,AGRIA društvo s ograničenom odgovornošću za veleprodaju i maloprodaju u stečaju, OIB 43644175159, Obrtnička 2,40000 Pušćine,Hrvatska radiotelevizija, OIB 68419124305, Prisavlje 3,10000 Zagreb,DAUS TRUCK, d.o.o. za trgovinu i servis vozila u stečaju, OIB 95174048745, Put Bana 8,21204 Dugopolje</izvorni_sadrzaj>
    <derivirana_varijabla naziv="DomainObject.Predmet.StrankaWithAdressOIB_1">FINANCIJSKA AGENCIJA, RC SPLIT, OIB 85821130368, Mažuranićevo šetalište 24 b,21000 Split,Addiko Bank dioničko društvo, OIB 14036333877, Slavonska avenija 6,10000 Zagreb,S.A.C.A.T. SNC vl.Alessandro Oberdank &amp; c, OIB 08057303627, Via Marconi,34133 TRST,Fond za zaštitu okoliša i energetsku učinkovitost, OIB 85828625994, Radnička cesta 80,10000 Zagreb,CROATIA osiguranje d.d., OIB 26187994862, Vatroslava Jagića 33,10000 Zagreb,VODOVOD-OSIJEK d.o.o. za vodoopskrbu i odvodnju, OIB 43654507669, Poljski Put 1,31000 Osijek,VIPnet, društvo s ograničenom odgovornošću za usluge javnih telekomunikacija, OIB 29524210204, Vrtni put 1,10000 Zagreb,PODRAVSKA BANKA dioničko društvo, OIB 97326283154, Opatička 3,48000 Koprivnica,SIGURNOST društvo s ograničenom odgovornošću za poslove zaštite osoba i imovine, OIB 77306500476, Ivana Gundulića 5,31000 Osijek,ZAGREBAČKI HOLDING, društvo s ograničenom odgovornošću za javni prijevoz, opskrbu vodom, održavanje čistoće, putnička a, OIB 85584865987, Ulica grada Vukovara 41,10000 Zagreb,PORSCHE INTER AUTO d.o.o. za trgovinu i popravak motornih vozila, OIB 67492500921, Velimira Škorpika 21-23,10000 Zagreb,UNIKOM d.o.o. za komunalno gospodarstvo, OIB 07507345484, Ružina 11/a,31000 Osijek,ODVJETNIČKI URED RADOJKA PETROVIĆ IVANIŠEVIĆ, OIB 69930659830, Domovinskog rata 29B/IV,21000 Split,HP - Hrvatska pošta d.d., OIB 87311810356, Jurišićeva 13,10000 Zagreb,UNIQA osiguranje d.d., OIB 75665455333, Planinska 13 A,10000 Zagreb,Hrvatski Telekom d.d., OIB 81793146560, Roberta Frangeša Mihanovića 9,10000 Zagreb,HRVATSKE ŠUME društvo s ograničenom odgovornošću, OIB 69693144506, Ul.Ljudevita Farkaša Vukotinovića 2,10000 Zagreb,Ministarstvo financija RH, Porezna uprava, Područni ured Dalmacija, OIB 18683136487, Trg dr. Franje Tuđmana 4,21000 Split,GRAD OSIJEK, OIB 30050049642, Ulica Franje Kuhača 9,31000 Osijek,Hrvatske vode, pravna osoba za upravljanje vodama, OIB 28921383001, Grada Vukovara 220,10000 Zagreb,GRAD ZADAR, OIB 09933651854, Narodni trg 1,23000 Zadar,RECA d.o.o. za trgovinu, OIB 63873177102, Kučanska 23,42000 Varaždin,Lidija Lizak, OIB 58083544467, Crni Put 5,31220 Višnjevac,Kristina Dunai, OIB 32871006278, Rudolf Banić 1,31326 Mece,Jelena Boban, OIB 60025440051, Ulica Don Petra Katunarića 61,21214 Kaštel Lukšić,ZAGREBAČKA BANKA DIONIČKO DRUŠTVO, OIB 92963223473, Trg bana Josipa Jelačića 10,10000 Zagreb,Sberbank d.d., OIB 78427478595, Varšavska 9,10000 Zagreb,Adriatic Assets d.o.o. za usluge, OIB 18846383988, Radnička cesta 80,10000 Zagreb,INTEREUROPA, logističke usluge, društvo s ograničenom odgovornošću, OIB 85514716931, Josipa Lončara 3,10000 Zagreb,CWS-boco d.o.o. tekstilservis, OIB 51026536351, Kovinska 4a,10000 Zagreb,CELLI S.p.A, OIB 82362733876, Via Masetti,47122 Forli,HEP - Opskrba d.o.o. za opskrbu potrošača električnom, toplinskom energijom i plinom, OIB 63073332379, Ulica grada Vukovara 37,10000 Zagreb,EKOTEX, d.o.o. za usluge u zaštiti okoliša, OIB 07941830049, Remete 99,10000 Zagreb,HEP ELEKTRA d.o.o. za opskrbu električnom energijom, OIB 43965974818, Ulica grada Vukovara 37,10000 Zagreb,Financijska agencija, OIB 85821130368, Ulica grada Vukovara 70,10000 Zagreb,AGRIA društvo s ograničenom odgovornošću za veleprodaju i maloprodaju u stečaju, OIB 43644175159, Obrtnička 2,40000 Pušćine,Hrvatska radiotelevizija, OIB 68419124305, Prisavlje 3,10000 Zagreb,DAUS TRUCK, d.o.o. za trgovinu i servis vozila u stečaju, OIB 95174048745, Put Bana 8,21204 Dugopolje</derivirana_varijabla>
  </DomainObject.Predmet.StrankaWithAdressOIB>
  <DomainObject.Predmet.StrankaNazivFormated>
    <izvorni_sadrzaj>FINANCIJSKA AGENCIJA, RC SPLIT,Addiko Bank dioničko društvo,S.A.C.A.T. SNC vl.Alessandro Oberdank &amp; c,Fond za zaštitu okoliša i energetsku učinkovitost,CROATIA osiguranje d.d.,VODOVOD-OSIJEK d.o.o. za vodoopskrbu i odvodnju,VIPnet, društvo s ograničenom odgovornošću za usluge javnih telekomunikacija,PODRAVSKA BANKA dioničko društvo,SIGURNOST društvo s ograničenom odgovornošću za poslove zaštite osoba i imovine,ZAGREBAČKI HOLDING, društvo s ograničenom odgovornošću za javni prijevoz, opskrbu vodom, održavanje čistoće, putnička a,PORSCHE INTER AUTO d.o.o. za trgovinu i popravak motornih vozila,UNIKOM d.o.o. za komunalno gospodarstvo,ODVJETNIČKI URED RADOJKA PETROVIĆ IVANIŠEVIĆ,HP - Hrvatska pošta d.d.,UNIQA osiguranje d.d.,Hrvatski Telekom d.d.,HRVATSKE ŠUME društvo s ograničenom odgovornošću,Ministarstvo financija RH, Porezna uprava, Područni ured Dalmacija,GRAD OSIJEK,Hrvatske vode, pravna osoba za upravljanje vodama,GRAD ZADAR,RECA d.o.o. za trgovinu,Lidija Lizak,Kristina Dunai,Jelena Boban,ZAGREBAČKA BANKA DIONIČKO DRUŠTVO,Sberbank d.d.,Adriatic Assets d.o.o. za usluge,INTEREUROPA, logističke usluge, društvo s ograničenom odgovornošću,CWS-boco d.o.o. tekstilservis,CELLI S.p.A,HEP - Opskrba d.o.o. za opskrbu potrošača električnom, toplinskom energijom i plinom,EKOTEX, d.o.o. za usluge u zaštiti okoliša,HEP ELEKTRA d.o.o. za opskrbu električnom energijom,Financijska agencija,AGRIA društvo s ograničenom odgovornošću za veleprodaju i maloprodaju u stečaju,Hrvatska radiotelevizija,DAUS TRUCK, d.o.o. za trgovinu i servis vozila u stečaju</izvorni_sadrzaj>
    <derivirana_varijabla naziv="DomainObject.Predmet.StrankaNazivFormated_1">FINANCIJSKA AGENCIJA, RC SPLIT,Addiko Bank dioničko društvo,S.A.C.A.T. SNC vl.Alessandro Oberdank &amp; c,Fond za zaštitu okoliša i energetsku učinkovitost,CROATIA osiguranje d.d.,VODOVOD-OSIJEK d.o.o. za vodoopskrbu i odvodnju,VIPnet, društvo s ograničenom odgovornošću za usluge javnih telekomunikacija,PODRAVSKA BANKA dioničko društvo,SIGURNOST društvo s ograničenom odgovornošću za poslove zaštite osoba i imovine,ZAGREBAČKI HOLDING, društvo s ograničenom odgovornošću za javni prijevoz, opskrbu vodom, održavanje čistoće, putnička a,PORSCHE INTER AUTO d.o.o. za trgovinu i popravak motornih vozila,UNIKOM d.o.o. za komunalno gospodarstvo,ODVJETNIČKI URED RADOJKA PETROVIĆ IVANIŠEVIĆ,HP - Hrvatska pošta d.d.,UNIQA osiguranje d.d.,Hrvatski Telekom d.d.,HRVATSKE ŠUME društvo s ograničenom odgovornošću,Ministarstvo financija RH, Porezna uprava, Područni ured Dalmacija,GRAD OSIJEK,Hrvatske vode, pravna osoba za upravljanje vodama,GRAD ZADAR,RECA d.o.o. za trgovinu,Lidija Lizak,Kristina Dunai,Jelena Boban,ZAGREBAČKA BANKA DIONIČKO DRUŠTVO,Sberbank d.d.,Adriatic Assets d.o.o. za usluge,INTEREUROPA, logističke usluge, društvo s ograničenom odgovornošću,CWS-boco d.o.o. tekstilservis,CELLI S.p.A,HEP - Opskrba d.o.o. za opskrbu potrošača električnom, toplinskom energijom i plinom,EKOTEX, d.o.o. za usluge u zaštiti okoliša,HEP ELEKTRA d.o.o. za opskrbu električnom energijom,Financijska agencija,AGRIA društvo s ograničenom odgovornošću za veleprodaju i maloprodaju u stečaju,Hrvatska radiotelevizija,DAUS TRUCK, d.o.o. za trgovinu i servis vozila u stečaju</derivirana_varijabla>
  </DomainObject.Predmet.StrankaNazivFormated>
  <DomainObject.Predmet.StrankaNazivFormatedOIB>
    <izvorni_sadrzaj>FINANCIJSKA AGENCIJA, RC SPLIT, OIB 85821130368,Addiko Bank dioničko društvo, OIB 14036333877,S.A.C.A.T. SNC vl.Alessandro Oberdank &amp; c, OIB 08057303627,Fond za zaštitu okoliša i energetsku učinkovitost, OIB 85828625994,CROATIA osiguranje d.d., OIB 26187994862,VODOVOD-OSIJEK d.o.o. za vodoopskrbu i odvodnju, OIB 43654507669,VIPnet, društvo s ograničenom odgovornošću za usluge javnih telekomunikacija, OIB 29524210204,PODRAVSKA BANKA dioničko društvo, OIB 97326283154,SIGURNOST društvo s ograničenom odgovornošću za poslove zaštite osoba i imovine, OIB 77306500476,ZAGREBAČKI HOLDING, društvo s ograničenom odgovornošću za javni prijevoz, opskrbu vodom, održavanje čistoće, putnička a, OIB 85584865987,PORSCHE INTER AUTO d.o.o. za trgovinu i popravak motornih vozila, OIB 67492500921,UNIKOM d.o.o. za komunalno gospodarstvo, OIB 07507345484,ODVJETNIČKI URED RADOJKA PETROVIĆ IVANIŠEVIĆ, OIB 69930659830,HP - Hrvatska pošta d.d., OIB 87311810356,UNIQA osiguranje d.d., OIB 75665455333,Hrvatski Telekom d.d., OIB 81793146560,HRVATSKE ŠUME društvo s ograničenom odgovornošću, OIB 69693144506,Ministarstvo financija RH, Porezna uprava, Područni ured Dalmacija, OIB 18683136487,GRAD OSIJEK, OIB 30050049642,Hrvatske vode, pravna osoba za upravljanje vodama, OIB 28921383001,GRAD ZADAR, OIB 09933651854,RECA d.o.o. za trgovinu, OIB 63873177102,Lidija Lizak, OIB 58083544467,Kristina Dunai, OIB 32871006278,Jelena Boban, OIB 60025440051,ZAGREBAČKA BANKA DIONIČKO DRUŠTVO, OIB 92963223473,Sberbank d.d., OIB 78427478595,Adriatic Assets d.o.o. za usluge, OIB 18846383988,INTEREUROPA, logističke usluge, društvo s ograničenom odgovornošću, OIB 85514716931,CWS-boco d.o.o. tekstilservis, OIB 51026536351,CELLI S.p.A, OIB 82362733876,HEP - Opskrba d.o.o. za opskrbu potrošača električnom, toplinskom energijom i plinom, OIB 63073332379,EKOTEX, d.o.o. za usluge u zaštiti okoliša, OIB 07941830049,HEP ELEKTRA d.o.o. za opskrbu električnom energijom, OIB 43965974818,Financijska agencija, OIB 85821130368,AGRIA društvo s ograničenom odgovornošću za veleprodaju i maloprodaju u stečaju, OIB 43644175159,Hrvatska radiotelevizija, OIB 68419124305,DAUS TRUCK, d.o.o. za trgovinu i servis vozila u stečaju, OIB 95174048745</izvorni_sadrzaj>
    <derivirana_varijabla naziv="DomainObject.Predmet.StrankaNazivFormatedOIB_1">FINANCIJSKA AGENCIJA, RC SPLIT, OIB 85821130368,Addiko Bank dioničko društvo, OIB 14036333877,S.A.C.A.T. SNC vl.Alessandro Oberdank &amp; c, OIB 08057303627,Fond za zaštitu okoliša i energetsku učinkovitost, OIB 85828625994,CROATIA osiguranje d.d., OIB 26187994862,VODOVOD-OSIJEK d.o.o. za vodoopskrbu i odvodnju, OIB 43654507669,VIPnet, društvo s ograničenom odgovornošću za usluge javnih telekomunikacija, OIB 29524210204,PODRAVSKA BANKA dioničko društvo, OIB 97326283154,SIGURNOST društvo s ograničenom odgovornošću za poslove zaštite osoba i imovine, OIB 77306500476,ZAGREBAČKI HOLDING, društvo s ograničenom odgovornošću za javni prijevoz, opskrbu vodom, održavanje čistoće, putnička a, OIB 85584865987,PORSCHE INTER AUTO d.o.o. za trgovinu i popravak motornih vozila, OIB 67492500921,UNIKOM d.o.o. za komunalno gospodarstvo, OIB 07507345484,ODVJETNIČKI URED RADOJKA PETROVIĆ IVANIŠEVIĆ, OIB 69930659830,HP - Hrvatska pošta d.d., OIB 87311810356,UNIQA osiguranje d.d., OIB 75665455333,Hrvatski Telekom d.d., OIB 81793146560,HRVATSKE ŠUME društvo s ograničenom odgovornošću, OIB 69693144506,Ministarstvo financija RH, Porezna uprava, Područni ured Dalmacija, OIB 18683136487,GRAD OSIJEK, OIB 30050049642,Hrvatske vode, pravna osoba za upravljanje vodama, OIB 28921383001,GRAD ZADAR, OIB 09933651854,RECA d.o.o. za trgovinu, OIB 63873177102,Lidija Lizak, OIB 58083544467,Kristina Dunai, OIB 32871006278,Jelena Boban, OIB 60025440051,ZAGREBAČKA BANKA DIONIČKO DRUŠTVO, OIB 92963223473,Sberbank d.d., OIB 78427478595,Adriatic Assets d.o.o. za usluge, OIB 18846383988,INTEREUROPA, logističke usluge, društvo s ograničenom odgovornošću, OIB 85514716931,CWS-boco d.o.o. tekstilservis, OIB 51026536351,CELLI S.p.A, OIB 82362733876,HEP - Opskrba d.o.o. za opskrbu potrošača električnom, toplinskom energijom i plinom, OIB 63073332379,EKOTEX, d.o.o. za usluge u zaštiti okoliša, OIB 07941830049,HEP ELEKTRA d.o.o. za opskrbu električnom energijom, OIB 43965974818,Financijska agencija, OIB 85821130368,AGRIA društvo s ograničenom odgovornošću za veleprodaju i maloprodaju u stečaju, OIB 43644175159,Hrvatska radiotelevizija, OIB 68419124305,DAUS TRUCK, d.o.o. za trgovinu i servis vozila u stečaju, OIB 95174048745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61330.64</izvorni_sadrzaj>
    <derivirana_varijabla naziv="DomainObject.Predmet.TrenutnaVrijednost_1">61330.64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Addiko Bank dioničko društvo</item>
      <item>S.A.C.A.T. SNC vl.Alessandro Oberdank &amp; c zastupanog po punomoćniku Ana Unković</item>
      <item>Fond za zaštitu okoliša i energetsku učinkovitost</item>
      <item>CROATIA osiguranje d.d.</item>
      <item>VODOVOD-OSIJEK d.o.o. za vodoopskrbu i odvodnju</item>
      <item>VIPnet, društvo s ograničenom odgovornošću za usluge javnih telekomunikacija</item>
      <item>PODRAVSKA BANKA dioničko društvo</item>
      <item>SIGURNOST društvo s ograničenom odgovornošću za poslove zaštite osoba i imovine</item>
      <item>ZAGREBAČKI HOLDING, društvo s ograničenom odgovornošću za javni prijevoz, opskrbu vodom, održavanje čistoće, putnička a</item>
      <item>PORSCHE INTER AUTO d.o.o. za trgovinu i popravak motornih vozila zastupanog po punomoćniku Boris Anišić</item>
      <item>UNIKOM d.o.o. za komunalno gospodarstvo</item>
      <item>ODVJETNIČKI URED RADOJKA PETROVIĆ IVANIŠEVIĆ</item>
      <item>HP - Hrvatska pošta d.d.</item>
      <item>UNIQA osiguranje d.d.</item>
      <item>Hrvatski Telekom d.d.</item>
      <item>HRVATSKE ŠUME društvo s ograničenom odgovornošću zastupanog po punomoćniku Zoran Tomić</item>
      <item>Ministarstvo financija RH, Porezna uprava, Područni ured Dalmacija zastupanog po punomoćniku Županijsko državno odvjetništvo u Splitu</item>
      <item>GRAD OSIJEK</item>
      <item>Hrvatske vode, pravna osoba za upravljanje vodama</item>
      <item>GRAD ZADAR</item>
      <item>RECA d.o.o. za trgovinu zastupanog po punomoćniku OD KORUŠIĆ, HRG I VUKALOVIĆ j.t.d.</item>
      <item>Lidija Lizak</item>
      <item>Kristina Dunai</item>
      <item>Jelena Boban</item>
      <item>ZAGREBAČKA BANKA DIONIČKO DRUŠTVO zastupanog po punomoćniku OD HANŽEKOVIĆ &amp; PARTNERI d.o.o.</item>
      <item>Sberbank d.d.</item>
      <item>Adriatic Assets d.o.o. za usluge</item>
      <item>INTEREUROPA, logističke usluge, društvo s ograničenom odgovornošću</item>
      <item>CWS-boco d.o.o. tekstilservis zastupanog po punomoćniku OD LEKO I PARTNERI</item>
      <item>CELLI S.p.A</item>
      <item>HEP - Opskrba d.o.o. za opskrbu potrošača električnom, toplinskom energijom i plinom</item>
      <item>EKOTEX, d.o.o. za usluge u zaštiti okoliša zastupanog po punomoćniku Marta Šimrak Lukavski</item>
      <item>HEP ELEKTRA d.o.o. za opskrbu električnom energijom</item>
      <item>Financijska agencija</item>
      <item>AGRIA društvo s ograničenom odgovornošću za veleprodaju i maloprodaju u stečaju</item>
      <item>Hrvatska radiotelevizija zastupanog po punomoćniku OD MADIRAZZA &amp; PARTNERI</item>
      <item>DAUS TRUCK, d.o.o. za trgovinu i servis vozila u stečaju</item>
    </izvorni_sadrzaj>
    <derivirana_varijabla naziv="DomainObject.Predmet.StrankaListFormated_1">
      <item>FINANCIJSKA AGENCIJA, RC SPLIT</item>
      <item>Addiko Bank dioničko društvo</item>
      <item>S.A.C.A.T. SNC vl.Alessandro Oberdank &amp; c zastupanog po punomoćniku Ana Unković</item>
      <item>Fond za zaštitu okoliša i energetsku učinkovitost</item>
      <item>CROATIA osiguranje d.d.</item>
      <item>VODOVOD-OSIJEK d.o.o. za vodoopskrbu i odvodnju</item>
      <item>VIPnet, društvo s ograničenom odgovornošću za usluge javnih telekomunikacija</item>
      <item>PODRAVSKA BANKA dioničko društvo</item>
      <item>SIGURNOST društvo s ograničenom odgovornošću za poslove zaštite osoba i imovine</item>
      <item>ZAGREBAČKI HOLDING, društvo s ograničenom odgovornošću za javni prijevoz, opskrbu vodom, održavanje čistoće, putnička a</item>
      <item>PORSCHE INTER AUTO d.o.o. za trgovinu i popravak motornih vozila zastupanog po punomoćniku Boris Anišić</item>
      <item>UNIKOM d.o.o. za komunalno gospodarstvo</item>
      <item>ODVJETNIČKI URED RADOJKA PETROVIĆ IVANIŠEVIĆ</item>
      <item>HP - Hrvatska pošta d.d.</item>
      <item>UNIQA osiguranje d.d.</item>
      <item>Hrvatski Telekom d.d.</item>
      <item>HRVATSKE ŠUME društvo s ograničenom odgovornošću zastupanog po punomoćniku Zoran Tomić</item>
      <item>Ministarstvo financija RH, Porezna uprava, Područni ured Dalmacija zastupanog po punomoćniku Županijsko državno odvjetništvo u Splitu</item>
      <item>GRAD OSIJEK</item>
      <item>Hrvatske vode, pravna osoba za upravljanje vodama</item>
      <item>GRAD ZADAR</item>
      <item>RECA d.o.o. za trgovinu zastupanog po punomoćniku OD KORUŠIĆ, HRG I VUKALOVIĆ j.t.d.</item>
      <item>Lidija Lizak</item>
      <item>Kristina Dunai</item>
      <item>Jelena Boban</item>
      <item>ZAGREBAČKA BANKA DIONIČKO DRUŠTVO zastupanog po punomoćniku OD HANŽEKOVIĆ &amp; PARTNERI d.o.o.</item>
      <item>Sberbank d.d.</item>
      <item>Adriatic Assets d.o.o. za usluge</item>
      <item>INTEREUROPA, logističke usluge, društvo s ograničenom odgovornošću</item>
      <item>CWS-boco d.o.o. tekstilservis zastupanog po punomoćniku OD LEKO I PARTNERI</item>
      <item>CELLI S.p.A</item>
      <item>HEP - Opskrba d.o.o. za opskrbu potrošača električnom, toplinskom energijom i plinom</item>
      <item>EKOTEX, d.o.o. za usluge u zaštiti okoliša zastupanog po punomoćniku Marta Šimrak Lukavski</item>
      <item>HEP ELEKTRA d.o.o. za opskrbu električnom energijom</item>
      <item>Financijska agencija</item>
      <item>AGRIA društvo s ograničenom odgovornošću za veleprodaju i maloprodaju u stečaju</item>
      <item>Hrvatska radiotelevizija zastupanog po punomoćniku OD MADIRAZZA &amp; PARTNERI</item>
      <item>DAUS TRUCK, d.o.o. za trgovinu i servis vozila u stečaju</item>
    </derivirana_varijabla>
  </DomainObject.Predmet.StrankaListFormated>
  <DomainObject.Predmet.StrankaListFormatedOIB>
    <izvorni_sadrzaj>
      <item>FINANCIJSKA AGENCIJA, RC SPLIT, OIB 85821130368</item>
      <item>Addiko Bank dioničko društvo, OIB 14036333877</item>
      <item>S.A.C.A.T. SNC vl.Alessandro Oberdank &amp; c, OIB 08057303627 zastupanog po punomoćniku Ana Unković</item>
      <item>Fond za zaštitu okoliša i energetsku učinkovitost, OIB 85828625994</item>
      <item>CROATIA osiguranje d.d., OIB 26187994862</item>
      <item>VODOVOD-OSIJEK d.o.o. za vodoopskrbu i odvodnju, OIB 43654507669</item>
      <item>VIPnet, društvo s ograničenom odgovornošću za usluge javnih telekomunikacija, OIB 29524210204</item>
      <item>PODRAVSKA BANKA dioničko društvo, OIB 97326283154</item>
      <item>SIGURNOST društvo s ograničenom odgovornošću za poslove zaštite osoba i imovine, OIB 77306500476</item>
      <item>ZAGREBAČKI HOLDING, društvo s ograničenom odgovornošću za javni prijevoz, opskrbu vodom, održavanje čistoće, putnička a, OIB 85584865987</item>
      <item>PORSCHE INTER AUTO d.o.o. za trgovinu i popravak motornih vozila, OIB 67492500921 zastupanog po punomoćniku Boris Anišić</item>
      <item>UNIKOM d.o.o. za komunalno gospodarstvo, OIB 07507345484</item>
      <item>ODVJETNIČKI URED RADOJKA PETROVIĆ IVANIŠEVIĆ, OIB 69930659830</item>
      <item>HP - Hrvatska pošta d.d., OIB 87311810356</item>
      <item>UNIQA osiguranje d.d., OIB 75665455333</item>
      <item>Hrvatski Telekom d.d., OIB 81793146560</item>
      <item>HRVATSKE ŠUME društvo s ograničenom odgovornošću, OIB 69693144506 zastupanog po punomoćniku Zoran Tomić</item>
      <item>Ministarstvo financija RH, Porezna uprava, Područni ured Dalmacija, OIB 18683136487 zastupanog po punomoćniku Županijsko državno odvjetništvo u Splitu</item>
      <item>GRAD OSIJEK, OIB 30050049642</item>
      <item>Hrvatske vode, pravna osoba za upravljanje vodama, OIB 28921383001</item>
      <item>GRAD ZADAR, OIB 09933651854</item>
      <item>RECA d.o.o. za trgovinu, OIB 63873177102 zastupanog po punomoćniku OD KORUŠIĆ, HRG I VUKALOVIĆ j.t.d.</item>
      <item>Lidija Lizak, OIB 58083544467</item>
      <item>Kristina Dunai, OIB 32871006278</item>
      <item>Jelena Boban, OIB 60025440051</item>
      <item>ZAGREBAČKA BANKA DIONIČKO DRUŠTVO, OIB 92963223473 zastupanog po punomoćniku OD HANŽEKOVIĆ &amp; PARTNERI d.o.o.</item>
      <item>Sberbank d.d., OIB 78427478595</item>
      <item>Adriatic Assets d.o.o. za usluge, OIB 18846383988</item>
      <item>INTEREUROPA, logističke usluge, društvo s ograničenom odgovornošću, OIB 85514716931</item>
      <item>CWS-boco d.o.o. tekstilservis, OIB 51026536351 zastupanog po punomoćniku OD LEKO I PARTNERI</item>
      <item>CELLI S.p.A, OIB 82362733876</item>
      <item>HEP - Opskrba d.o.o. za opskrbu potrošača električnom, toplinskom energijom i plinom, OIB 63073332379</item>
      <item>EKOTEX, d.o.o. za usluge u zaštiti okoliša, OIB 07941830049 zastupanog po punomoćniku Marta Šimrak Lukavski</item>
      <item>HEP ELEKTRA d.o.o. za opskrbu električnom energijom, OIB 43965974818</item>
      <item>Financijska agencija, OIB 85821130368</item>
      <item>AGRIA društvo s ograničenom odgovornošću za veleprodaju i maloprodaju u stečaju, OIB 43644175159</item>
      <item>Hrvatska radiotelevizija, OIB 68419124305 zastupanog po punomoćniku OD MADIRAZZA &amp; PARTNERI</item>
      <item>DAUS TRUCK, d.o.o. za trgovinu i servis vozila u stečaju, OIB 95174048745</item>
    </izvorni_sadrzaj>
    <derivirana_varijabla naziv="DomainObject.Predmet.StrankaListFormatedOIB_1">
      <item>FINANCIJSKA AGENCIJA, RC SPLIT, OIB 85821130368</item>
      <item>Addiko Bank dioničko društvo, OIB 14036333877</item>
      <item>S.A.C.A.T. SNC vl.Alessandro Oberdank &amp; c, OIB 08057303627 zastupanog po punomoćniku Ana Unković</item>
      <item>Fond za zaštitu okoliša i energetsku učinkovitost, OIB 85828625994</item>
      <item>CROATIA osiguranje d.d., OIB 26187994862</item>
      <item>VODOVOD-OSIJEK d.o.o. za vodoopskrbu i odvodnju, OIB 43654507669</item>
      <item>VIPnet, društvo s ograničenom odgovornošću za usluge javnih telekomunikacija, OIB 29524210204</item>
      <item>PODRAVSKA BANKA dioničko društvo, OIB 97326283154</item>
      <item>SIGURNOST društvo s ograničenom odgovornošću za poslove zaštite osoba i imovine, OIB 77306500476</item>
      <item>ZAGREBAČKI HOLDING, društvo s ograničenom odgovornošću za javni prijevoz, opskrbu vodom, održavanje čistoće, putnička a, OIB 85584865987</item>
      <item>PORSCHE INTER AUTO d.o.o. za trgovinu i popravak motornih vozila, OIB 67492500921 zastupanog po punomoćniku Boris Anišić</item>
      <item>UNIKOM d.o.o. za komunalno gospodarstvo, OIB 07507345484</item>
      <item>ODVJETNIČKI URED RADOJKA PETROVIĆ IVANIŠEVIĆ, OIB 69930659830</item>
      <item>HP - Hrvatska pošta d.d., OIB 87311810356</item>
      <item>UNIQA osiguranje d.d., OIB 75665455333</item>
      <item>Hrvatski Telekom d.d., OIB 81793146560</item>
      <item>HRVATSKE ŠUME društvo s ograničenom odgovornošću, OIB 69693144506 zastupanog po punomoćniku Zoran Tomić</item>
      <item>Ministarstvo financija RH, Porezna uprava, Područni ured Dalmacija, OIB 18683136487 zastupanog po punomoćniku Županijsko državno odvjetništvo u Splitu</item>
      <item>GRAD OSIJEK, OIB 30050049642</item>
      <item>Hrvatske vode, pravna osoba za upravljanje vodama, OIB 28921383001</item>
      <item>GRAD ZADAR, OIB 09933651854</item>
      <item>RECA d.o.o. za trgovinu, OIB 63873177102 zastupanog po punomoćniku OD KORUŠIĆ, HRG I VUKALOVIĆ j.t.d.</item>
      <item>Lidija Lizak, OIB 58083544467</item>
      <item>Kristina Dunai, OIB 32871006278</item>
      <item>Jelena Boban, OIB 60025440051</item>
      <item>ZAGREBAČKA BANKA DIONIČKO DRUŠTVO, OIB 92963223473 zastupanog po punomoćniku OD HANŽEKOVIĆ &amp; PARTNERI d.o.o.</item>
      <item>Sberbank d.d., OIB 78427478595</item>
      <item>Adriatic Assets d.o.o. za usluge, OIB 18846383988</item>
      <item>INTEREUROPA, logističke usluge, društvo s ograničenom odgovornošću, OIB 85514716931</item>
      <item>CWS-boco d.o.o. tekstilservis, OIB 51026536351 zastupanog po punomoćniku OD LEKO I PARTNERI</item>
      <item>CELLI S.p.A, OIB 82362733876</item>
      <item>HEP - Opskrba d.o.o. za opskrbu potrošača električnom, toplinskom energijom i plinom, OIB 63073332379</item>
      <item>EKOTEX, d.o.o. za usluge u zaštiti okoliša, OIB 07941830049 zastupanog po punomoćniku Marta Šimrak Lukavski</item>
      <item>HEP ELEKTRA d.o.o. za opskrbu električnom energijom, OIB 43965974818</item>
      <item>Financijska agencija, OIB 85821130368</item>
      <item>AGRIA društvo s ograničenom odgovornošću za veleprodaju i maloprodaju u stečaju, OIB 43644175159</item>
      <item>Hrvatska radiotelevizija, OIB 68419124305 zastupanog po punomoćniku OD MADIRAZZA &amp; PARTNERI</item>
      <item>DAUS TRUCK, d.o.o. za trgovinu i servis vozila u stečaju, OIB 95174048745</item>
    </derivirana_varijabla>
  </DomainObject.Predmet.StrankaListFormatedOIB>
  <DomainObject.Predmet.StrankaListFormatedWithAdress>
    <izvorni_sadrzaj>
      <item>FINANCIJSKA AGENCIJA, RC SPLIT, Mažuranićevo šetalište 24 b, 21000 Split</item>
      <item>Addiko Bank dioničko društvo, Slavonska avenija 6, 10000 Zagreb</item>
      <item>S.A.C.A.T. SNC vl.Alessandro Oberdank &amp; c, Via Marconi, 34133 TRST zastupanog po punomoćniku Ana Unković</item>
      <item>Fond za zaštitu okoliša i energetsku učinkovitost, Radnička cesta 80, 10000 Zagreb</item>
      <item>CROATIA osiguranje d.d., Vatroslava Jagića 33, 10000 Zagreb</item>
      <item>VODOVOD-OSIJEK d.o.o. za vodoopskrbu i odvodnju, Poljski Put 1, 31000 Osijek</item>
      <item>VIPnet, društvo s ograničenom odgovornošću za usluge javnih telekomunikacija, Vrtni put 1, 10000 Zagreb</item>
      <item>PODRAVSKA BANKA dioničko društvo, Opatička 3, 48000 Koprivnica</item>
      <item>SIGURNOST društvo s ograničenom odgovornošću za poslove zaštite osoba i imovine, Ivana Gundulića 5, 31000 Osijek</item>
      <item>ZAGREBAČKI HOLDING, društvo s ograničenom odgovornošću za javni prijevoz, opskrbu vodom, održavanje čistoće, putnička a, Ulica grada Vukovara 41, 10000 Zagreb</item>
      <item>PORSCHE INTER AUTO d.o.o. za trgovinu i popravak motornih vozila, Velimira Škorpika 21-23, 10000 Zagreb zastupanog po punomoćniku Boris Anišić</item>
      <item>UNIKOM d.o.o. za komunalno gospodarstvo, Ružina 11/a, 31000 Osijek</item>
      <item>ODVJETNIČKI URED RADOJKA PETROVIĆ IVANIŠEVIĆ, Domovinskog rata 29B/IV, 21000 Split</item>
      <item>HP - Hrvatska pošta d.d., Jurišićeva 13, 10000 Zagreb</item>
      <item>UNIQA osiguranje d.d., Planinska 13 A, 10000 Zagreb</item>
      <item>Hrvatski Telekom d.d., Roberta Frangeša Mihanovića 9, 10000 Zagreb</item>
      <item>HRVATSKE ŠUME društvo s ograničenom odgovornošću, Ul.Ljudevita Farkaša Vukotinovića 2, 10000 Zagreb zastupanog po punomoćniku Zoran Tomić</item>
      <item>Ministarstvo financija RH, Porezna uprava, Područni ured Dalmacija, Trg dr. Franje Tuđmana 4, 21000 Split zastupanog po punomoćniku Županijsko državno odvjetništvo u Splitu</item>
      <item>GRAD OSIJEK, Ulica Franje Kuhača 9, 31000 Osijek</item>
      <item>Hrvatske vode, pravna osoba za upravljanje vodama, Grada Vukovara 220, 10000 Zagreb</item>
      <item>GRAD ZADAR, Narodni trg 1, 23000 Zadar</item>
      <item>RECA d.o.o. za trgovinu, Kučanska 23, 42000 Varaždin zastupanog po punomoćniku OD KORUŠIĆ, HRG I VUKALOVIĆ j.t.d.</item>
      <item>Lidija Lizak, Crni Put 5, 31220 Višnjevac</item>
      <item>Kristina Dunai, Rudolf Banić 1, 31326 Mece</item>
      <item>Jelena Boban, Ulica Don Petra Katunarića 61, 21214 Kaštel Lukšić</item>
      <item>ZAGREBAČKA BANKA DIONIČKO DRUŠTVO, Trg bana Josipa Jelačića 10, 10000 Zagreb zastupanog po punomoćniku OD HANŽEKOVIĆ &amp; PARTNERI d.o.o.</item>
      <item>Sberbank d.d., Varšavska 9, 10000 Zagreb</item>
      <item>Adriatic Assets d.o.o. za usluge, Radnička cesta 80, 10000 Zagreb</item>
      <item>INTEREUROPA, logističke usluge, društvo s ograničenom odgovornošću, Josipa Lončara 3, 10000 Zagreb</item>
      <item>CWS-boco d.o.o. tekstilservis, Kovinska 4a, 10000 Zagreb zastupanog po punomoćniku OD LEKO I PARTNERI</item>
      <item>CELLI S.p.A, Via Masetti, 47122 Forli</item>
      <item>HEP - Opskrba d.o.o. za opskrbu potrošača električnom, toplinskom energijom i plinom, Ulica grada Vukovara 37, 10000 Zagreb</item>
      <item>EKOTEX, d.o.o. za usluge u zaštiti okoliša, Remete 99, 10000 Zagreb zastupanog po punomoćniku Marta Šimrak Lukavski</item>
      <item>HEP ELEKTRA d.o.o. za opskrbu električnom energijom, Ulica grada Vukovara 37, 10000 Zagreb</item>
      <item>Financijska agencija, Ulica grada Vukovara 70, 10000 Zagreb</item>
      <item>AGRIA društvo s ograničenom odgovornošću za veleprodaju i maloprodaju u stečaju, Obrtnička 2, 40000 Pušćine</item>
      <item>Hrvatska radiotelevizija, Prisavlje 3, 10000 Zagreb zastupanog po punomoćniku OD MADIRAZZA &amp; PARTNERI</item>
      <item>DAUS TRUCK, d.o.o. za trgovinu i servis vozila u stečaju, Put Bana 8, 21204 Dugopolje</item>
    </izvorni_sadrzaj>
    <derivirana_varijabla naziv="DomainObject.Predmet.StrankaListFormatedWithAdress_1">
      <item>FINANCIJSKA AGENCIJA, RC SPLIT, Mažuranićevo šetalište 24 b, 21000 Split</item>
      <item>Addiko Bank dioničko društvo, Slavonska avenija 6, 10000 Zagreb</item>
      <item>S.A.C.A.T. SNC vl.Alessandro Oberdank &amp; c, Via Marconi, 34133 TRST zastupanog po punomoćniku Ana Unković</item>
      <item>Fond za zaštitu okoliša i energetsku učinkovitost, Radnička cesta 80, 10000 Zagreb</item>
      <item>CROATIA osiguranje d.d., Vatroslava Jagića 33, 10000 Zagreb</item>
      <item>VODOVOD-OSIJEK d.o.o. za vodoopskrbu i odvodnju, Poljski Put 1, 31000 Osijek</item>
      <item>VIPnet, društvo s ograničenom odgovornošću za usluge javnih telekomunikacija, Vrtni put 1, 10000 Zagreb</item>
      <item>PODRAVSKA BANKA dioničko društvo, Opatička 3, 48000 Koprivnica</item>
      <item>SIGURNOST društvo s ograničenom odgovornošću za poslove zaštite osoba i imovine, Ivana Gundulića 5, 31000 Osijek</item>
      <item>ZAGREBAČKI HOLDING, društvo s ograničenom odgovornošću za javni prijevoz, opskrbu vodom, održavanje čistoće, putnička a, Ulica grada Vukovara 41, 10000 Zagreb</item>
      <item>PORSCHE INTER AUTO d.o.o. za trgovinu i popravak motornih vozila, Velimira Škorpika 21-23, 10000 Zagreb zastupanog po punomoćniku Boris Anišić</item>
      <item>UNIKOM d.o.o. za komunalno gospodarstvo, Ružina 11/a, 31000 Osijek</item>
      <item>ODVJETNIČKI URED RADOJKA PETROVIĆ IVANIŠEVIĆ, Domovinskog rata 29B/IV, 21000 Split</item>
      <item>HP - Hrvatska pošta d.d., Jurišićeva 13, 10000 Zagreb</item>
      <item>UNIQA osiguranje d.d., Planinska 13 A, 10000 Zagreb</item>
      <item>Hrvatski Telekom d.d., Roberta Frangeša Mihanovića 9, 10000 Zagreb</item>
      <item>HRVATSKE ŠUME društvo s ograničenom odgovornošću, Ul.Ljudevita Farkaša Vukotinovića 2, 10000 Zagreb zastupanog po punomoćniku Zoran Tomić</item>
      <item>Ministarstvo financija RH, Porezna uprava, Područni ured Dalmacija, Trg dr. Franje Tuđmana 4, 21000 Split zastupanog po punomoćniku Županijsko državno odvjetništvo u Splitu</item>
      <item>GRAD OSIJEK, Ulica Franje Kuhača 9, 31000 Osijek</item>
      <item>Hrvatske vode, pravna osoba za upravljanje vodama, Grada Vukovara 220, 10000 Zagreb</item>
      <item>GRAD ZADAR, Narodni trg 1, 23000 Zadar</item>
      <item>RECA d.o.o. za trgovinu, Kučanska 23, 42000 Varaždin zastupanog po punomoćniku OD KORUŠIĆ, HRG I VUKALOVIĆ j.t.d.</item>
      <item>Lidija Lizak, Crni Put 5, 31220 Višnjevac</item>
      <item>Kristina Dunai, Rudolf Banić 1, 31326 Mece</item>
      <item>Jelena Boban, Ulica Don Petra Katunarića 61, 21214 Kaštel Lukšić</item>
      <item>ZAGREBAČKA BANKA DIONIČKO DRUŠTVO, Trg bana Josipa Jelačića 10, 10000 Zagreb zastupanog po punomoćniku OD HANŽEKOVIĆ &amp; PARTNERI d.o.o.</item>
      <item>Sberbank d.d., Varšavska 9, 10000 Zagreb</item>
      <item>Adriatic Assets d.o.o. za usluge, Radnička cesta 80, 10000 Zagreb</item>
      <item>INTEREUROPA, logističke usluge, društvo s ograničenom odgovornošću, Josipa Lončara 3, 10000 Zagreb</item>
      <item>CWS-boco d.o.o. tekstilservis, Kovinska 4a, 10000 Zagreb zastupanog po punomoćniku OD LEKO I PARTNERI</item>
      <item>CELLI S.p.A, Via Masetti, 47122 Forli</item>
      <item>HEP - Opskrba d.o.o. za opskrbu potrošača električnom, toplinskom energijom i plinom, Ulica grada Vukovara 37, 10000 Zagreb</item>
      <item>EKOTEX, d.o.o. za usluge u zaštiti okoliša, Remete 99, 10000 Zagreb zastupanog po punomoćniku Marta Šimrak Lukavski</item>
      <item>HEP ELEKTRA d.o.o. za opskrbu električnom energijom, Ulica grada Vukovara 37, 10000 Zagreb</item>
      <item>Financijska agencija, Ulica grada Vukovara 70, 10000 Zagreb</item>
      <item>AGRIA društvo s ograničenom odgovornošću za veleprodaju i maloprodaju u stečaju, Obrtnička 2, 40000 Pušćine</item>
      <item>Hrvatska radiotelevizija, Prisavlje 3, 10000 Zagreb zastupanog po punomoćniku OD MADIRAZZA &amp; PARTNERI</item>
      <item>DAUS TRUCK, d.o.o. za trgovinu i servis vozila u stečaju, Put Bana 8, 21204 Dugopolje</item>
    </derivirana_varijabla>
  </DomainObject.Predmet.StrankaListFormatedWithAdress>
  <DomainObject.Predmet.StrankaListFormatedWithAdressOIB>
    <izvorni_sadrzaj>
      <item>FINANCIJSKA AGENCIJA, RC SPLIT, OIB 85821130368, Mažuranićevo šetalište 24 b, 21000 Split</item>
      <item>Addiko Bank dioničko društvo, OIB 14036333877, Slavonska avenija 6, 10000 Zagreb</item>
      <item>S.A.C.A.T. SNC vl.Alessandro Oberdank &amp; c, OIB 08057303627, Via Marconi, 34133 TRST zastupanog po punomoćniku Ana Unković</item>
      <item>Fond za zaštitu okoliša i energetsku učinkovitost, OIB 85828625994, Radnička cesta 80, 10000 Zagreb</item>
      <item>CROATIA osiguranje d.d., OIB 26187994862, Vatroslava Jagića 33, 10000 Zagreb</item>
      <item>VODOVOD-OSIJEK d.o.o. za vodoopskrbu i odvodnju, OIB 43654507669, Poljski Put 1, 31000 Osijek</item>
      <item>VIPnet, društvo s ograničenom odgovornošću za usluge javnih telekomunikacija, OIB 29524210204, Vrtni put 1, 10000 Zagreb</item>
      <item>PODRAVSKA BANKA dioničko društvo, OIB 97326283154, Opatička 3, 48000 Koprivnica</item>
      <item>SIGURNOST društvo s ograničenom odgovornošću za poslove zaštite osoba i imovine, OIB 77306500476, Ivana Gundulića 5, 31000 Osijek</item>
      <item>ZAGREBAČKI HOLDING, društvo s ograničenom odgovornošću za javni prijevoz, opskrbu vodom, održavanje čistoće, putnička a, OIB 85584865987, Ulica grada Vukovara 41, 10000 Zagreb</item>
      <item>PORSCHE INTER AUTO d.o.o. za trgovinu i popravak motornih vozila, OIB 67492500921, Velimira Škorpika 21-23, 10000 Zagreb zastupanog po punomoćniku Boris Anišić</item>
      <item>UNIKOM d.o.o. za komunalno gospodarstvo, OIB 07507345484, Ružina 11/a, 31000 Osijek</item>
      <item>ODVJETNIČKI URED RADOJKA PETROVIĆ IVANIŠEVIĆ, OIB 69930659830, Domovinskog rata 29B/IV, 21000 Split</item>
      <item>HP - Hrvatska pošta d.d., OIB 87311810356, Jurišićeva 13, 10000 Zagreb</item>
      <item>UNIQA osiguranje d.d., OIB 75665455333, Planinska 13 A, 10000 Zagreb</item>
      <item>Hrvatski Telekom d.d., OIB 81793146560, Roberta Frangeša Mihanovića 9, 10000 Zagreb</item>
      <item>HRVATSKE ŠUME društvo s ograničenom odgovornošću, OIB 69693144506, Ul.Ljudevita Farkaša Vukotinovića 2, 10000 Zagreb zastupanog po punomoćniku Zoran Tomić</item>
      <item>Ministarstvo financija RH, Porezna uprava, Područni ured Dalmacija, OIB 18683136487, Trg dr. Franje Tuđmana 4, 21000 Split zastupanog po punomoćniku Županijsko državno odvjetništvo u Splitu</item>
      <item>GRAD OSIJEK, OIB 30050049642, Ulica Franje Kuhača 9, 31000 Osijek</item>
      <item>Hrvatske vode, pravna osoba za upravljanje vodama, OIB 28921383001, Grada Vukovara 220, 10000 Zagreb</item>
      <item>GRAD ZADAR, OIB 09933651854, Narodni trg 1, 23000 Zadar</item>
      <item>RECA d.o.o. za trgovinu, OIB 63873177102, Kučanska 23, 42000 Varaždin zastupanog po punomoćniku OD KORUŠIĆ, HRG I VUKALOVIĆ j.t.d.</item>
      <item>Lidija Lizak, OIB 58083544467, Crni Put 5, 31220 Višnjevac</item>
      <item>Kristina Dunai, OIB 32871006278, Rudolf Banić 1, 31326 Mece</item>
      <item>Jelena Boban, OIB 60025440051, Ulica Don Petra Katunarića 61, 21214 Kaštel Lukšić</item>
      <item>ZAGREBAČKA BANKA DIONIČKO DRUŠTVO, OIB 92963223473, Trg bana Josipa Jelačića 10, 10000 Zagreb zastupanog po punomoćniku OD HANŽEKOVIĆ &amp; PARTNERI d.o.o.</item>
      <item>Sberbank d.d., OIB 78427478595, Varšavska 9, 10000 Zagreb</item>
      <item>Adriatic Assets d.o.o. za usluge, OIB 18846383988, Radnička cesta 80, 10000 Zagreb</item>
      <item>INTEREUROPA, logističke usluge, društvo s ograničenom odgovornošću, OIB 85514716931, Josipa Lončara 3, 10000 Zagreb</item>
      <item>CWS-boco d.o.o. tekstilservis, OIB 51026536351, Kovinska 4a, 10000 Zagreb zastupanog po punomoćniku OD LEKO I PARTNERI</item>
      <item>CELLI S.p.A, OIB 82362733876, Via Masetti, 47122 Forli</item>
      <item>HEP - Opskrba d.o.o. za opskrbu potrošača električnom, toplinskom energijom i plinom, OIB 63073332379, Ulica grada Vukovara 37, 10000 Zagreb</item>
      <item>EKOTEX, d.o.o. za usluge u zaštiti okoliša, OIB 07941830049, Remete 99, 10000 Zagreb zastupanog po punomoćniku Marta Šimrak Lukavski</item>
      <item>HEP ELEKTRA d.o.o. za opskrbu električnom energijom, OIB 43965974818, Ulica grada Vukovara 37, 10000 Zagreb</item>
      <item>Financijska agencija, OIB 85821130368, Ulica grada Vukovara 70, 10000 Zagreb</item>
      <item>AGRIA društvo s ograničenom odgovornošću za veleprodaju i maloprodaju u stečaju, OIB 43644175159, Obrtnička 2, 40000 Pušćine</item>
      <item>Hrvatska radiotelevizija, OIB 68419124305, Prisavlje 3, 10000 Zagreb zastupanog po punomoćniku OD MADIRAZZA &amp; PARTNERI</item>
      <item>DAUS TRUCK, d.o.o. za trgovinu i servis vozila u stečaju, OIB 95174048745, Put Bana 8, 21204 Dugopolje</item>
    </izvorni_sadrzaj>
    <derivirana_varijabla naziv="DomainObject.Predmet.StrankaListFormatedWithAdressOIB_1">
      <item>FINANCIJSKA AGENCIJA, RC SPLIT, OIB 85821130368, Mažuranićevo šetalište 24 b, 21000 Split</item>
      <item>Addiko Bank dioničko društvo, OIB 14036333877, Slavonska avenija 6, 10000 Zagreb</item>
      <item>S.A.C.A.T. SNC vl.Alessandro Oberdank &amp; c, OIB 08057303627, Via Marconi, 34133 TRST zastupanog po punomoćniku Ana Unković</item>
      <item>Fond za zaštitu okoliša i energetsku učinkovitost, OIB 85828625994, Radnička cesta 80, 10000 Zagreb</item>
      <item>CROATIA osiguranje d.d., OIB 26187994862, Vatroslava Jagića 33, 10000 Zagreb</item>
      <item>VODOVOD-OSIJEK d.o.o. za vodoopskrbu i odvodnju, OIB 43654507669, Poljski Put 1, 31000 Osijek</item>
      <item>VIPnet, društvo s ograničenom odgovornošću za usluge javnih telekomunikacija, OIB 29524210204, Vrtni put 1, 10000 Zagreb</item>
      <item>PODRAVSKA BANKA dioničko društvo, OIB 97326283154, Opatička 3, 48000 Koprivnica</item>
      <item>SIGURNOST društvo s ograničenom odgovornošću za poslove zaštite osoba i imovine, OIB 77306500476, Ivana Gundulića 5, 31000 Osijek</item>
      <item>ZAGREBAČKI HOLDING, društvo s ograničenom odgovornošću za javni prijevoz, opskrbu vodom, održavanje čistoće, putnička a, OIB 85584865987, Ulica grada Vukovara 41, 10000 Zagreb</item>
      <item>PORSCHE INTER AUTO d.o.o. za trgovinu i popravak motornih vozila, OIB 67492500921, Velimira Škorpika 21-23, 10000 Zagreb zastupanog po punomoćniku Boris Anišić</item>
      <item>UNIKOM d.o.o. za komunalno gospodarstvo, OIB 07507345484, Ružina 11/a, 31000 Osijek</item>
      <item>ODVJETNIČKI URED RADOJKA PETROVIĆ IVANIŠEVIĆ, OIB 69930659830, Domovinskog rata 29B/IV, 21000 Split</item>
      <item>HP - Hrvatska pošta d.d., OIB 87311810356, Jurišićeva 13, 10000 Zagreb</item>
      <item>UNIQA osiguranje d.d., OIB 75665455333, Planinska 13 A, 10000 Zagreb</item>
      <item>Hrvatski Telekom d.d., OIB 81793146560, Roberta Frangeša Mihanovića 9, 10000 Zagreb</item>
      <item>HRVATSKE ŠUME društvo s ograničenom odgovornošću, OIB 69693144506, Ul.Ljudevita Farkaša Vukotinovića 2, 10000 Zagreb zastupanog po punomoćniku Zoran Tomić</item>
      <item>Ministarstvo financija RH, Porezna uprava, Područni ured Dalmacija, OIB 18683136487, Trg dr. Franje Tuđmana 4, 21000 Split zastupanog po punomoćniku Županijsko državno odvjetništvo u Splitu</item>
      <item>GRAD OSIJEK, OIB 30050049642, Ulica Franje Kuhača 9, 31000 Osijek</item>
      <item>Hrvatske vode, pravna osoba za upravljanje vodama, OIB 28921383001, Grada Vukovara 220, 10000 Zagreb</item>
      <item>GRAD ZADAR, OIB 09933651854, Narodni trg 1, 23000 Zadar</item>
      <item>RECA d.o.o. za trgovinu, OIB 63873177102, Kučanska 23, 42000 Varaždin zastupanog po punomoćniku OD KORUŠIĆ, HRG I VUKALOVIĆ j.t.d.</item>
      <item>Lidija Lizak, OIB 58083544467, Crni Put 5, 31220 Višnjevac</item>
      <item>Kristina Dunai, OIB 32871006278, Rudolf Banić 1, 31326 Mece</item>
      <item>Jelena Boban, OIB 60025440051, Ulica Don Petra Katunarića 61, 21214 Kaštel Lukšić</item>
      <item>ZAGREBAČKA BANKA DIONIČKO DRUŠTVO, OIB 92963223473, Trg bana Josipa Jelačića 10, 10000 Zagreb zastupanog po punomoćniku OD HANŽEKOVIĆ &amp; PARTNERI d.o.o.</item>
      <item>Sberbank d.d., OIB 78427478595, Varšavska 9, 10000 Zagreb</item>
      <item>Adriatic Assets d.o.o. za usluge, OIB 18846383988, Radnička cesta 80, 10000 Zagreb</item>
      <item>INTEREUROPA, logističke usluge, društvo s ograničenom odgovornošću, OIB 85514716931, Josipa Lončara 3, 10000 Zagreb</item>
      <item>CWS-boco d.o.o. tekstilservis, OIB 51026536351, Kovinska 4a, 10000 Zagreb zastupanog po punomoćniku OD LEKO I PARTNERI</item>
      <item>CELLI S.p.A, OIB 82362733876, Via Masetti, 47122 Forli</item>
      <item>HEP - Opskrba d.o.o. za opskrbu potrošača električnom, toplinskom energijom i plinom, OIB 63073332379, Ulica grada Vukovara 37, 10000 Zagreb</item>
      <item>EKOTEX, d.o.o. za usluge u zaštiti okoliša, OIB 07941830049, Remete 99, 10000 Zagreb zastupanog po punomoćniku Marta Šimrak Lukavski</item>
      <item>HEP ELEKTRA d.o.o. za opskrbu električnom energijom, OIB 43965974818, Ulica grada Vukovara 37, 10000 Zagreb</item>
      <item>Financijska agencija, OIB 85821130368, Ulica grada Vukovara 70, 10000 Zagreb</item>
      <item>AGRIA društvo s ograničenom odgovornošću za veleprodaju i maloprodaju u stečaju, OIB 43644175159, Obrtnička 2, 40000 Pušćine</item>
      <item>Hrvatska radiotelevizija, OIB 68419124305, Prisavlje 3, 10000 Zagreb zastupanog po punomoćniku OD MADIRAZZA &amp; PARTNERI</item>
      <item>DAUS TRUCK, d.o.o. za trgovinu i servis vozila u stečaju, OIB 95174048745, Put Bana 8, 21204 Dugopolje</item>
    </derivirana_varijabla>
  </DomainObject.Predmet.StrankaListFormatedWithAdressOIB>
  <DomainObject.Predmet.StrankaListNazivFormated>
    <izvorni_sadrzaj>
      <item>FINANCIJSKA AGENCIJA, RC SPLIT</item>
      <item>Addiko Bank dioničko društvo</item>
      <item>S.A.C.A.T. SNC vl.Alessandro Oberdank &amp; c</item>
      <item>Fond za zaštitu okoliša i energetsku učinkovitost</item>
      <item>CROATIA osiguranje d.d.</item>
      <item>VODOVOD-OSIJEK d.o.o. za vodoopskrbu i odvodnju</item>
      <item>VIPnet, društvo s ograničenom odgovornošću za usluge javnih telekomunikacija</item>
      <item>PODRAVSKA BANKA dioničko društvo</item>
      <item>SIGURNOST društvo s ograničenom odgovornošću za poslove zaštite osoba i imovine</item>
      <item>ZAGREBAČKI HOLDING, društvo s ograničenom odgovornošću za javni prijevoz, opskrbu vodom, održavanje čistoće, putnička a</item>
      <item>PORSCHE INTER AUTO d.o.o. za trgovinu i popravak motornih vozila</item>
      <item>UNIKOM d.o.o. za komunalno gospodarstvo</item>
      <item>ODVJETNIČKI URED RADOJKA PETROVIĆ IVANIŠEVIĆ</item>
      <item>HP - Hrvatska pošta d.d.</item>
      <item>UNIQA osiguranje d.d.</item>
      <item>Hrvatski Telekom d.d.</item>
      <item>HRVATSKE ŠUME društvo s ograničenom odgovornošću</item>
      <item>Ministarstvo financija RH, Porezna uprava, Područni ured Dalmacija</item>
      <item>GRAD OSIJEK</item>
      <item>Hrvatske vode, pravna osoba za upravljanje vodama</item>
      <item>GRAD ZADAR</item>
      <item>RECA d.o.o. za trgovinu</item>
      <item>Lidija Lizak</item>
      <item>Kristina Dunai</item>
      <item>Jelena Boban</item>
      <item>ZAGREBAČKA BANKA DIONIČKO DRUŠTVO</item>
      <item>Sberbank d.d.</item>
      <item>Adriatic Assets d.o.o. za usluge</item>
      <item>INTEREUROPA, logističke usluge, društvo s ograničenom odgovornošću</item>
      <item>CWS-boco d.o.o. tekstilservis</item>
      <item>CELLI S.p.A</item>
      <item>HEP - Opskrba d.o.o. za opskrbu potrošača električnom, toplinskom energijom i plinom</item>
      <item>EKOTEX, d.o.o. za usluge u zaštiti okoliša</item>
      <item>HEP ELEKTRA d.o.o. za opskrbu električnom energijom</item>
      <item>Financijska agencija</item>
      <item>AGRIA društvo s ograničenom odgovornošću za veleprodaju i maloprodaju u stečaju</item>
      <item>Hrvatska radiotelevizija</item>
      <item>DAUS TRUCK, d.o.o. za trgovinu i servis vozila u stečaju</item>
    </izvorni_sadrzaj>
    <derivirana_varijabla naziv="DomainObject.Predmet.StrankaListNazivFormated_1">
      <item>FINANCIJSKA AGENCIJA, RC SPLIT</item>
      <item>Addiko Bank dioničko društvo</item>
      <item>S.A.C.A.T. SNC vl.Alessandro Oberdank &amp; c</item>
      <item>Fond za zaštitu okoliša i energetsku učinkovitost</item>
      <item>CROATIA osiguranje d.d.</item>
      <item>VODOVOD-OSIJEK d.o.o. za vodoopskrbu i odvodnju</item>
      <item>VIPnet, društvo s ograničenom odgovornošću za usluge javnih telekomunikacija</item>
      <item>PODRAVSKA BANKA dioničko društvo</item>
      <item>SIGURNOST društvo s ograničenom odgovornošću za poslove zaštite osoba i imovine</item>
      <item>ZAGREBAČKI HOLDING, društvo s ograničenom odgovornošću za javni prijevoz, opskrbu vodom, održavanje čistoće, putnička a</item>
      <item>PORSCHE INTER AUTO d.o.o. za trgovinu i popravak motornih vozila</item>
      <item>UNIKOM d.o.o. za komunalno gospodarstvo</item>
      <item>ODVJETNIČKI URED RADOJKA PETROVIĆ IVANIŠEVIĆ</item>
      <item>HP - Hrvatska pošta d.d.</item>
      <item>UNIQA osiguranje d.d.</item>
      <item>Hrvatski Telekom d.d.</item>
      <item>HRVATSKE ŠUME društvo s ograničenom odgovornošću</item>
      <item>Ministarstvo financija RH, Porezna uprava, Područni ured Dalmacija</item>
      <item>GRAD OSIJEK</item>
      <item>Hrvatske vode, pravna osoba za upravljanje vodama</item>
      <item>GRAD ZADAR</item>
      <item>RECA d.o.o. za trgovinu</item>
      <item>Lidija Lizak</item>
      <item>Kristina Dunai</item>
      <item>Jelena Boban</item>
      <item>ZAGREBAČKA BANKA DIONIČKO DRUŠTVO</item>
      <item>Sberbank d.d.</item>
      <item>Adriatic Assets d.o.o. za usluge</item>
      <item>INTEREUROPA, logističke usluge, društvo s ograničenom odgovornošću</item>
      <item>CWS-boco d.o.o. tekstilservis</item>
      <item>CELLI S.p.A</item>
      <item>HEP - Opskrba d.o.o. za opskrbu potrošača električnom, toplinskom energijom i plinom</item>
      <item>EKOTEX, d.o.o. za usluge u zaštiti okoliša</item>
      <item>HEP ELEKTRA d.o.o. za opskrbu električnom energijom</item>
      <item>Financijska agencija</item>
      <item>AGRIA društvo s ograničenom odgovornošću za veleprodaju i maloprodaju u stečaju</item>
      <item>Hrvatska radiotelevizija</item>
      <item>DAUS TRUCK, d.o.o. za trgovinu i servis vozila u stečaju</item>
    </derivirana_varijabla>
  </DomainObject.Predmet.StrankaListNazivFormated>
  <DomainObject.Predmet.StrankaListNazivFormatedOIB>
    <izvorni_sadrzaj>
      <item>FINANCIJSKA AGENCIJA, RC SPLIT, OIB 85821130368</item>
      <item>Addiko Bank dioničko društvo, OIB 14036333877</item>
      <item>S.A.C.A.T. SNC vl.Alessandro Oberdank &amp; c, OIB 08057303627</item>
      <item>Fond za zaštitu okoliša i energetsku učinkovitost, OIB 85828625994</item>
      <item>CROATIA osiguranje d.d., OIB 26187994862</item>
      <item>VODOVOD-OSIJEK d.o.o. za vodoopskrbu i odvodnju, OIB 43654507669</item>
      <item>VIPnet, društvo s ograničenom odgovornošću za usluge javnih telekomunikacija, OIB 29524210204</item>
      <item>PODRAVSKA BANKA dioničko društvo, OIB 97326283154</item>
      <item>SIGURNOST društvo s ograničenom odgovornošću za poslove zaštite osoba i imovine, OIB 77306500476</item>
      <item>ZAGREBAČKI HOLDING, društvo s ograničenom odgovornošću za javni prijevoz, opskrbu vodom, održavanje čistoće, putnička a, OIB 85584865987</item>
      <item>PORSCHE INTER AUTO d.o.o. za trgovinu i popravak motornih vozila, OIB 67492500921</item>
      <item>UNIKOM d.o.o. za komunalno gospodarstvo, OIB 07507345484</item>
      <item>ODVJETNIČKI URED RADOJKA PETROVIĆ IVANIŠEVIĆ, OIB 69930659830</item>
      <item>HP - Hrvatska pošta d.d., OIB 87311810356</item>
      <item>UNIQA osiguranje d.d., OIB 75665455333</item>
      <item>Hrvatski Telekom d.d., OIB 81793146560</item>
      <item>HRVATSKE ŠUME društvo s ograničenom odgovornošću, OIB 69693144506</item>
      <item>Ministarstvo financija RH, Porezna uprava, Područni ured Dalmacija, OIB 18683136487</item>
      <item>GRAD OSIJEK, OIB 30050049642</item>
      <item>Hrvatske vode, pravna osoba za upravljanje vodama, OIB 28921383001</item>
      <item>GRAD ZADAR, OIB 09933651854</item>
      <item>RECA d.o.o. za trgovinu, OIB 63873177102</item>
      <item>Lidija Lizak, OIB 58083544467</item>
      <item>Kristina Dunai, OIB 32871006278</item>
      <item>Jelena Boban, OIB 60025440051</item>
      <item>ZAGREBAČKA BANKA DIONIČKO DRUŠTVO, OIB 92963223473</item>
      <item>Sberbank d.d., OIB 78427478595</item>
      <item>Adriatic Assets d.o.o. za usluge, OIB 18846383988</item>
      <item>INTEREUROPA, logističke usluge, društvo s ograničenom odgovornošću, OIB 85514716931</item>
      <item>CWS-boco d.o.o. tekstilservis, OIB 51026536351</item>
      <item>CELLI S.p.A, OIB 82362733876</item>
      <item>HEP - Opskrba d.o.o. za opskrbu potrošača električnom, toplinskom energijom i plinom, OIB 63073332379</item>
      <item>EKOTEX, d.o.o. za usluge u zaštiti okoliša, OIB 07941830049</item>
      <item>HEP ELEKTRA d.o.o. za opskrbu električnom energijom, OIB 43965974818</item>
      <item>Financijska agencija, OIB 85821130368</item>
      <item>AGRIA društvo s ograničenom odgovornošću za veleprodaju i maloprodaju u stečaju, OIB 43644175159</item>
      <item>Hrvatska radiotelevizija, OIB 68419124305</item>
      <item>DAUS TRUCK, d.o.o. za trgovinu i servis vozila u stečaju, OIB 95174048745</item>
    </izvorni_sadrzaj>
    <derivirana_varijabla naziv="DomainObject.Predmet.StrankaListNazivFormatedOIB_1">
      <item>FINANCIJSKA AGENCIJA, RC SPLIT, OIB 85821130368</item>
      <item>Addiko Bank dioničko društvo, OIB 14036333877</item>
      <item>S.A.C.A.T. SNC vl.Alessandro Oberdank &amp; c, OIB 08057303627</item>
      <item>Fond za zaštitu okoliša i energetsku učinkovitost, OIB 85828625994</item>
      <item>CROATIA osiguranje d.d., OIB 26187994862</item>
      <item>VODOVOD-OSIJEK d.o.o. za vodoopskrbu i odvodnju, OIB 43654507669</item>
      <item>VIPnet, društvo s ograničenom odgovornošću za usluge javnih telekomunikacija, OIB 29524210204</item>
      <item>PODRAVSKA BANKA dioničko društvo, OIB 97326283154</item>
      <item>SIGURNOST društvo s ograničenom odgovornošću za poslove zaštite osoba i imovine, OIB 77306500476</item>
      <item>ZAGREBAČKI HOLDING, društvo s ograničenom odgovornošću za javni prijevoz, opskrbu vodom, održavanje čistoće, putnička a, OIB 85584865987</item>
      <item>PORSCHE INTER AUTO d.o.o. za trgovinu i popravak motornih vozila, OIB 67492500921</item>
      <item>UNIKOM d.o.o. za komunalno gospodarstvo, OIB 07507345484</item>
      <item>ODVJETNIČKI URED RADOJKA PETROVIĆ IVANIŠEVIĆ, OIB 69930659830</item>
      <item>HP - Hrvatska pošta d.d., OIB 87311810356</item>
      <item>UNIQA osiguranje d.d., OIB 75665455333</item>
      <item>Hrvatski Telekom d.d., OIB 81793146560</item>
      <item>HRVATSKE ŠUME društvo s ograničenom odgovornošću, OIB 69693144506</item>
      <item>Ministarstvo financija RH, Porezna uprava, Područni ured Dalmacija, OIB 18683136487</item>
      <item>GRAD OSIJEK, OIB 30050049642</item>
      <item>Hrvatske vode, pravna osoba za upravljanje vodama, OIB 28921383001</item>
      <item>GRAD ZADAR, OIB 09933651854</item>
      <item>RECA d.o.o. za trgovinu, OIB 63873177102</item>
      <item>Lidija Lizak, OIB 58083544467</item>
      <item>Kristina Dunai, OIB 32871006278</item>
      <item>Jelena Boban, OIB 60025440051</item>
      <item>ZAGREBAČKA BANKA DIONIČKO DRUŠTVO, OIB 92963223473</item>
      <item>Sberbank d.d., OIB 78427478595</item>
      <item>Adriatic Assets d.o.o. za usluge, OIB 18846383988</item>
      <item>INTEREUROPA, logističke usluge, društvo s ograničenom odgovornošću, OIB 85514716931</item>
      <item>CWS-boco d.o.o. tekstilservis, OIB 51026536351</item>
      <item>CELLI S.p.A, OIB 82362733876</item>
      <item>HEP - Opskrba d.o.o. za opskrbu potrošača električnom, toplinskom energijom i plinom, OIB 63073332379</item>
      <item>EKOTEX, d.o.o. za usluge u zaštiti okoliša, OIB 07941830049</item>
      <item>HEP ELEKTRA d.o.o. za opskrbu električnom energijom, OIB 43965974818</item>
      <item>Financijska agencija, OIB 85821130368</item>
      <item>AGRIA društvo s ograničenom odgovornošću za veleprodaju i maloprodaju u stečaju, OIB 43644175159</item>
      <item>Hrvatska radiotelevizija, OIB 68419124305</item>
      <item>DAUS TRUCK, d.o.o. za trgovinu i servis vozila u stečaju, OIB 95174048745</item>
    </derivirana_varijabla>
  </DomainObject.Predmet.StrankaListNazivFormatedOIB>
  <DomainObject.Predmet.ProtuStrankaListFormated>
    <izvorni_sadrzaj>
      <item>EUROMAKINA d.o.o. za trgovinu i usluge</item>
    </izvorni_sadrzaj>
    <derivirana_varijabla naziv="DomainObject.Predmet.ProtuStrankaListFormated_1">
      <item>EUROMAKINA d.o.o. za trgovinu i usluge</item>
    </derivirana_varijabla>
  </DomainObject.Predmet.ProtuStrankaListFormated>
  <DomainObject.Predmet.ProtuStrankaListFormatedOIB>
    <izvorni_sadrzaj>
      <item>EUROMAKINA d.o.o. za trgovinu i usluge, OIB 35305886927</item>
    </izvorni_sadrzaj>
    <derivirana_varijabla naziv="DomainObject.Predmet.ProtuStrankaListFormatedOIB_1">
      <item>EUROMAKINA d.o.o. za trgovinu i usluge, OIB 35305886927</item>
    </derivirana_varijabla>
  </DomainObject.Predmet.ProtuStrankaListFormatedOIB>
  <DomainObject.Predmet.ProtuStrankaListFormatedWithAdress>
    <izvorni_sadrzaj>
      <item>EUROMAKINA d.o.o. za trgovinu i usluge, Put Bana 8, 21204 Dugopolje</item>
    </izvorni_sadrzaj>
    <derivirana_varijabla naziv="DomainObject.Predmet.ProtuStrankaListFormatedWithAdress_1">
      <item>EUROMAKINA d.o.o. za trgovinu i usluge, Put Bana 8, 21204 Dugopolje</item>
    </derivirana_varijabla>
  </DomainObject.Predmet.ProtuStrankaListFormatedWithAdress>
  <DomainObject.Predmet.ProtuStrankaListFormatedWithAdressOIB>
    <izvorni_sadrzaj>
      <item>EUROMAKINA d.o.o. za trgovinu i usluge, OIB 35305886927, Put Bana 8, 21204 Dugopolje</item>
    </izvorni_sadrzaj>
    <derivirana_varijabla naziv="DomainObject.Predmet.ProtuStrankaListFormatedWithAdressOIB_1">
      <item>EUROMAKINA d.o.o. za trgovinu i usluge, OIB 35305886927, Put Bana 8, 21204 Dugopolje</item>
    </derivirana_varijabla>
  </DomainObject.Predmet.ProtuStrankaListFormatedWithAdressOIB>
  <DomainObject.Predmet.ProtuStrankaListNazivFormated>
    <izvorni_sadrzaj>
      <item>EUROMAKINA d.o.o. za trgovinu i usluge</item>
    </izvorni_sadrzaj>
    <derivirana_varijabla naziv="DomainObject.Predmet.ProtuStrankaListNazivFormated_1">
      <item>EUROMAKINA d.o.o. za trgovinu i usluge</item>
    </derivirana_varijabla>
  </DomainObject.Predmet.ProtuStrankaListNazivFormated>
  <DomainObject.Predmet.ProtuStrankaListNazivFormatedOIB>
    <izvorni_sadrzaj>
      <item>EUROMAKINA d.o.o. za trgovinu i usluge, OIB 35305886927</item>
    </izvorni_sadrzaj>
    <derivirana_varijabla naziv="DomainObject.Predmet.ProtuStrankaListNazivFormatedOIB_1">
      <item>EUROMAKINA d.o.o. za trgovinu i usluge, OIB 35305886927</item>
    </derivirana_varijabla>
  </DomainObject.Predmet.ProtuStrankaListNazivFormatedOIB>
  <DomainObject.Predmet.OstaliListFormated>
    <izvorni_sadrzaj>
      <item>Vinko Dumičić</item>
      <item>Ana Unković punomoćnik sudionika u postupku S.A.C.A.T. SNC vl.Alessandro Oberdank &amp; c</item>
      <item>Boris Anišić punomoćnik sudionika u postupku PORSCHE INTER AUTO d.o.o. za trgovinu i popravak motornih vozila</item>
      <item>Županijsko državno odvjetništvo u Splitu punomoćnik sudionika u postupku Ministarstvo financija RH, Porezna uprava, Područni ured Dalmacija</item>
      <item>Zoran Tomić punomoćnik sudionika u postupku HRVATSKE ŠUME društvo s ograničenom odgovornošću</item>
      <item>OD KORUŠIĆ, HRG I VUKALOVIĆ j.t.d. punomoćnik sudionika u postupku RECA d.o.o. za trgovinu</item>
      <item>OD LEKO I PARTNERI punomoćnik sudionika u postupku CWS-boco d.o.o. tekstilservis</item>
      <item>Marta Šimrak Lukavski punomoćnik sudionika u postupku EKOTEX, d.o.o. za usluge u zaštiti okoliša</item>
      <item>OD MADIRAZZA &amp; PARTNERI punomoćnik sudionika u postupku Hrvatska radiotelevizija</item>
      <item>OD HANŽEKOVIĆ &amp; PARTNERI d.o.o. punomoćnik sudionika u postupku ZAGREBAČKA BANKA DIONIČKO DRUŠTVO</item>
    </izvorni_sadrzaj>
    <derivirana_varijabla naziv="DomainObject.Predmet.OstaliListFormated_1">
      <item>Vinko Dumičić</item>
      <item>Ana Unković punomoćnik sudionika u postupku S.A.C.A.T. SNC vl.Alessandro Oberdank &amp; c</item>
      <item>Boris Anišić punomoćnik sudionika u postupku PORSCHE INTER AUTO d.o.o. za trgovinu i popravak motornih vozila</item>
      <item>Županijsko državno odvjetništvo u Splitu punomoćnik sudionika u postupku Ministarstvo financija RH, Porezna uprava, Područni ured Dalmacija</item>
      <item>Zoran Tomić punomoćnik sudionika u postupku HRVATSKE ŠUME društvo s ograničenom odgovornošću</item>
      <item>OD KORUŠIĆ, HRG I VUKALOVIĆ j.t.d. punomoćnik sudionika u postupku RECA d.o.o. za trgovinu</item>
      <item>OD LEKO I PARTNERI punomoćnik sudionika u postupku CWS-boco d.o.o. tekstilservis</item>
      <item>Marta Šimrak Lukavski punomoćnik sudionika u postupku EKOTEX, d.o.o. za usluge u zaštiti okoliša</item>
      <item>OD MADIRAZZA &amp; PARTNERI punomoćnik sudionika u postupku Hrvatska radiotelevizija</item>
      <item>OD HANŽEKOVIĆ &amp; PARTNERI d.o.o. punomoćnik sudionika u postupku ZAGREBAČKA BANKA DIONIČKO DRUŠTVO</item>
    </derivirana_varijabla>
  </DomainObject.Predmet.OstaliListFormated>
  <DomainObject.Predmet.OstaliListFormatedOIB>
    <izvorni_sadrzaj>
      <item>Vinko Dumičić, OIB 89052862209</item>
      <item>Ana Unković punomoćnik sudionika u postupku S.A.C.A.T. SNC vl.Alessandro Oberdank &amp; c</item>
      <item>Boris Anišić, OIB 87537034116 punomoćnik sudionika u postupku PORSCHE INTER AUTO d.o.o. za trgovinu i popravak motornih vozila</item>
      <item>Županijsko državno odvjetništvo u Splitu punomoćnik sudionika u postupku Ministarstvo financija RH, Porezna uprava, Područni ured Dalmacija</item>
      <item>Zoran Tomić, OIB 80809284399 punomoćnik sudionika u postupku HRVATSKE ŠUME društvo s ograničenom odgovornošću</item>
      <item>OD KORUŠIĆ, HRG I VUKALOVIĆ j.t.d. punomoćnik sudionika u postupku RECA d.o.o. za trgovinu</item>
      <item>OD LEKO I PARTNERI punomoćnik sudionika u postupku CWS-boco d.o.o. tekstilservis</item>
      <item>Marta Šimrak Lukavski, OIB 71517708936 punomoćnik sudionika u postupku EKOTEX, d.o.o. za usluge u zaštiti okoliša</item>
      <item>OD MADIRAZZA &amp; PARTNERI punomoćnik sudionika u postupku Hrvatska radiotelevizija</item>
      <item>OD HANŽEKOVIĆ &amp; PARTNERI d.o.o. punomoćnik sudionika u postupku ZAGREBAČKA BANKA DIONIČKO DRUŠTVO</item>
    </izvorni_sadrzaj>
    <derivirana_varijabla naziv="DomainObject.Predmet.OstaliListFormatedOIB_1">
      <item>Vinko Dumičić, OIB 89052862209</item>
      <item>Ana Unković punomoćnik sudionika u postupku S.A.C.A.T. SNC vl.Alessandro Oberdank &amp; c</item>
      <item>Boris Anišić, OIB 87537034116 punomoćnik sudionika u postupku PORSCHE INTER AUTO d.o.o. za trgovinu i popravak motornih vozila</item>
      <item>Županijsko državno odvjetništvo u Splitu punomoćnik sudionika u postupku Ministarstvo financija RH, Porezna uprava, Područni ured Dalmacija</item>
      <item>Zoran Tomić, OIB 80809284399 punomoćnik sudionika u postupku HRVATSKE ŠUME društvo s ograničenom odgovornošću</item>
      <item>OD KORUŠIĆ, HRG I VUKALOVIĆ j.t.d. punomoćnik sudionika u postupku RECA d.o.o. za trgovinu</item>
      <item>OD LEKO I PARTNERI punomoćnik sudionika u postupku CWS-boco d.o.o. tekstilservis</item>
      <item>Marta Šimrak Lukavski, OIB 71517708936 punomoćnik sudionika u postupku EKOTEX, d.o.o. za usluge u zaštiti okoliša</item>
      <item>OD MADIRAZZA &amp; PARTNERI punomoćnik sudionika u postupku Hrvatska radiotelevizija</item>
      <item>OD HANŽEKOVIĆ &amp; PARTNERI d.o.o. punomoćnik sudionika u postupku ZAGREBAČKA BANKA DIONIČKO DRUŠTVO</item>
    </derivirana_varijabla>
  </DomainObject.Predmet.OstaliListFormatedOIB>
  <DomainObject.Predmet.OstaliListFormatedWithAdress>
    <izvorni_sadrzaj>
      <item>Vinko Dumičić, Kopernikova Ulica 30, 10000 Zagreb</item>
      <item>Ana Unković, Držićeva 13, 21000 Split punomoćnik sudionika u postupku S.A.C.A.T. SNC vl.Alessandro Oberdank &amp; c</item>
      <item>Boris Anišić, Ilica 191 b, 10000 Zagreb punomoćnik sudionika u postupku PORSCHE INTER AUTO d.o.o. za trgovinu i popravak motornih vozila</item>
      <item>Županijsko državno odvjetništvo u Splitu, Gundulićeva 29a, 21000 Split punomoćnik sudionika u postupku Ministarstvo financija RH, Porezna uprava, Područni ured Dalmacija</item>
      <item>Zoran Tomić, Zelinska 2/I, 10000 Zagreb punomoćnik sudionika u postupku HRVATSKE ŠUME društvo s ograničenom odgovornošću</item>
      <item>OD KORUŠIĆ, HRG I VUKALOVIĆ j.t.d., Anina ul.br. 2/II, 42000 Varaždin punomoćnik sudionika u postupku RECA d.o.o. za trgovinu</item>
      <item>OD LEKO I PARTNERI, Domagojeva 18, 10000 Zagreb punomoćnik sudionika u postupku CWS-boco d.o.o. tekstilservis</item>
      <item>Marta Šimrak Lukavski, Hermana Bužana 6/I, 10000 Zagreb punomoćnik sudionika u postupku EKOTEX, d.o.o. za usluge u zaštiti okoliša</item>
      <item>OD MADIRAZZA &amp; PARTNERI, Masarykova 21, 10000 Zagreb punomoćnik sudionika u postupku Hrvatska radiotelevizija</item>
      <item>OD HANŽEKOVIĆ &amp; PARTNERI d.o.o., Radnička cesta 22, 10000 Zagreb punomoćnik sudionika u postupku ZAGREBAČKA BANKA DIONIČKO DRUŠTVO</item>
    </izvorni_sadrzaj>
    <derivirana_varijabla naziv="DomainObject.Predmet.OstaliListFormatedWithAdress_1">
      <item>Vinko Dumičić, Kopernikova Ulica 30, 10000 Zagreb</item>
      <item>Ana Unković, Držićeva 13, 21000 Split punomoćnik sudionika u postupku S.A.C.A.T. SNC vl.Alessandro Oberdank &amp; c</item>
      <item>Boris Anišić, Ilica 191 b, 10000 Zagreb punomoćnik sudionika u postupku PORSCHE INTER AUTO d.o.o. za trgovinu i popravak motornih vozila</item>
      <item>Županijsko državno odvjetništvo u Splitu, Gundulićeva 29a, 21000 Split punomoćnik sudionika u postupku Ministarstvo financija RH, Porezna uprava, Područni ured Dalmacija</item>
      <item>Zoran Tomić, Zelinska 2/I, 10000 Zagreb punomoćnik sudionika u postupku HRVATSKE ŠUME društvo s ograničenom odgovornošću</item>
      <item>OD KORUŠIĆ, HRG I VUKALOVIĆ j.t.d., Anina ul.br. 2/II, 42000 Varaždin punomoćnik sudionika u postupku RECA d.o.o. za trgovinu</item>
      <item>OD LEKO I PARTNERI, Domagojeva 18, 10000 Zagreb punomoćnik sudionika u postupku CWS-boco d.o.o. tekstilservis</item>
      <item>Marta Šimrak Lukavski, Hermana Bužana 6/I, 10000 Zagreb punomoćnik sudionika u postupku EKOTEX, d.o.o. za usluge u zaštiti okoliša</item>
      <item>OD MADIRAZZA &amp; PARTNERI, Masarykova 21, 10000 Zagreb punomoćnik sudionika u postupku Hrvatska radiotelevizija</item>
      <item>OD HANŽEKOVIĆ &amp; PARTNERI d.o.o., Radnička cesta 22, 10000 Zagreb punomoćnik sudionika u postupku ZAGREBAČKA BANKA DIONIČKO DRUŠTVO</item>
    </derivirana_varijabla>
  </DomainObject.Predmet.OstaliListFormatedWithAdress>
  <DomainObject.Predmet.OstaliListFormatedWithAdressOIB>
    <izvorni_sadrzaj>
      <item>Vinko Dumičić, OIB 89052862209, Kopernikova Ulica 30, 10000 Zagreb</item>
      <item>Ana Unković, Držićeva 13, 21000 Split punomoćnik sudionika u postupku S.A.C.A.T. SNC vl.Alessandro Oberdank &amp; c</item>
      <item>Boris Anišić, OIB 87537034116, Ilica 191 b, 10000 Zagreb punomoćnik sudionika u postupku PORSCHE INTER AUTO d.o.o. za trgovinu i popravak motornih vozila</item>
      <item>Županijsko državno odvjetništvo u Splitu, Gundulićeva 29a, 21000 Split punomoćnik sudionika u postupku Ministarstvo financija RH, Porezna uprava, Područni ured Dalmacija</item>
      <item>Zoran Tomić, OIB 80809284399, Zelinska 2/I, 10000 Zagreb punomoćnik sudionika u postupku HRVATSKE ŠUME društvo s ograničenom odgovornošću</item>
      <item>OD KORUŠIĆ, HRG I VUKALOVIĆ j.t.d., Anina ul.br. 2/II, 42000 Varaždin punomoćnik sudionika u postupku RECA d.o.o. za trgovinu</item>
      <item>OD LEKO I PARTNERI, Domagojeva 18, 10000 Zagreb punomoćnik sudionika u postupku CWS-boco d.o.o. tekstilservis</item>
      <item>Marta Šimrak Lukavski, OIB 71517708936, Hermana Bužana 6/I, 10000 Zagreb punomoćnik sudionika u postupku EKOTEX, d.o.o. za usluge u zaštiti okoliša</item>
      <item>OD MADIRAZZA &amp; PARTNERI, Masarykova 21, 10000 Zagreb punomoćnik sudionika u postupku Hrvatska radiotelevizija</item>
      <item>OD HANŽEKOVIĆ &amp; PARTNERI d.o.o., Radnička cesta 22, 10000 Zagreb punomoćnik sudionika u postupku ZAGREBAČKA BANKA DIONIČKO DRUŠTVO</item>
    </izvorni_sadrzaj>
    <derivirana_varijabla naziv="DomainObject.Predmet.OstaliListFormatedWithAdressOIB_1">
      <item>Vinko Dumičić, OIB 89052862209, Kopernikova Ulica 30, 10000 Zagreb</item>
      <item>Ana Unković, Držićeva 13, 21000 Split punomoćnik sudionika u postupku S.A.C.A.T. SNC vl.Alessandro Oberdank &amp; c</item>
      <item>Boris Anišić, OIB 87537034116, Ilica 191 b, 10000 Zagreb punomoćnik sudionika u postupku PORSCHE INTER AUTO d.o.o. za trgovinu i popravak motornih vozila</item>
      <item>Županijsko državno odvjetništvo u Splitu, Gundulićeva 29a, 21000 Split punomoćnik sudionika u postupku Ministarstvo financija RH, Porezna uprava, Područni ured Dalmacija</item>
      <item>Zoran Tomić, OIB 80809284399, Zelinska 2/I, 10000 Zagreb punomoćnik sudionika u postupku HRVATSKE ŠUME društvo s ograničenom odgovornošću</item>
      <item>OD KORUŠIĆ, HRG I VUKALOVIĆ j.t.d., Anina ul.br. 2/II, 42000 Varaždin punomoćnik sudionika u postupku RECA d.o.o. za trgovinu</item>
      <item>OD LEKO I PARTNERI, Domagojeva 18, 10000 Zagreb punomoćnik sudionika u postupku CWS-boco d.o.o. tekstilservis</item>
      <item>Marta Šimrak Lukavski, OIB 71517708936, Hermana Bužana 6/I, 10000 Zagreb punomoćnik sudionika u postupku EKOTEX, d.o.o. za usluge u zaštiti okoliša</item>
      <item>OD MADIRAZZA &amp; PARTNERI, Masarykova 21, 10000 Zagreb punomoćnik sudionika u postupku Hrvatska radiotelevizija</item>
      <item>OD HANŽEKOVIĆ &amp; PARTNERI d.o.o., Radnička cesta 22, 10000 Zagreb punomoćnik sudionika u postupku ZAGREBAČKA BANKA DIONIČKO DRUŠTVO</item>
    </derivirana_varijabla>
  </DomainObject.Predmet.OstaliListFormatedWithAdressOIB>
  <DomainObject.Predmet.OstaliListNazivFormated>
    <izvorni_sadrzaj>
      <item>Vinko Dumičić</item>
      <item>Ana Unković</item>
      <item>Boris Anišić</item>
      <item>Županijsko državno odvjetništvo u Splitu</item>
      <item>Zoran Tomić</item>
      <item>OD KORUŠIĆ, HRG I VUKALOVIĆ j.t.d.</item>
      <item>OD LEKO I PARTNERI</item>
      <item>Marta Šimrak Lukavski</item>
      <item>OD MADIRAZZA &amp; PARTNERI</item>
      <item>OD HANŽEKOVIĆ &amp; PARTNERI d.o.o.</item>
    </izvorni_sadrzaj>
    <derivirana_varijabla naziv="DomainObject.Predmet.OstaliListNazivFormated_1">
      <item>Vinko Dumičić</item>
      <item>Ana Unković</item>
      <item>Boris Anišić</item>
      <item>Županijsko državno odvjetništvo u Splitu</item>
      <item>Zoran Tomić</item>
      <item>OD KORUŠIĆ, HRG I VUKALOVIĆ j.t.d.</item>
      <item>OD LEKO I PARTNERI</item>
      <item>Marta Šimrak Lukavski</item>
      <item>OD MADIRAZZA &amp; PARTNERI</item>
      <item>OD HANŽEKOVIĆ &amp; PARTNERI d.o.o.</item>
    </derivirana_varijabla>
  </DomainObject.Predmet.OstaliListNazivFormated>
  <DomainObject.Predmet.OstaliListNazivFormatedOIB>
    <izvorni_sadrzaj>
      <item>Vinko Dumičić, OIB 89052862209</item>
      <item>Ana Unković</item>
      <item>Boris Anišić, OIB 87537034116</item>
      <item>Županijsko državno odvjetništvo u Splitu</item>
      <item>Zoran Tomić, OIB 80809284399</item>
      <item>OD KORUŠIĆ, HRG I VUKALOVIĆ j.t.d.</item>
      <item>OD LEKO I PARTNERI</item>
      <item>Marta Šimrak Lukavski, OIB 71517708936</item>
      <item>OD MADIRAZZA &amp; PARTNERI</item>
      <item>OD HANŽEKOVIĆ &amp; PARTNERI d.o.o.</item>
    </izvorni_sadrzaj>
    <derivirana_varijabla naziv="DomainObject.Predmet.OstaliListNazivFormatedOIB_1">
      <item>Vinko Dumičić, OIB 89052862209</item>
      <item>Ana Unković</item>
      <item>Boris Anišić, OIB 87537034116</item>
      <item>Županijsko državno odvjetništvo u Splitu</item>
      <item>Zoran Tomić, OIB 80809284399</item>
      <item>OD KORUŠIĆ, HRG I VUKALOVIĆ j.t.d.</item>
      <item>OD LEKO I PARTNERI</item>
      <item>Marta Šimrak Lukavski, OIB 71517708936</item>
      <item>OD MADIRAZZA &amp; PARTNERI</item>
      <item>OD HANŽEKOVIĆ &amp; PARTNERI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2017.</izvorni_sadrzaj>
    <derivirana_varijabla naziv="DomainObject.Datum_1">10. srpnja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EUROMAKINA d.o.o. za trgovinu i usluge</izvorni_sadrzaj>
    <derivirana_varijabla naziv="DomainObject.Predmet.ProtustrankaIDrugi_1">EUROMAKINA d.o.o. za trgovinu i usluge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EUROMAKINA d.o.o. za trgovinu i usluge, OIB 35305886927, Put Bana 8, 21204 Dugopolje</izvorni_sadrzaj>
    <derivirana_varijabla naziv="DomainObject.Predmet.ProtustrankaIDrugiAdressOIB_1">EUROMAKINA d.o.o. za trgovinu i usluge, OIB 35305886927, Put Bana 8, 21204 Dugopolje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EUROMAKINA d.o.o. za trgovinu i usluge</item>
      <item>FINANCIJSKA AGENCIJA, RC SPLIT</item>
      <item>Vinko Dumičić</item>
      <item>Addiko Bank dioničko društvo</item>
      <item>S.A.C.A.T. SNC vl.Alessandro Oberdank &amp; c</item>
      <item>Ana Unković</item>
      <item>Fond za zaštitu okoliša i energetsku učinkovitost</item>
      <item>CROATIA osiguranje d.d.</item>
      <item>VODOVOD-OSIJEK d.o.o. za vodoopskrbu i odvodnju</item>
      <item>VIPnet, društvo s ograničenom odgovornošću za usluge javnih telekomunikacija</item>
      <item>PODRAVSKA BANKA dioničko društvo</item>
      <item>SIGURNOST društvo s ograničenom odgovornošću za poslove zaštite osoba i imovine</item>
      <item>ZAGREBAČKI HOLDING, društvo s ograničenom odgovornošću za javni prijevoz, opskrbu vodom, održavanje čistoće, putnička a</item>
      <item>PORSCHE INTER AUTO d.o.o. za trgovinu i popravak motornih vozila</item>
      <item>Boris Anišić</item>
      <item>UNIKOM d.o.o. za komunalno gospodarstvo</item>
      <item>ODVJETNIČKI URED RADOJKA PETROVIĆ IVANIŠEVIĆ</item>
      <item>HP - Hrvatska pošta d.d.</item>
      <item>UNIQA osiguranje d.d.</item>
      <item>Hrvatski Telekom d.d.</item>
      <item>HRVATSKE ŠUME društvo s ograničenom odgovornošću</item>
      <item>Ministarstvo financija RH, Porezna uprava, Područni ured Dalmacija</item>
      <item>Županijsko državno odvjetništvo u Splitu</item>
      <item>GRAD OSIJEK</item>
      <item>Hrvatske vode, pravna osoba za upravljanje vodama</item>
      <item>GRAD ZADAR</item>
      <item>RECA d.o.o. za trgovinu</item>
      <item>Zoran Tomić</item>
      <item>OD KORUŠIĆ, HRG I VUKALOVIĆ j.t.d.</item>
      <item>Lidija Lizak</item>
      <item>Kristina Dunai</item>
      <item>Jelena Boban</item>
      <item>ZAGREBAČKA BANKA DIONIČKO DRUŠTVO</item>
      <item>Sberbank d.d.</item>
      <item>Adriatic Assets d.o.o. za usluge</item>
      <item>INTEREUROPA, logističke usluge, društvo s ograničenom odgovornošću</item>
      <item>CWS-boco d.o.o. tekstilservis</item>
      <item>OD LEKO I PARTNERI</item>
      <item>CELLI S.p.A</item>
      <item>HEP - Opskrba d.o.o. za opskrbu potrošača električnom, toplinskom energijom i plinom</item>
      <item>EKOTEX, d.o.o. za usluge u zaštiti okoliša</item>
      <item>Marta Šimrak Lukavski</item>
      <item>HEP ELEKTRA d.o.o. za opskrbu električnom energijom</item>
      <item>Financijska agencija</item>
      <item>AGRIA društvo s ograničenom odgovornošću za veleprodaju i maloprodaju u stečaju</item>
      <item>Hrvatska radiotelevizija</item>
      <item>OD MADIRAZZA &amp; PARTNERI</item>
      <item>DAUS TRUCK, d.o.o. za trgovinu i servis vozila u stečaju</item>
      <item>OD HANŽEKOVIĆ &amp; PARTNERI d.o.o.</item>
    </izvorni_sadrzaj>
    <derivirana_varijabla naziv="DomainObject.Predmet.SudioniciListNaziv_1">
      <item>EUROMAKINA d.o.o. za trgovinu i usluge</item>
      <item>FINANCIJSKA AGENCIJA, RC SPLIT</item>
      <item>Vinko Dumičić</item>
      <item>Addiko Bank dioničko društvo</item>
      <item>S.A.C.A.T. SNC vl.Alessandro Oberdank &amp; c</item>
      <item>Ana Unković</item>
      <item>Fond za zaštitu okoliša i energetsku učinkovitost</item>
      <item>CROATIA osiguranje d.d.</item>
      <item>VODOVOD-OSIJEK d.o.o. za vodoopskrbu i odvodnju</item>
      <item>VIPnet, društvo s ograničenom odgovornošću za usluge javnih telekomunikacija</item>
      <item>PODRAVSKA BANKA dioničko društvo</item>
      <item>SIGURNOST društvo s ograničenom odgovornošću za poslove zaštite osoba i imovine</item>
      <item>ZAGREBAČKI HOLDING, društvo s ograničenom odgovornošću za javni prijevoz, opskrbu vodom, održavanje čistoće, putnička a</item>
      <item>PORSCHE INTER AUTO d.o.o. za trgovinu i popravak motornih vozila</item>
      <item>Boris Anišić</item>
      <item>UNIKOM d.o.o. za komunalno gospodarstvo</item>
      <item>ODVJETNIČKI URED RADOJKA PETROVIĆ IVANIŠEVIĆ</item>
      <item>HP - Hrvatska pošta d.d.</item>
      <item>UNIQA osiguranje d.d.</item>
      <item>Hrvatski Telekom d.d.</item>
      <item>HRVATSKE ŠUME društvo s ograničenom odgovornošću</item>
      <item>Ministarstvo financija RH, Porezna uprava, Područni ured Dalmacija</item>
      <item>Županijsko državno odvjetništvo u Splitu</item>
      <item>GRAD OSIJEK</item>
      <item>Hrvatske vode, pravna osoba za upravljanje vodama</item>
      <item>GRAD ZADAR</item>
      <item>RECA d.o.o. za trgovinu</item>
      <item>Zoran Tomić</item>
      <item>OD KORUŠIĆ, HRG I VUKALOVIĆ j.t.d.</item>
      <item>Lidija Lizak</item>
      <item>Kristina Dunai</item>
      <item>Jelena Boban</item>
      <item>ZAGREBAČKA BANKA DIONIČKO DRUŠTVO</item>
      <item>Sberbank d.d.</item>
      <item>Adriatic Assets d.o.o. za usluge</item>
      <item>INTEREUROPA, logističke usluge, društvo s ograničenom odgovornošću</item>
      <item>CWS-boco d.o.o. tekstilservis</item>
      <item>OD LEKO I PARTNERI</item>
      <item>CELLI S.p.A</item>
      <item>HEP - Opskrba d.o.o. za opskrbu potrošača električnom, toplinskom energijom i plinom</item>
      <item>EKOTEX, d.o.o. za usluge u zaštiti okoliša</item>
      <item>Marta Šimrak Lukavski</item>
      <item>HEP ELEKTRA d.o.o. za opskrbu električnom energijom</item>
      <item>Financijska agencija</item>
      <item>AGRIA društvo s ograničenom odgovornošću za veleprodaju i maloprodaju u stečaju</item>
      <item>Hrvatska radiotelevizija</item>
      <item>OD MADIRAZZA &amp; PARTNERI</item>
      <item>DAUS TRUCK, d.o.o. za trgovinu i servis vozila u stečaju</item>
      <item>OD HANŽEKOVIĆ &amp; PARTNERI d.o.o.</item>
    </derivirana_varijabla>
  </DomainObject.Predmet.SudioniciListNaziv>
  <DomainObject.Predmet.SudioniciListAdressOIB>
    <izvorni_sadrzaj>
      <item>EUROMAKINA d.o.o. za trgovinu i usluge, OIB 35305886927, Put Bana 8,21204 Dugopolje</item>
      <item>FINANCIJSKA AGENCIJA, RC SPLIT, OIB 85821130368, Mažuranićevo šetalište 24 b,21000 Split</item>
      <item>Vinko Dumičić, OIB 89052862209, Kopernikova Ulica 30,10000 Zagreb</item>
      <item>Addiko Bank dioničko društvo, OIB 14036333877, Slavonska avenija 6,10000 Zagreb</item>
      <item>S.A.C.A.T. SNC vl.Alessandro Oberdank &amp; c, OIB 08057303627, Via Marconi,34133 TRST</item>
      <item>Ana Unković, Držićeva 13,21000 Split</item>
      <item>Fond za zaštitu okoliša i energetsku učinkovitost, OIB 85828625994, Radnička cesta 80,10000 Zagreb</item>
      <item>CROATIA osiguranje d.d., OIB 26187994862, Vatroslava Jagića 33,10000 Zagreb</item>
      <item>VODOVOD-OSIJEK d.o.o. za vodoopskrbu i odvodnju, OIB 43654507669, Poljski Put 1,31000 Osijek</item>
      <item>VIPnet, društvo s ograničenom odgovornošću za usluge javnih telekomunikacija, OIB 29524210204, Vrtni put 1,10000 Zagreb</item>
      <item>PODRAVSKA BANKA dioničko društvo, OIB 97326283154, Opatička 3,48000 Koprivnica</item>
      <item>SIGURNOST društvo s ograničenom odgovornošću za poslove zaštite osoba i imovine, OIB 77306500476, Ivana Gundulića 5,31000 Osijek</item>
      <item>ZAGREBAČKI HOLDING, društvo s ograničenom odgovornošću za javni prijevoz, opskrbu vodom, održavanje čistoće, putnička a, OIB 85584865987, Ulica grada Vukovara 41,10000 Zagreb</item>
      <item>PORSCHE INTER AUTO d.o.o. za trgovinu i popravak motornih vozila, OIB 67492500921, Velimira Škorpika 21-23,10000 Zagreb</item>
      <item>Boris Anišić, OIB 87537034116, Ilica 191 b,10000 Zagreb</item>
      <item>UNIKOM d.o.o. za komunalno gospodarstvo, OIB 07507345484, Ružina 11/a,31000 Osijek</item>
      <item>ODVJETNIČKI URED RADOJKA PETROVIĆ IVANIŠEVIĆ, OIB 69930659830, Domovinskog rata 29B/IV,21000 Split</item>
      <item>HP - Hrvatska pošta d.d., OIB 87311810356, Jurišićeva 13,10000 Zagreb</item>
      <item>UNIQA osiguranje d.d., OIB 75665455333, Planinska 13 A,10000 Zagreb</item>
      <item>Hrvatski Telekom d.d., OIB 81793146560, Roberta Frangeša Mihanovića 9,10000 Zagreb</item>
      <item>HRVATSKE ŠUME društvo s ograničenom odgovornošću, OIB 69693144506, Ul.Ljudevita Farkaša Vukotinovića 2,10000 Zagreb</item>
      <item>Ministarstvo financija RH, Porezna uprava, Područni ured Dalmacija, OIB 18683136487, Trg dr. Franje Tuđmana 4,21000 Split</item>
      <item>Županijsko državno odvjetništvo u Splitu, Gundulićeva 29a,21000 Split</item>
      <item>GRAD OSIJEK, OIB 30050049642, Ulica Franje Kuhača 9,31000 Osijek</item>
      <item>Hrvatske vode, pravna osoba za upravljanje vodama, OIB 28921383001, Grada Vukovara 220,10000 Zagreb</item>
      <item>GRAD ZADAR, OIB 09933651854, Narodni trg 1,23000 Zadar</item>
      <item>RECA d.o.o. za trgovinu, OIB 63873177102, Kučanska 23,42000 Varaždin</item>
      <item>Zoran Tomić, OIB 80809284399, Zelinska 2/I,10000 Zagreb</item>
      <item>OD KORUŠIĆ, HRG I VUKALOVIĆ j.t.d., Anina ul.br. 2/II,42000 Varaždin</item>
      <item>Lidija Lizak, OIB 58083544467, Crni Put 5,31220 Višnjevac</item>
      <item>Kristina Dunai, OIB 32871006278, Rudolf Banić 1,31326 Mece</item>
      <item>Jelena Boban, OIB 60025440051, Ulica Don Petra Katunarića 61,21214 Kaštel Lukšić</item>
      <item>ZAGREBAČKA BANKA DIONIČKO DRUŠTVO, OIB 92963223473, Trg bana Josipa Jelačića 10,10000 Zagreb</item>
      <item>Sberbank d.d., OIB 78427478595, Varšavska 9,10000 Zagreb</item>
      <item>Adriatic Assets d.o.o. za usluge, OIB 18846383988, Radnička cesta 80,10000 Zagreb</item>
      <item>INTEREUROPA, logističke usluge, društvo s ograničenom odgovornošću, OIB 85514716931, Josipa Lončara 3,10000 Zagreb</item>
      <item>CWS-boco d.o.o. tekstilservis, OIB 51026536351, Kovinska 4a,10000 Zagreb</item>
      <item>OD LEKO I PARTNERI, Domagojeva 18,10000 Zagreb</item>
      <item>CELLI S.p.A, OIB 82362733876, Via Masetti,47122 Forli</item>
      <item>HEP - Opskrba d.o.o. za opskrbu potrošača električnom, toplinskom energijom i plinom, OIB 63073332379, Ulica grada Vukovara 37,10000 Zagreb</item>
      <item>EKOTEX, d.o.o. za usluge u zaštiti okoliša, OIB 07941830049, Remete 99,10000 Zagreb</item>
      <item>Marta Šimrak Lukavski, OIB 71517708936, Hermana Bužana 6/I,10000 Zagreb</item>
      <item>HEP ELEKTRA d.o.o. za opskrbu električnom energijom, OIB 43965974818, Ulica grada Vukovara 37,10000 Zagreb</item>
      <item>Financijska agencija, OIB 85821130368, Ulica grada Vukovara 70,10000 Zagreb</item>
      <item>AGRIA društvo s ograničenom odgovornošću za veleprodaju i maloprodaju u stečaju, OIB 43644175159, Obrtnička 2,40000 Pušćine</item>
      <item>Hrvatska radiotelevizija, OIB 68419124305, Prisavlje 3,10000 Zagreb</item>
      <item>OD MADIRAZZA &amp; PARTNERI, Masarykova 21,10000 Zagreb</item>
      <item>DAUS TRUCK, d.o.o. za trgovinu i servis vozila u stečaju, OIB 95174048745, Put Bana 8,21204 Dugopolje</item>
      <item>OD HANŽEKOVIĆ &amp; PARTNERI d.o.o., Radnička cesta 22,10000 Zagreb</item>
    </izvorni_sadrzaj>
    <derivirana_varijabla naziv="DomainObject.Predmet.SudioniciListAdressOIB_1">
      <item>EUROMAKINA d.o.o. za trgovinu i usluge, OIB 35305886927, Put Bana 8,21204 Dugopolje</item>
      <item>FINANCIJSKA AGENCIJA, RC SPLIT, OIB 85821130368, Mažuranićevo šetalište 24 b,21000 Split</item>
      <item>Vinko Dumičić, OIB 89052862209, Kopernikova Ulica 30,10000 Zagreb</item>
      <item>Addiko Bank dioničko društvo, OIB 14036333877, Slavonska avenija 6,10000 Zagreb</item>
      <item>S.A.C.A.T. SNC vl.Alessandro Oberdank &amp; c, OIB 08057303627, Via Marconi,34133 TRST</item>
      <item>Ana Unković, Držićeva 13,21000 Split</item>
      <item>Fond za zaštitu okoliša i energetsku učinkovitost, OIB 85828625994, Radnička cesta 80,10000 Zagreb</item>
      <item>CROATIA osiguranje d.d., OIB 26187994862, Vatroslava Jagića 33,10000 Zagreb</item>
      <item>VODOVOD-OSIJEK d.o.o. za vodoopskrbu i odvodnju, OIB 43654507669, Poljski Put 1,31000 Osijek</item>
      <item>VIPnet, društvo s ograničenom odgovornošću za usluge javnih telekomunikacija, OIB 29524210204, Vrtni put 1,10000 Zagreb</item>
      <item>PODRAVSKA BANKA dioničko društvo, OIB 97326283154, Opatička 3,48000 Koprivnica</item>
      <item>SIGURNOST društvo s ograničenom odgovornošću za poslove zaštite osoba i imovine, OIB 77306500476, Ivana Gundulića 5,31000 Osijek</item>
      <item>ZAGREBAČKI HOLDING, društvo s ograničenom odgovornošću za javni prijevoz, opskrbu vodom, održavanje čistoće, putnička a, OIB 85584865987, Ulica grada Vukovara 41,10000 Zagreb</item>
      <item>PORSCHE INTER AUTO d.o.o. za trgovinu i popravak motornih vozila, OIB 67492500921, Velimira Škorpika 21-23,10000 Zagreb</item>
      <item>Boris Anišić, OIB 87537034116, Ilica 191 b,10000 Zagreb</item>
      <item>UNIKOM d.o.o. za komunalno gospodarstvo, OIB 07507345484, Ružina 11/a,31000 Osijek</item>
      <item>ODVJETNIČKI URED RADOJKA PETROVIĆ IVANIŠEVIĆ, OIB 69930659830, Domovinskog rata 29B/IV,21000 Split</item>
      <item>HP - Hrvatska pošta d.d., OIB 87311810356, Jurišićeva 13,10000 Zagreb</item>
      <item>UNIQA osiguranje d.d., OIB 75665455333, Planinska 13 A,10000 Zagreb</item>
      <item>Hrvatski Telekom d.d., OIB 81793146560, Roberta Frangeša Mihanovića 9,10000 Zagreb</item>
      <item>HRVATSKE ŠUME društvo s ograničenom odgovornošću, OIB 69693144506, Ul.Ljudevita Farkaša Vukotinovića 2,10000 Zagreb</item>
      <item>Ministarstvo financija RH, Porezna uprava, Područni ured Dalmacija, OIB 18683136487, Trg dr. Franje Tuđmana 4,21000 Split</item>
      <item>Županijsko državno odvjetništvo u Splitu, Gundulićeva 29a,21000 Split</item>
      <item>GRAD OSIJEK, OIB 30050049642, Ulica Franje Kuhača 9,31000 Osijek</item>
      <item>Hrvatske vode, pravna osoba za upravljanje vodama, OIB 28921383001, Grada Vukovara 220,10000 Zagreb</item>
      <item>GRAD ZADAR, OIB 09933651854, Narodni trg 1,23000 Zadar</item>
      <item>RECA d.o.o. za trgovinu, OIB 63873177102, Kučanska 23,42000 Varaždin</item>
      <item>Zoran Tomić, OIB 80809284399, Zelinska 2/I,10000 Zagreb</item>
      <item>OD KORUŠIĆ, HRG I VUKALOVIĆ j.t.d., Anina ul.br. 2/II,42000 Varaždin</item>
      <item>Lidija Lizak, OIB 58083544467, Crni Put 5,31220 Višnjevac</item>
      <item>Kristina Dunai, OIB 32871006278, Rudolf Banić 1,31326 Mece</item>
      <item>Jelena Boban, OIB 60025440051, Ulica Don Petra Katunarića 61,21214 Kaštel Lukšić</item>
      <item>ZAGREBAČKA BANKA DIONIČKO DRUŠTVO, OIB 92963223473, Trg bana Josipa Jelačića 10,10000 Zagreb</item>
      <item>Sberbank d.d., OIB 78427478595, Varšavska 9,10000 Zagreb</item>
      <item>Adriatic Assets d.o.o. za usluge, OIB 18846383988, Radnička cesta 80,10000 Zagreb</item>
      <item>INTEREUROPA, logističke usluge, društvo s ograničenom odgovornošću, OIB 85514716931, Josipa Lončara 3,10000 Zagreb</item>
      <item>CWS-boco d.o.o. tekstilservis, OIB 51026536351, Kovinska 4a,10000 Zagreb</item>
      <item>OD LEKO I PARTNERI, Domagojeva 18,10000 Zagreb</item>
      <item>CELLI S.p.A, OIB 82362733876, Via Masetti,47122 Forli</item>
      <item>HEP - Opskrba d.o.o. za opskrbu potrošača električnom, toplinskom energijom i plinom, OIB 63073332379, Ulica grada Vukovara 37,10000 Zagreb</item>
      <item>EKOTEX, d.o.o. za usluge u zaštiti okoliša, OIB 07941830049, Remete 99,10000 Zagreb</item>
      <item>Marta Šimrak Lukavski, OIB 71517708936, Hermana Bužana 6/I,10000 Zagreb</item>
      <item>HEP ELEKTRA d.o.o. za opskrbu električnom energijom, OIB 43965974818, Ulica grada Vukovara 37,10000 Zagreb</item>
      <item>Financijska agencija, OIB 85821130368, Ulica grada Vukovara 70,10000 Zagreb</item>
      <item>AGRIA društvo s ograničenom odgovornošću za veleprodaju i maloprodaju u stečaju, OIB 43644175159, Obrtnička 2,40000 Pušćine</item>
      <item>Hrvatska radiotelevizija, OIB 68419124305, Prisavlje 3,10000 Zagreb</item>
      <item>OD MADIRAZZA &amp; PARTNERI, Masarykova 21,10000 Zagreb</item>
      <item>DAUS TRUCK, d.o.o. za trgovinu i servis vozila u stečaju, OIB 95174048745, Put Bana 8,21204 Dugopolje</item>
      <item>OD HANŽEKOVIĆ &amp; PARTNERI d.o.o., Radnička cesta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35305886927</item>
      <item>, OIB 85821130368</item>
      <item>, OIB 89052862209</item>
      <item>, OIB 14036333877</item>
      <item>, OIB 08057303627</item>
      <item>, OIB null</item>
      <item>, OIB 85828625994</item>
      <item>, OIB 26187994862</item>
      <item>, OIB 43654507669</item>
      <item>, OIB 29524210204</item>
      <item>, OIB 97326283154</item>
      <item>, OIB 77306500476</item>
      <item>, OIB 85584865987</item>
      <item>, OIB 67492500921</item>
      <item>, OIB 87537034116</item>
      <item>, OIB 07507345484</item>
      <item>, OIB 69930659830</item>
      <item>, OIB 87311810356</item>
      <item>, OIB 75665455333</item>
      <item>, OIB 81793146560</item>
      <item>, OIB 69693144506</item>
      <item>, OIB 18683136487</item>
      <item>, OIB null</item>
      <item>, OIB 30050049642</item>
      <item>, OIB 28921383001</item>
      <item>, OIB 09933651854</item>
      <item>, OIB 63873177102</item>
      <item>, OIB 80809284399</item>
      <item>, OIB null</item>
      <item>, OIB 58083544467</item>
      <item>, OIB 32871006278</item>
      <item>, OIB 60025440051</item>
      <item>, OIB 92963223473</item>
      <item>, OIB 78427478595</item>
      <item>, OIB 18846383988</item>
      <item>, OIB 85514716931</item>
      <item>, OIB 51026536351</item>
      <item>, OIB null</item>
      <item>, OIB 82362733876</item>
      <item>, OIB 63073332379</item>
      <item>, OIB 07941830049</item>
      <item>, OIB 71517708936</item>
      <item>, OIB 43965974818</item>
      <item>, OIB 85821130368</item>
      <item>, OIB 43644175159</item>
      <item>, OIB 68419124305</item>
      <item>, OIB null</item>
      <item>, OIB 95174048745</item>
      <item>, OIB null</item>
    </izvorni_sadrzaj>
    <derivirana_varijabla naziv="DomainObject.Predmet.SudioniciListNazivOIB_1">
      <item>, OIB 35305886927</item>
      <item>, OIB 85821130368</item>
      <item>, OIB 89052862209</item>
      <item>, OIB 14036333877</item>
      <item>, OIB 08057303627</item>
      <item>, OIB null</item>
      <item>, OIB 85828625994</item>
      <item>, OIB 26187994862</item>
      <item>, OIB 43654507669</item>
      <item>, OIB 29524210204</item>
      <item>, OIB 97326283154</item>
      <item>, OIB 77306500476</item>
      <item>, OIB 85584865987</item>
      <item>, OIB 67492500921</item>
      <item>, OIB 87537034116</item>
      <item>, OIB 07507345484</item>
      <item>, OIB 69930659830</item>
      <item>, OIB 87311810356</item>
      <item>, OIB 75665455333</item>
      <item>, OIB 81793146560</item>
      <item>, OIB 69693144506</item>
      <item>, OIB 18683136487</item>
      <item>, OIB null</item>
      <item>, OIB 30050049642</item>
      <item>, OIB 28921383001</item>
      <item>, OIB 09933651854</item>
      <item>, OIB 63873177102</item>
      <item>, OIB 80809284399</item>
      <item>, OIB null</item>
      <item>, OIB 58083544467</item>
      <item>, OIB 32871006278</item>
      <item>, OIB 60025440051</item>
      <item>, OIB 92963223473</item>
      <item>, OIB 78427478595</item>
      <item>, OIB 18846383988</item>
      <item>, OIB 85514716931</item>
      <item>, OIB 51026536351</item>
      <item>, OIB null</item>
      <item>, OIB 82362733876</item>
      <item>, OIB 63073332379</item>
      <item>, OIB 07941830049</item>
      <item>, OIB 71517708936</item>
      <item>, OIB 43965974818</item>
      <item>, OIB 85821130368</item>
      <item>, OIB 43644175159</item>
      <item>, OIB 68419124305</item>
      <item>, OIB null</item>
      <item>, OIB 95174048745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Dražen Vidman, OIB 42883746819, V. Nazora 77 Ivanec</item>
    </izvorni_sadrzaj>
    <derivirana_varijabla naziv="DomainObject.Predmet.StecajniUpraviteljiListAddressOIB_1">
      <item>Dražen Vidman, OIB 42883746819, V. Nazora 77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5ECAE3F-C855-4CEB-A026-13E2981DD4E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6</properties:Pages>
  <properties:Words>1763</properties:Words>
  <properties:Characters>9952</properties:Characters>
  <properties:Lines>879</properties:Lines>
  <properties:Paragraphs>388</properties:Paragraphs>
  <properties:TotalTime>537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11401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2017-02-16T13:13:00Z</dcterms:created>
  <dc:creator>Trgovački sud Split</dc:creator>
  <cp:lastModifiedBy>Katarina Mikulić</cp:lastModifiedBy>
  <cp:lastPrinted>2017-07-10T12:17:00Z</cp:lastPrinted>
  <dcterms:modified xmlns:xsi="http://www.w3.org/2001/XMLSchema-instance" xsi:type="dcterms:W3CDTF">2017-07-10T12:18:00Z</dcterms:modified>
  <cp:revision>87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6</vt:i4>
  </prop:property>
</prop:Properties>
</file>