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9eb1" w14:paraId="0959eb1" w:rsidRDefault="00660FEF" w:rsidP="00660FEF" w:rsidR="00660FEF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St-596/13-79</w:t>
      </w:r>
    </w:p>
    <w:p w:rsidRDefault="00EF1976" w:rsidP="0073588E" w:rsidR="00EF1976" w:rsidRPr="00EF1D21"/>
    <w:p w:rsidRDefault="00EF1976" w:rsidP="0073588E" w:rsidR="00EF1976" w:rsidRPr="00EF1D21"/>
    <w:p w:rsidRDefault="00660FEF" w:rsidP="0073588E" w:rsidR="00660FEF">
      <w:pPr>
        <w:jc w:val="center"/>
        <w:rPr>
          <w:bCs/>
        </w:rPr>
      </w:pPr>
    </w:p>
    <w:p w:rsidRDefault="004D6A56" w:rsidP="0073588E" w:rsidR="008965D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47CB8" w:rsidP="0073588E" w:rsidR="00F47CB8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F47CB8">
        <w:t xml:space="preserve">torović iz Pule, Koparska 37, </w:t>
      </w:r>
      <w:r w:rsidR="00660FEF">
        <w:t>20</w:t>
      </w:r>
      <w:r w:rsidR="00FF3DD5">
        <w:t>.</w:t>
      </w:r>
      <w:r w:rsidR="00F47CB8">
        <w:t xml:space="preserve"> </w:t>
      </w:r>
      <w:r w:rsidR="00660FEF">
        <w:t xml:space="preserve">travnja </w:t>
      </w:r>
      <w:r w:rsidR="00F47CB8">
        <w:t>2018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660FEF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F47CB8">
        <w:t>za razdoblje od</w:t>
      </w:r>
      <w:r w:rsidR="00AD470D">
        <w:t xml:space="preserve"> 9. </w:t>
      </w:r>
      <w:r w:rsidR="00660FEF">
        <w:t xml:space="preserve">siječnja </w:t>
      </w:r>
      <w:r w:rsidR="00AD470D">
        <w:t>201</w:t>
      </w:r>
      <w:r w:rsidR="00660FEF">
        <w:t>8</w:t>
      </w:r>
      <w:r w:rsidR="00AD470D">
        <w:t xml:space="preserve">. </w:t>
      </w:r>
      <w:r w:rsidR="00F47CB8">
        <w:t xml:space="preserve">do 9. </w:t>
      </w:r>
      <w:r w:rsidR="00660FEF">
        <w:t xml:space="preserve">travnja </w:t>
      </w:r>
      <w:r w:rsidR="00F47CB8">
        <w:t xml:space="preserve">2018. u iznosu od </w:t>
      </w:r>
      <w:r w:rsidR="00660FEF">
        <w:t xml:space="preserve">2.009,00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47CB8" w:rsidP="00EF3160" w:rsidR="00EF3160">
      <w:pPr>
        <w:ind w:firstLine="720"/>
        <w:jc w:val="both"/>
        <w:rPr>
          <w:bCs/>
        </w:rPr>
      </w:pPr>
      <w:r>
        <w:rPr>
          <w:bCs/>
        </w:rPr>
        <w:t>Podneskom od 1</w:t>
      </w:r>
      <w:r w:rsidR="00660FEF">
        <w:rPr>
          <w:bCs/>
        </w:rPr>
        <w:t>0</w:t>
      </w:r>
      <w:r>
        <w:rPr>
          <w:bCs/>
        </w:rPr>
        <w:t xml:space="preserve">. </w:t>
      </w:r>
      <w:r w:rsidR="00660FEF">
        <w:rPr>
          <w:bCs/>
        </w:rPr>
        <w:t xml:space="preserve">travnja </w:t>
      </w:r>
      <w:r>
        <w:rPr>
          <w:bCs/>
        </w:rPr>
        <w:t>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</w:t>
      </w:r>
      <w:r w:rsidR="00AD470D">
        <w:rPr>
          <w:bCs/>
        </w:rPr>
        <w:t xml:space="preserve">od </w:t>
      </w:r>
      <w:r w:rsidRPr="00F47CB8">
        <w:rPr>
          <w:bCs/>
        </w:rPr>
        <w:t xml:space="preserve">9. </w:t>
      </w:r>
      <w:r w:rsidR="00660FEF">
        <w:rPr>
          <w:bCs/>
        </w:rPr>
        <w:t xml:space="preserve">siječnja </w:t>
      </w:r>
      <w:r w:rsidRPr="00F47CB8">
        <w:rPr>
          <w:bCs/>
        </w:rPr>
        <w:t>201</w:t>
      </w:r>
      <w:r w:rsidR="00660FEF">
        <w:rPr>
          <w:bCs/>
        </w:rPr>
        <w:t>8</w:t>
      </w:r>
      <w:r w:rsidRPr="00F47CB8">
        <w:rPr>
          <w:bCs/>
        </w:rPr>
        <w:t xml:space="preserve">. do 9. </w:t>
      </w:r>
      <w:r w:rsidR="00660FEF">
        <w:rPr>
          <w:bCs/>
        </w:rPr>
        <w:t xml:space="preserve">travnja </w:t>
      </w:r>
      <w:r w:rsidRPr="00F47CB8">
        <w:rPr>
          <w:bCs/>
        </w:rPr>
        <w:t>2018.</w:t>
      </w:r>
      <w:r>
        <w:rPr>
          <w:bCs/>
        </w:rPr>
        <w:t xml:space="preserve">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 te </w:t>
      </w:r>
      <w:r w:rsidR="00660FEF">
        <w:rPr>
          <w:bCs/>
        </w:rPr>
        <w:t>1.889,00</w:t>
      </w:r>
      <w:r>
        <w:rPr>
          <w:bCs/>
        </w:rPr>
        <w:t xml:space="preserve"> kn </w:t>
      </w:r>
      <w:r w:rsidR="00567BD5">
        <w:rPr>
          <w:bCs/>
        </w:rPr>
        <w:t xml:space="preserve">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 w:rsidR="00AD470D">
        <w:rPr>
          <w:bCs/>
        </w:rPr>
        <w:t xml:space="preserve"> </w:t>
      </w:r>
      <w:r>
        <w:rPr>
          <w:bCs/>
        </w:rPr>
        <w:t xml:space="preserve">zajedno sa troškovima </w:t>
      </w:r>
      <w:r w:rsidR="00AD470D">
        <w:rPr>
          <w:bCs/>
        </w:rPr>
        <w:t xml:space="preserve">cestarine </w:t>
      </w:r>
      <w:r>
        <w:rPr>
          <w:bCs/>
        </w:rPr>
        <w:t>i troškovima</w:t>
      </w:r>
      <w:r w:rsidR="00520141">
        <w:rPr>
          <w:bCs/>
        </w:rPr>
        <w:t xml:space="preserve">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AD470D">
        <w:rPr>
          <w:bCs/>
        </w:rPr>
        <w:t xml:space="preserve">dnosno u ukupnom iznosu od </w:t>
      </w:r>
      <w:r w:rsidR="00660FEF">
        <w:rPr>
          <w:bCs/>
        </w:rPr>
        <w:t>2.009,00</w:t>
      </w:r>
      <w:r>
        <w:rPr>
          <w:bCs/>
        </w:rPr>
        <w:t xml:space="preserve"> </w:t>
      </w:r>
      <w:r w:rsidR="00567BD5">
        <w:rPr>
          <w:bCs/>
        </w:rPr>
        <w:t>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</w:t>
      </w:r>
      <w:r w:rsidR="00F47CB8">
        <w:t>e</w:t>
      </w:r>
      <w:r w:rsidR="00847CF5">
        <w:t xml:space="preserve">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obilaska</w:t>
      </w:r>
      <w:r w:rsidR="00F47CB8">
        <w:t xml:space="preserve"> i pokazivanja</w:t>
      </w:r>
      <w:r w:rsidR="00FF3DD5">
        <w:t xml:space="preserve"> nekretnine stečajnog du</w:t>
      </w:r>
      <w:r w:rsidR="00F47CB8">
        <w:t>žnika koja se nalazi u Medulinu</w:t>
      </w:r>
      <w:r w:rsidR="00164C33">
        <w:t xml:space="preserve">, </w:t>
      </w:r>
      <w:r w:rsidR="00FF4387">
        <w:t>te odlazaka u Pulu i Pazin radi obavljanja ostalih poslova vezanih za stečjano upraviteljsku dužnost</w:t>
      </w:r>
      <w:r w:rsidR="00AD470D">
        <w:t>)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FF4387">
        <w:t>20</w:t>
      </w:r>
      <w:r w:rsidR="00EF1D21" w:rsidRPr="00EF1D21">
        <w:t xml:space="preserve">. </w:t>
      </w:r>
      <w:r w:rsidR="00FF4387">
        <w:t xml:space="preserve">travnja </w:t>
      </w:r>
      <w:r w:rsidR="008965DC" w:rsidRPr="00EF1D21">
        <w:t>201</w:t>
      </w:r>
      <w:r w:rsidR="00F47CB8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FF4387">
        <w:t xml:space="preserve">   </w:t>
      </w:r>
      <w:r w:rsidR="00FF4387">
        <w:tab/>
      </w:r>
      <w:r w:rsidR="00FF4387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F4387">
        <w:tab/>
      </w:r>
      <w:r w:rsidR="00FF4387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FF4387" w:rsidP="00AD1726" w:rsidR="00FF4387"/>
    <w:p w:rsidRDefault="00FF4387" w:rsidP="00AD1726" w:rsidR="00FF4387"/>
    <w:p w:rsidRDefault="00FF4387" w:rsidP="00AD1726" w:rsidR="00FF4387"/>
    <w:p w:rsidRDefault="00FF4387" w:rsidP="00AD1726" w:rsidR="00FF4387"/>
    <w:p w:rsidRDefault="00AD1726" w:rsidP="00AD1726" w:rsidR="00AD1726">
      <w:r>
        <w:t>UPUTA O PRAVNOM LIJEKU:</w:t>
      </w:r>
    </w:p>
    <w:p w:rsidRDefault="00AD1726" w:rsidP="00FF438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660FEF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DF" w:rsidR="00CC2CDF">
      <w:r>
        <w:separator/>
      </w:r>
    </w:p>
  </w:endnote>
  <w:endnote w:id="0" w:type="continuationSeparator">
    <w:p w:rsidRDefault="00CC2CDF" w:rsidR="00CC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DF" w:rsidR="00CC2CDF">
      <w:r>
        <w:separator/>
      </w:r>
    </w:p>
  </w:footnote>
  <w:footnote w:id="0" w:type="continuationSeparator">
    <w:p w:rsidRDefault="00CC2CDF" w:rsidR="00CC2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63D" w:rsidP="0029163D" w:rsidR="0029163D">
    <w:pPr>
      <w:pStyle w:val="Zaglavlje"/>
      <w:jc w:val="right"/>
    </w:pPr>
    <w:r>
      <w:tab/>
    </w:r>
    <w:r>
      <w:tab/>
      <w:t>8 St-596/13-79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63D" w:rsidP="00A45EAD" w:rsidR="0029163D" w:rsidRPr="0029163D">
    <w:pPr>
      <w:ind w:firstLine="708"/>
      <w:rPr>
        <w:sz w:val="20"/>
        <w:szCs w:val="20"/>
      </w:rPr>
    </w:pPr>
    <w:r w:rsidRPr="0029163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9163D" w:rsidP="00210E4E" w:rsidR="0029163D" w:rsidRPr="0029163D">
    <w:pPr>
      <w:rPr>
        <w:sz w:val="20"/>
        <w:szCs w:val="20"/>
      </w:rPr>
    </w:pPr>
    <w:r w:rsidRPr="0029163D">
      <w:rPr>
        <w:rFonts w:eastAsia="MS Mincho"/>
        <w:sz w:val="20"/>
        <w:szCs w:val="20"/>
      </w:rPr>
      <w:t>REPUBLIKA HRVATSKA</w:t>
    </w:r>
  </w:p>
  <w:p w:rsidRDefault="0029163D" w:rsidP="00210E4E" w:rsidR="0029163D" w:rsidRPr="0029163D">
    <w:pPr>
      <w:rPr>
        <w:sz w:val="20"/>
        <w:szCs w:val="20"/>
      </w:rPr>
    </w:pPr>
    <w:r w:rsidRPr="0029163D">
      <w:rPr>
        <w:rFonts w:eastAsia="MS Mincho"/>
        <w:sz w:val="20"/>
        <w:szCs w:val="20"/>
      </w:rPr>
      <w:t>TRGOVAČKI SUD U RIJECI</w:t>
    </w:r>
  </w:p>
  <w:p w:rsidRDefault="0029163D" w:rsidP="00A45EAD" w:rsidR="0029163D" w:rsidRPr="0029163D">
    <w:pPr>
      <w:rPr>
        <w:rFonts w:eastAsia="MS Mincho"/>
        <w:sz w:val="20"/>
        <w:szCs w:val="20"/>
      </w:rPr>
    </w:pPr>
    <w:r w:rsidRPr="0029163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64C33"/>
    <w:rsid w:val="00191C72"/>
    <w:rsid w:val="001C05C1"/>
    <w:rsid w:val="001D5070"/>
    <w:rsid w:val="00205A06"/>
    <w:rsid w:val="00241D24"/>
    <w:rsid w:val="00274354"/>
    <w:rsid w:val="0029163D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C4DF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60FEF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F3BFB"/>
    <w:rsid w:val="00B029EF"/>
    <w:rsid w:val="00B20414"/>
    <w:rsid w:val="00B649AB"/>
    <w:rsid w:val="00B74498"/>
    <w:rsid w:val="00B947B8"/>
    <w:rsid w:val="00BB558B"/>
    <w:rsid w:val="00C52584"/>
    <w:rsid w:val="00C57695"/>
    <w:rsid w:val="00C7136A"/>
    <w:rsid w:val="00C741AF"/>
    <w:rsid w:val="00C97834"/>
    <w:rsid w:val="00CB6FCF"/>
    <w:rsid w:val="00CC2CD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47CB8"/>
    <w:rsid w:val="00F8251E"/>
    <w:rsid w:val="00F90F1A"/>
    <w:rsid w:val="00F95F67"/>
    <w:rsid w:val="00FF3DD5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446</properties:Words>
  <properties:Characters>2344</properties:Characters>
  <properties:Lines>65</properties:Lines>
  <properties:Paragraphs>17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2018-02-08T13:45:00Z</dcterms:created>
  <dc:creator>M San Grupa</dc:creator>
  <cp:lastModifiedBy>Renata Valić</cp:lastModifiedBy>
  <cp:lastPrinted>2015-02-20T07:31:00Z</cp:lastPrinted>
  <dcterms:modified xmlns:xsi="http://www.w3.org/2001/XMLSchema-instance" xsi:type="dcterms:W3CDTF">2018-04-20T07:12:00Z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trošak stečajnom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