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10a7" w14:paraId="a2310a7" w:rsidRDefault="00F61A35" w:rsidP="00F61A35" w:rsidR="00F61A35">
      <w:pPr>
        <w:jc w:val="right"/>
        <w15:collapsed w:val="false"/>
      </w:pPr>
      <w:r>
        <w:t>Broj: St-</w:t>
      </w:r>
      <w:r w:rsidR="00FE781D">
        <w:t>1460/17-19</w:t>
      </w:r>
    </w:p>
    <w:p w:rsidRDefault="00F61A35" w:rsidP="00F61A35" w:rsidR="00F61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A35" w:rsidP="00F61A35" w:rsidR="00F61A35"/>
    <w:p w:rsidRDefault="00F61A35" w:rsidP="00F61A35" w:rsidR="00F61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F61A35" w:rsidP="00F61A35" w:rsidR="00F61A35"/>
    <w:p w:rsidRDefault="00F61A35" w:rsidP="00F61A35" w:rsidR="00F61A35">
      <w:pPr>
        <w:jc w:val="center"/>
      </w:pPr>
      <w:r>
        <w:t>R E P U B L I K A  H R V A T S K A</w:t>
      </w:r>
    </w:p>
    <w:p w:rsidRDefault="00F61A35" w:rsidP="00F61A35" w:rsidR="00F61A35">
      <w:pPr>
        <w:jc w:val="center"/>
      </w:pPr>
    </w:p>
    <w:p w:rsidRDefault="00F61A35" w:rsidP="00F61A35" w:rsidR="00F61A35">
      <w:pPr>
        <w:jc w:val="center"/>
      </w:pPr>
      <w:r>
        <w:t>R J E Š E N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  <w:r>
        <w:tab/>
        <w:t xml:space="preserve">Trgovački sud u Osijeku, po stečajnoj sutkinji Nadi Roso, u stečajnom predmetu </w:t>
      </w:r>
      <w:r>
        <w:rPr>
          <w:b/>
        </w:rPr>
        <w:t xml:space="preserve"> </w:t>
      </w:r>
      <w:r>
        <w:t>nad dužnikom</w:t>
      </w:r>
      <w:r>
        <w:rPr>
          <w:b/>
        </w:rPr>
        <w:t xml:space="preserve"> </w:t>
      </w:r>
      <w:r w:rsidR="00FE781D">
        <w:rPr>
          <w:b/>
        </w:rPr>
        <w:t>ANNINO-SPORTSKA UDRUGA AMATERA LJUBITELJA PIKADA, Osijek, Svete Ane 85, Reg. broj: 14003751, OIB: 64829371161</w:t>
      </w:r>
      <w:r>
        <w:rPr>
          <w:b/>
        </w:rPr>
        <w:t>,</w:t>
      </w:r>
      <w:r>
        <w:t xml:space="preserve"> dana </w:t>
      </w:r>
      <w:r w:rsidR="00FE781D">
        <w:t>23. travnja</w:t>
      </w:r>
      <w:r>
        <w:t xml:space="preserve"> 2018. g.,</w:t>
      </w:r>
    </w:p>
    <w:p w:rsidRDefault="00F61A35" w:rsidP="00F61A35" w:rsidR="00F61A35">
      <w:pPr>
        <w:tabs>
          <w:tab w:pos="5610" w:val="left"/>
        </w:tabs>
        <w:jc w:val="both"/>
      </w:pPr>
      <w:r>
        <w:tab/>
      </w:r>
    </w:p>
    <w:p w:rsidRDefault="00F61A35" w:rsidP="00F61A35" w:rsidR="00F61A35">
      <w:pPr>
        <w:jc w:val="center"/>
      </w:pPr>
      <w:r>
        <w:t>r i j e š i o 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ab/>
        <w:t xml:space="preserve">Određuje se ročište radi ispitivanja uvjeta o otvaranju stečajnog postupka nad dužnikom </w:t>
      </w:r>
      <w:r w:rsidR="00FE781D">
        <w:rPr>
          <w:b/>
        </w:rPr>
        <w:t>ANNINO-SPORTSKA UDRUGA AMATERA LJUBITELJA PIKADA, Osijek, Svete Ane 85, Reg. broj: 14003751, OIB: 64829371161</w:t>
      </w:r>
      <w:r>
        <w:t>, za dan</w:t>
      </w:r>
    </w:p>
    <w:p w:rsidRDefault="00F61A35" w:rsidP="00F61A35" w:rsidR="00F61A35">
      <w:pPr>
        <w:jc w:val="both"/>
      </w:pPr>
    </w:p>
    <w:p w:rsidRDefault="00FE781D" w:rsidP="00F61A35" w:rsidR="00F61A35">
      <w:pPr>
        <w:jc w:val="center"/>
        <w:rPr>
          <w:b/>
        </w:rPr>
      </w:pPr>
      <w:r>
        <w:rPr>
          <w:b/>
        </w:rPr>
        <w:t>29. svibanj</w:t>
      </w:r>
      <w:r w:rsidR="00F61A35">
        <w:rPr>
          <w:b/>
        </w:rPr>
        <w:t xml:space="preserve"> 2018. g. u </w:t>
      </w:r>
      <w:r>
        <w:rPr>
          <w:b/>
        </w:rPr>
        <w:t>10</w:t>
      </w:r>
      <w:r w:rsidR="00F61A35">
        <w:rPr>
          <w:b/>
        </w:rPr>
        <w:t>,00 sati</w:t>
      </w:r>
    </w:p>
    <w:p w:rsidRDefault="00F61A35" w:rsidP="00F61A35" w:rsidR="00F61A35">
      <w:pPr>
        <w:jc w:val="center"/>
        <w:rPr>
          <w:b/>
        </w:rPr>
      </w:pPr>
    </w:p>
    <w:p w:rsidRDefault="00F61A35" w:rsidP="00F61A35" w:rsidR="00F61A35">
      <w:pPr>
        <w:jc w:val="both"/>
      </w:pPr>
      <w:r>
        <w:rPr>
          <w:b/>
        </w:rPr>
        <w:t xml:space="preserve"> </w:t>
      </w:r>
      <w:r>
        <w:t>u Trgovačkom sudu u Osijeku, Zagrebačka broj 2, soba broj 36/II te se na isto pozivaju:</w:t>
      </w: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>- ŽDO Osijek</w:t>
      </w:r>
    </w:p>
    <w:p w:rsidRDefault="00F61A35" w:rsidP="00B74407" w:rsidR="00B74407">
      <w:pPr>
        <w:tabs>
          <w:tab w:pos="6300" w:val="left"/>
        </w:tabs>
        <w:jc w:val="both"/>
      </w:pPr>
      <w:r>
        <w:t xml:space="preserve">- dužnik </w:t>
      </w:r>
      <w:r w:rsidR="00FE781D" w:rsidRPr="00FE781D">
        <w:t>ANNINO-SPORTSKA UDRUGA AMATERA LJUBITELJA PIKADA, Osijek, Svete Ane 85,</w:t>
      </w:r>
      <w:r w:rsidR="00FE781D">
        <w:rPr>
          <w:b/>
        </w:rPr>
        <w:t xml:space="preserve"> </w:t>
      </w:r>
    </w:p>
    <w:p w:rsidRDefault="00F61A35" w:rsidP="00F17F1F" w:rsidR="00F61A35">
      <w:pPr>
        <w:tabs>
          <w:tab w:pos="354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</w:t>
      </w:r>
      <w:r w:rsidR="00FE781D">
        <w:t xml:space="preserve">Zlatko </w:t>
      </w:r>
      <w:proofErr w:type="spellStart"/>
      <w:r w:rsidR="00FE781D">
        <w:t>Markasović</w:t>
      </w:r>
      <w:proofErr w:type="spellEnd"/>
      <w:r w:rsidR="00FE781D">
        <w:t xml:space="preserve"> Osijeka, Vijenac Ivana Meštrovića 50</w:t>
      </w:r>
    </w:p>
    <w:p w:rsidRDefault="00F17F1F" w:rsidP="00F17F1F" w:rsidR="00F17F1F">
      <w:pPr>
        <w:tabs>
          <w:tab w:pos="3540" w:val="left"/>
        </w:tabs>
        <w:jc w:val="both"/>
      </w:pPr>
    </w:p>
    <w:p w:rsidRDefault="00F17F1F" w:rsidP="00F17F1F" w:rsidR="00F17F1F">
      <w:pPr>
        <w:tabs>
          <w:tab w:pos="3540" w:val="left"/>
        </w:tabs>
        <w:jc w:val="both"/>
      </w:pPr>
    </w:p>
    <w:p w:rsidRDefault="00F61A35" w:rsidP="00F61A35" w:rsidR="00F61A35">
      <w:pPr>
        <w:tabs>
          <w:tab w:pos="4392" w:val="center"/>
          <w:tab w:pos="6450" w:val="left"/>
        </w:tabs>
      </w:pPr>
      <w:r>
        <w:rPr>
          <w:b/>
        </w:rPr>
        <w:tab/>
      </w:r>
      <w:r>
        <w:t xml:space="preserve">U Osijeku </w:t>
      </w:r>
      <w:r w:rsidR="00FE781D">
        <w:t>23. travnja</w:t>
      </w:r>
      <w:r>
        <w:t xml:space="preserve"> 2018. g.</w:t>
      </w:r>
    </w:p>
    <w:p w:rsidRDefault="00F61A35" w:rsidP="00F61A35" w:rsidR="00F61A35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F61A35" w:rsidP="00F61A35" w:rsidR="00F61A35">
      <w:pPr>
        <w:tabs>
          <w:tab w:pos="5786" w:val="left"/>
        </w:tabs>
      </w:pPr>
    </w:p>
    <w:p w:rsidRDefault="00F61A35" w:rsidP="00F61A35" w:rsidR="00F61A35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61A35" w:rsidP="00F61A35" w:rsidR="00F61A3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 xml:space="preserve">       NADA ROSO</w:t>
      </w:r>
    </w:p>
    <w:p w:rsidRDefault="00F61A35" w:rsidP="00F61A35" w:rsidR="00F61A35">
      <w:pPr>
        <w:jc w:val="both"/>
      </w:pPr>
    </w:p>
    <w:p w:rsidRDefault="00F61A35" w:rsidP="00F61A35" w:rsidR="00F61A35">
      <w:pPr>
        <w:pStyle w:val="Tijeloteksta"/>
        <w:ind w:left="360"/>
        <w:jc w:val="left"/>
      </w:pPr>
    </w:p>
    <w:p w:rsidRDefault="00F61A35" w:rsidP="00F61A35" w:rsidR="00F61A35">
      <w:pPr>
        <w:ind w:left="360"/>
        <w:jc w:val="both"/>
      </w:pPr>
      <w:r>
        <w:t>DNA:</w:t>
      </w:r>
    </w:p>
    <w:p w:rsidRDefault="00B74407" w:rsidP="00B74407" w:rsidR="00B74407">
      <w:pPr>
        <w:pStyle w:val="Odlomakpopisa"/>
        <w:numPr>
          <w:ilvl w:val="0"/>
          <w:numId w:val="20"/>
        </w:numPr>
        <w:jc w:val="both"/>
      </w:pPr>
      <w:r>
        <w:t>ŽDO Osijek</w:t>
      </w:r>
    </w:p>
    <w:p w:rsidRDefault="00B74407" w:rsidP="00F61A35" w:rsidR="00FE781D" w:rsidRPr="00FE781D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r>
        <w:t xml:space="preserve">dužnik </w:t>
      </w:r>
      <w:r w:rsidR="00FE781D" w:rsidRPr="00FE781D">
        <w:t>ANNINO-SPORTSKA UDRUGA AMATERA LJUBITELJ</w:t>
      </w:r>
      <w:r w:rsidR="00FE781D">
        <w:t>A PIKADA, Osijek, Svete Ane 85</w:t>
      </w:r>
    </w:p>
    <w:p w:rsidRDefault="00B74407" w:rsidP="00F61A35" w:rsidR="00FE781D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proofErr w:type="spellStart"/>
      <w:r>
        <w:t>priv</w:t>
      </w:r>
      <w:proofErr w:type="spellEnd"/>
      <w:r>
        <w:t xml:space="preserve">. st. uprav. </w:t>
      </w:r>
      <w:r w:rsidR="00FE781D">
        <w:t xml:space="preserve">Zlatko </w:t>
      </w:r>
      <w:proofErr w:type="spellStart"/>
      <w:r w:rsidR="00FE781D">
        <w:t>Markasović</w:t>
      </w:r>
      <w:proofErr w:type="spellEnd"/>
      <w:r w:rsidR="00FE781D">
        <w:t xml:space="preserve"> Osijeka, Vijenac Ivana Meštrovića 50</w:t>
      </w:r>
    </w:p>
    <w:p w:rsidRDefault="00F61A35" w:rsidP="00F61A35" w:rsidR="00F61A35">
      <w:pPr>
        <w:pStyle w:val="Odlomakpopisa"/>
        <w:numPr>
          <w:ilvl w:val="0"/>
          <w:numId w:val="20"/>
        </w:numPr>
        <w:tabs>
          <w:tab w:pos="3570" w:val="left"/>
        </w:tabs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R-</w:t>
      </w:r>
      <w:r w:rsidR="00FE781D">
        <w:t>29.5.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F24F11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74407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17F1F"/>
    <w:rsid w:val="00F24F11"/>
    <w:rsid w:val="00F36B85"/>
    <w:rsid w:val="00F44208"/>
    <w:rsid w:val="00F46E60"/>
    <w:rsid w:val="00F5246D"/>
    <w:rsid w:val="00F61A35"/>
    <w:rsid w:val="00F65B43"/>
    <w:rsid w:val="00F73514"/>
    <w:rsid w:val="00F82537"/>
    <w:rsid w:val="00F83779"/>
    <w:rsid w:val="00FE71D3"/>
    <w:rsid w:val="00FE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F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F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1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E7761-1F7F-47BC-90ED-D0E285B5B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949</properties:Characters>
  <properties:Lines>67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2018-04-23T10:08:00Z</cp:lastPrinted>
  <dcterms:modified xmlns:xsi="http://www.w3.org/2001/XMLSchema-instance" xsi:type="dcterms:W3CDTF">2018-04-23T10:09:00Z</dcterms:modified>
  <cp:revision>23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