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83cd" w14:paraId="47d83c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C5589" w:rsidP="00DC5589" w:rsidR="00DC5589">
      <w:pPr>
        <w:pStyle w:val="Bezproreda"/>
        <w:ind w:firstLine="708" w:left="4956"/>
      </w:pPr>
      <w:r>
        <w:t>1  St-1065/2016-5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  <w:jc w:val="center"/>
      </w:pPr>
      <w:r>
        <w:t>R J E Š E N J E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  <w:r>
        <w:t xml:space="preserve">TRGOVAČKI SUD U BJELOVARU po sucu pojedincu Branki Pleskalt, u predmetu stečaja nad trgovačkim društvom TARTARUS d.o.o. za usluge ZAGREB, Ilica 280 B, OIB: 81540199495,  temeljem odredbe članka 342, stavak l. Zakona o parničnom postupku, dana  13. siječnja  2017. godine 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  <w:jc w:val="center"/>
      </w:pPr>
      <w:r>
        <w:t>r i j e š i o     j e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  <w:r>
        <w:t xml:space="preserve">I Ispravlja se  Rješenje  ovog suda broj: 1 St-1065/2016-3 od  2.  siječnja  2017. godine i to na način da  u glavi rješenja i pod </w:t>
      </w:r>
      <w:proofErr w:type="spellStart"/>
      <w:r>
        <w:t>toč</w:t>
      </w:r>
      <w:proofErr w:type="spellEnd"/>
      <w:r>
        <w:t>. I. i II izreke,  umjesto naziva dužnika „TARTAURS d.o.o. …“ ….treba stajati ……..“TARTARUS d.o.o. “.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  <w:r>
        <w:t>II  U ostalom dijelu  Rješenje ostaje neizmijenjeno.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  <w:jc w:val="center"/>
      </w:pPr>
      <w:r>
        <w:t>Obrazloženje</w:t>
      </w:r>
    </w:p>
    <w:p w:rsidRDefault="00DC5589" w:rsidP="00DC5589" w:rsidR="00DC5589">
      <w:pPr>
        <w:pStyle w:val="Bezproreda"/>
        <w:jc w:val="center"/>
      </w:pPr>
    </w:p>
    <w:p w:rsidRDefault="00DC5589" w:rsidP="00DC5589" w:rsidR="00DC5589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  <w:r>
        <w:t>U Bjelovaru,  13. siječnja   2017.</w:t>
      </w:r>
    </w:p>
    <w:p w:rsidRDefault="00DC5589" w:rsidP="00DC5589" w:rsidR="00DC55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</w:p>
    <w:p w:rsidRDefault="00DC5589" w:rsidP="00DC5589" w:rsidR="00DC558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C5589" w:rsidP="00DC5589" w:rsidR="00DC5589">
      <w:pPr>
        <w:pStyle w:val="Bezproreda"/>
      </w:pPr>
      <w:r>
        <w:t>Dna: dužniku- putem e-oglasne ploče</w:t>
      </w:r>
    </w:p>
    <w:p w:rsidRDefault="00DC5589" w:rsidP="00DC5589" w:rsidR="00DC5589">
      <w:pPr>
        <w:pStyle w:val="Bezproreda"/>
      </w:pPr>
      <w:r>
        <w:t xml:space="preserve">         Sc. pravomoćn</w:t>
      </w:r>
      <w:r>
        <w:t>o</w:t>
      </w:r>
      <w:r>
        <w:t>s</w:t>
      </w:r>
      <w:r>
        <w:t>t</w:t>
      </w:r>
    </w:p>
    <w:p w:rsidRDefault="00DC5589" w:rsidP="00DC5589" w:rsidR="00DA0242">
      <w:pPr>
        <w:pStyle w:val="Bezproreda"/>
      </w:pPr>
      <w:r>
        <w:t>Bjelovar, 13. 01. 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589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7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St-1065/2016-5</izvorni_sadrzaj>
    <derivirana_varijabla naziv="DomainObject.Oznaka_1">St-1065/2016-5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Tartarus d.o.o.</izvorni_sadrzaj>
    <derivirana_varijabla naziv="DomainObject.Predmet.ProtustrankaFormated_1">  Tartarus d.o.o.</derivirana_varijabla>
  </DomainObject.Predmet.ProtustrankaFormated>
  <DomainObject.Predmet.ProtustrankaFormatedOIB>
    <izvorni_sadrzaj>  Tartarus d.o.o., OIB 81540199495</izvorni_sadrzaj>
    <derivirana_varijabla naziv="DomainObject.Predmet.ProtustrankaFormatedOIB_1">  Tartarus d.o.o., OIB 81540199495</derivirana_varijabla>
  </DomainObject.Predmet.ProtustrankaFormatedOIB>
  <DomainObject.Predmet.ProtustrankaFormatedWithAdress>
    <izvorni_sadrzaj> Tartarus d.o.o., Ilica 280 B, 10000 Zagreb</izvorni_sadrzaj>
    <derivirana_varijabla naziv="DomainObject.Predmet.ProtustrankaFormatedWithAdress_1"> Tartarus d.o.o., Ilica 280 B, 10000 Zagreb</derivirana_varijabla>
  </DomainObject.Predmet.ProtustrankaFormatedWithAdress>
  <DomainObject.Predmet.ProtustrankaFormatedWithAdressOIB>
    <izvorni_sadrzaj> Tartarus d.o.o., OIB 81540199495, Ilica 280 B, 10000 Zagreb</izvorni_sadrzaj>
    <derivirana_varijabla naziv="DomainObject.Predmet.ProtustrankaFormatedWithAdressOIB_1"> Tartarus d.o.o., OIB 81540199495, Ilica 280 B, 10000 Zagreb</derivirana_varijabla>
  </DomainObject.Predmet.ProtustrankaFormatedWithAdressOIB>
  <DomainObject.Predmet.ProtustrankaWithAdress>
    <izvorni_sadrzaj>Tartarus d.o.o. Ilica 280 B, 10000 Zagreb</izvorni_sadrzaj>
    <derivirana_varijabla naziv="DomainObject.Predmet.ProtustrankaWithAdress_1">Tartarus d.o.o. Ilica 280 B, 10000 Zagreb</derivirana_varijabla>
  </DomainObject.Predmet.ProtustrankaWithAdress>
  <DomainObject.Predmet.ProtustrankaWithAdressOIB>
    <izvorni_sadrzaj>Tartarus d.o.o., OIB 81540199495, Ilica 280 B, 10000 Zagreb</izvorni_sadrzaj>
    <derivirana_varijabla naziv="DomainObject.Predmet.ProtustrankaWithAdressOIB_1">Tartarus d.o.o., OIB 81540199495, Ilica 280 B, 10000 Zagreb</derivirana_varijabla>
  </DomainObject.Predmet.ProtustrankaWithAdressOIB>
  <DomainObject.Predmet.ProtustrankaNazivFormated>
    <izvorni_sadrzaj>Tartarus d.o.o.</izvorni_sadrzaj>
    <derivirana_varijabla naziv="DomainObject.Predmet.ProtustrankaNazivFormated_1">Tartarus d.o.o.</derivirana_varijabla>
  </DomainObject.Predmet.ProtustrankaNazivFormated>
  <DomainObject.Predmet.ProtustrankaNazivFormatedOIB>
    <izvorni_sadrzaj>Tartarus d.o.o., OIB 81540199495</izvorni_sadrzaj>
    <derivirana_varijabla naziv="DomainObject.Predmet.ProtustrankaNazivFormatedOIB_1">Tartarus d.o.o., OIB 81540199495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Tartarus d.o.o.</item>
    </izvorni_sadrzaj>
    <derivirana_varijabla naziv="DomainObject.Predmet.ProtuStrankaListFormated_1">
      <item>Tartarus d.o.o.</item>
    </derivirana_varijabla>
  </DomainObject.Predmet.ProtuStrankaListFormated>
  <DomainObject.Predmet.ProtuStrankaListFormatedOIB>
    <izvorni_sadrzaj>
      <item>Tartarus d.o.o., OIB 81540199495</item>
    </izvorni_sadrzaj>
    <derivirana_varijabla naziv="DomainObject.Predmet.ProtuStrankaListFormatedOIB_1">
      <item>Tartarus d.o.o., OIB 81540199495</item>
    </derivirana_varijabla>
  </DomainObject.Predmet.ProtuStrankaListFormatedOIB>
  <DomainObject.Predmet.ProtuStrankaListFormatedWithAdress>
    <izvorni_sadrzaj>
      <item>Tartarus d.o.o., Ilica 280 B, 10000 Zagreb</item>
    </izvorni_sadrzaj>
    <derivirana_varijabla naziv="DomainObject.Predmet.ProtuStrankaListFormatedWithAdress_1">
      <item>Tartarus d.o.o., Ilica 280 B, 10000 Zagreb</item>
    </derivirana_varijabla>
  </DomainObject.Predmet.ProtuStrankaListFormatedWithAdress>
  <DomainObject.Predmet.ProtuStrankaListFormatedWithAdressOIB>
    <izvorni_sadrzaj>
      <item>Tartarus d.o.o., OIB 81540199495, Ilica 280 B, 10000 Zagreb</item>
    </izvorni_sadrzaj>
    <derivirana_varijabla naziv="DomainObject.Predmet.ProtuStrankaListFormatedWithAdressOIB_1">
      <item>Tartarus d.o.o., OIB 81540199495, Ilica 280 B, 10000 Zagreb</item>
    </derivirana_varijabla>
  </DomainObject.Predmet.ProtuStrankaListFormatedWithAdressOIB>
  <DomainObject.Predmet.ProtuStrankaListNazivFormated>
    <izvorni_sadrzaj>
      <item>Tartarus d.o.o.</item>
    </izvorni_sadrzaj>
    <derivirana_varijabla naziv="DomainObject.Predmet.ProtuStrankaListNazivFormated_1">
      <item>Tartarus d.o.o.</item>
    </derivirana_varijabla>
  </DomainObject.Predmet.ProtuStrankaListNazivFormated>
  <DomainObject.Predmet.ProtuStrankaListNazivFormatedOIB>
    <izvorni_sadrzaj>
      <item>Tartarus d.o.o., OIB 81540199495</item>
    </izvorni_sadrzaj>
    <derivirana_varijabla naziv="DomainObject.Predmet.ProtuStrankaListNazivFormatedOIB_1">
      <item>Tartarus d.o.o., OIB 81540199495</item>
    </derivirana_varijabla>
  </DomainObject.Predmet.ProtuStrankaListNazivFormatedOIB>
  <DomainObject.Predmet.OstaliListFormated>
    <izvorni_sadrzaj>
      <item>Robert Noršić</item>
      <item>ŽDO U BJELOVARU</item>
      <item>POREZNA UPRAVA U ZAGREBU</item>
    </izvorni_sadrzaj>
    <derivirana_varijabla naziv="DomainObject.Predmet.OstaliListFormated_1">
      <item>Robert Noršić</item>
      <item>ŽDO U BJELOVARU</item>
      <item>POREZNA UPRAVA U ZAGREBU</item>
    </derivirana_varijabla>
  </DomainObject.Predmet.OstaliListFormated>
  <DomainObject.Predmet.OstaliListFormatedOIB>
    <izvorni_sadrzaj>
      <item>Robert Noršić, OIB 49953638288</item>
      <item>ŽDO U BJELOVARU</item>
      <item>POREZNA UPRAVA U ZAGREBU</item>
    </izvorni_sadrzaj>
    <derivirana_varijabla naziv="DomainObject.Predmet.OstaliListFormatedOIB_1">
      <item>Robert Noršić, OIB 49953638288</item>
      <item>ŽDO U BJELOVARU</item>
      <item>POREZNA UPRAVA U ZAGREBU</item>
    </derivirana_varijabla>
  </DomainObject.Predmet.OstaliListFormatedOIB>
  <DomainObject.Predmet.OstaliListFormatedWithAdress>
    <izvorni_sadrzaj>
      <item>Robert Noršić, Ilica 280 B., 10000 Zagreb</item>
      <item>ŽDO U BJELOVARU</item>
      <item>POREZNA UPRAVA U ZAGREBU</item>
    </izvorni_sadrzaj>
    <derivirana_varijabla naziv="DomainObject.Predmet.OstaliListFormatedWithAdress_1">
      <item>Robert Noršić, Ilica 280 B., 10000 Zagreb</item>
      <item>ŽDO U BJELOVARU</item>
      <item>POREZNA UPRAVA U ZAGREBU</item>
    </derivirana_varijabla>
  </DomainObject.Predmet.OstaliListFormatedWithAdress>
  <DomainObject.Predmet.OstaliListFormatedWithAdressOIB>
    <izvorni_sadrzaj>
      <item>Robert Noršić, OIB 49953638288, Ilica 280 B., 10000 Zagreb</item>
      <item>ŽDO U BJELOVARU</item>
      <item>POREZNA UPRAVA U ZAGREBU</item>
    </izvorni_sadrzaj>
    <derivirana_varijabla naziv="DomainObject.Predmet.OstaliListFormatedWithAdressOIB_1">
      <item>Robert Noršić, OIB 49953638288, Ilica 280 B., 10000 Zagreb</item>
      <item>ŽDO U BJELOVARU</item>
      <item>POREZNA UPRAVA U ZAGREBU</item>
    </derivirana_varijabla>
  </DomainObject.Predmet.OstaliListFormatedWithAdressOIB>
  <DomainObject.Predmet.OstaliListNazivFormated>
    <izvorni_sadrzaj>
      <item>Robert Noršić</item>
      <item>ŽDO U BJELOVARU</item>
      <item>POREZNA UPRAVA U ZAGREBU</item>
    </izvorni_sadrzaj>
    <derivirana_varijabla naziv="DomainObject.Predmet.OstaliListNazivFormated_1">
      <item>Robert Noršić</item>
      <item>ŽDO U BJELOVARU</item>
      <item>POREZNA UPRAVA U ZAGREBU</item>
    </derivirana_varijabla>
  </DomainObject.Predmet.OstaliListNazivFormated>
  <DomainObject.Predmet.OstaliListNazivFormatedOIB>
    <izvorni_sadrzaj>
      <item>Robert Noršić, OIB 49953638288</item>
      <item>ŽDO U BJELOVARU</item>
      <item>POREZNA UPRAVA U ZAGREBU</item>
    </izvorni_sadrzaj>
    <derivirana_varijabla naziv="DomainObject.Predmet.OstaliListNazivFormatedOIB_1">
      <item>Robert Noršić, OIB 49953638288</item>
      <item>ŽDO U BJELOVARU</item>
      <item>POREZNA UPRAVA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St-1065/2016-5</izvorni_sadrzaj>
    <derivirana_varijabla naziv="DomainObject.PoslovniBrojDokumenta_1">St-1065/2016-5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Tartarus d.o.o.</izvorni_sadrzaj>
    <derivirana_varijabla naziv="DomainObject.Predmet.ProtustrankaIDrugi_1">Tartarus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Tartarus d.o.o., OIB 81540199495, Ilica 280 B, 10000 Zagreb</izvorni_sadrzaj>
    <derivirana_varijabla naziv="DomainObject.Predmet.ProtustrankaIDrugiAdressOIB_1">Tartarus d.o.o., OIB 81540199495, Ilica 280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2017.</izvorni_sadrzaj>
    <derivirana_varijabla naziv="DomainObject.Predmet.OdlukaRjesenje.DatumDonosenjaOdluke_1">2.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St-1065/2016-3</izvorni_sadrzaj>
    <derivirana_varijabla naziv="DomainObject.Predmet.OdlukaRjesenje.Oznaka_1">St-1065/2016-3</derivirana_varijabla>
  </DomainObject.Predmet.OdlukaRjesenje.Oznaka>
  <DomainObject.Predmet.SudioniciListNaziv>
    <izvorni_sadrzaj>
      <item>Tartarus d.o.o.</item>
      <item>FINA Regionalni centar Zagreb</item>
      <item>Robert Noršić</item>
      <item>ŽDO U BJELOVARU</item>
      <item>POREZNA UPRAVA U ZAGREBU</item>
    </izvorni_sadrzaj>
    <derivirana_varijabla naziv="DomainObject.Predmet.SudioniciListNaziv_1">
      <item>Tartarus d.o.o.</item>
      <item>FINA Regionalni centar Zagreb</item>
      <item>Robert Noršić</item>
      <item>ŽDO U BJELOVARU</item>
      <item>POREZNA UPRAVA U ZAGREBU</item>
    </derivirana_varijabla>
  </DomainObject.Predmet.SudioniciListNaziv>
  <DomainObject.Predmet.SudioniciListAdressOIB>
    <izvorni_sadrzaj>
      <item>Tartarus d.o.o., OIB 81540199495, Ilica 280 B,10000 Zagreb</item>
      <item>FINA Regionalni centar Zagreb, OIB 85821130368, Trg svibanjskih žrtava 1995. br. 1,10000 Zagreb</item>
      <item>Robert Noršić, OIB 49953638288, Ilica 280 B.,10000 Zagreb</item>
      <item>ŽDO U BJELOVARU</item>
      <item>POREZNA UPRAVA U ZAGREBU</item>
    </izvorni_sadrzaj>
    <derivirana_varijabla naziv="DomainObject.Predmet.SudioniciListAdressOIB_1">
      <item>Tartarus d.o.o., OIB 81540199495, Ilica 280 B,10000 Zagreb</item>
      <item>FINA Regionalni centar Zagreb, OIB 85821130368, Trg svibanjskih žrtava 1995. br. 1,10000 Zagreb</item>
      <item>Robert Noršić, OIB 49953638288, Ilica 280 B.,10000 Zagreb</item>
      <item>ŽDO U BJELOVARU</item>
      <item>POREZNA UPRAVA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5607B-8561-42F7-98D2-6B5A7FF3A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933</properties:Characters>
  <properties:Lines>43</properties:Lines>
  <properties:Paragraphs>16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2017-01-13T12:13:00Z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St-1065/2016-5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