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80da5" w14:paraId="9e80da5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CC637C">
        <w:t>694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CC637C">
        <w:t>19</w:t>
      </w:r>
      <w:r>
        <w:t xml:space="preserve">. </w:t>
      </w:r>
      <w:r w:rsidR="00ED3B5D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CC637C">
        <w:t>DULCIS ZARA</w:t>
      </w:r>
      <w:r w:rsidR="00742C32">
        <w:t xml:space="preserve"> d.o.o.</w:t>
      </w:r>
      <w:r w:rsidR="00311993">
        <w:t xml:space="preserve"> </w:t>
      </w:r>
      <w:r w:rsidR="006634BC">
        <w:t>sa sjedištem u</w:t>
      </w:r>
      <w:r w:rsidR="0026617C">
        <w:t xml:space="preserve"> </w:t>
      </w:r>
      <w:r w:rsidR="00ED3B5D">
        <w:t>Zadru</w:t>
      </w:r>
      <w:r w:rsidR="0026617C">
        <w:t xml:space="preserve"> (</w:t>
      </w:r>
      <w:r w:rsidR="00ED3B5D">
        <w:t>Grad Zadar</w:t>
      </w:r>
      <w:r w:rsidR="0026617C">
        <w:t xml:space="preserve">), </w:t>
      </w:r>
      <w:r w:rsidR="00CC637C">
        <w:t>Ante Starčevića 23</w:t>
      </w:r>
      <w:r w:rsidR="00912002">
        <w:t>,</w:t>
      </w:r>
      <w:r w:rsidR="00A01095">
        <w:t xml:space="preserve"> OIB: </w:t>
      </w:r>
      <w:r w:rsidR="00CC637C">
        <w:t>30988472309</w:t>
      </w:r>
      <w:r>
        <w:t xml:space="preserve">, </w:t>
      </w:r>
      <w:r w:rsidR="008C2C13">
        <w:t>8</w:t>
      </w:r>
      <w:r w:rsidR="00912002">
        <w:t xml:space="preserve">. </w:t>
      </w:r>
      <w:r w:rsidR="00ED303C">
        <w:t>travnja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CC637C">
        <w:t xml:space="preserve">DULCIS ZARA d.o.o. sa sjedištem u Zadru (Grad Zadar), Ante Starčevića 23, OIB: 30988472309 </w:t>
      </w:r>
      <w:r>
        <w:t xml:space="preserve">s danom </w:t>
      </w:r>
      <w:r w:rsidR="008C2C13">
        <w:t>8</w:t>
      </w:r>
      <w:r>
        <w:t xml:space="preserve">. </w:t>
      </w:r>
      <w:r w:rsidR="00ED303C">
        <w:t>travnja</w:t>
      </w:r>
      <w:r>
        <w:t xml:space="preserve"> 2016. u </w:t>
      </w:r>
      <w:r w:rsidR="004F70D8">
        <w:t>09</w:t>
      </w:r>
      <w:r>
        <w:t>,</w:t>
      </w:r>
      <w:r w:rsidR="004F70D8">
        <w:t>20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FF005D" w:rsidR="007C62EB" w:rsidRPr="00FF005D">
      <w:pPr>
        <w:ind w:firstLine="705"/>
        <w:jc w:val="both"/>
      </w:pPr>
      <w:r w:rsidRPr="00FF005D">
        <w:t>II</w:t>
      </w:r>
      <w:r w:rsidR="00386298" w:rsidRPr="00FF005D">
        <w:t xml:space="preserve">. </w:t>
      </w:r>
      <w:r w:rsidR="00193657" w:rsidRPr="00FF005D">
        <w:t>Stečajnim upraviteljem</w:t>
      </w:r>
      <w:r w:rsidRPr="00FF005D">
        <w:t xml:space="preserve"> dužnika </w:t>
      </w:r>
      <w:r w:rsidR="00193657" w:rsidRPr="00FF005D">
        <w:t xml:space="preserve">imenuje se </w:t>
      </w:r>
      <w:r w:rsidR="00FF005D">
        <w:t>Hrvoje Kraljičković</w:t>
      </w:r>
      <w:r w:rsidR="00E41244" w:rsidRPr="00FF005D">
        <w:t xml:space="preserve"> </w:t>
      </w:r>
      <w:r w:rsidR="00FF005D" w:rsidRPr="008E37E9">
        <w:t>iz Zagreba, Trg hrvatskih velikana 4, OIB: 63875916042</w:t>
      </w:r>
      <w:r w:rsidR="00FF005D">
        <w:t>.</w:t>
      </w:r>
    </w:p>
    <w:p w:rsidRDefault="00E41244" w:rsidP="007C62EB" w:rsidR="00E41244" w:rsidRPr="001E74F1">
      <w:pPr>
        <w:jc w:val="both"/>
        <w:rPr>
          <w:b/>
        </w:rPr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CC637C">
        <w:t>DULCIS ZARA d.o.o. sa sjedištem u Zadru (Grad Zadar), Ante Starčevića 23, OIB: 30988472309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CC637C">
        <w:t>19</w:t>
      </w:r>
      <w:r w:rsidR="001322CF">
        <w:t xml:space="preserve">. </w:t>
      </w:r>
      <w:r w:rsidR="004363BE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CC637C">
        <w:t>783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CC637C">
        <w:t>404.499,93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4363BE">
        <w:t>i</w:t>
      </w:r>
      <w:r w:rsidR="007E65A6">
        <w:t>ma</w:t>
      </w:r>
      <w:r w:rsidR="001E74F1" w:rsidRPr="00CF7AC9">
        <w:t xml:space="preserve"> otvoren račun</w:t>
      </w:r>
      <w:r w:rsidR="004363BE">
        <w:t xml:space="preserve"> kod </w:t>
      </w:r>
      <w:r w:rsidR="00CC637C">
        <w:t>Partner banke</w:t>
      </w:r>
      <w:r w:rsidR="00192DCF">
        <w:t>,</w:t>
      </w:r>
      <w:r w:rsidR="00ED303C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E70238">
        <w:t>2</w:t>
      </w:r>
      <w:r w:rsidR="00CC637C">
        <w:t>8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8C2C13">
        <w:t>8</w:t>
      </w:r>
      <w:r w:rsidR="001B47CD">
        <w:t xml:space="preserve">. </w:t>
      </w:r>
      <w:r w:rsidR="00ED303C">
        <w:t>travnja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80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CC637C">
      <w:t>694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617C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363BE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4F70D8"/>
    <w:rsid w:val="00513D2B"/>
    <w:rsid w:val="00531A9C"/>
    <w:rsid w:val="0053215C"/>
    <w:rsid w:val="005439BE"/>
    <w:rsid w:val="005440C2"/>
    <w:rsid w:val="005547E0"/>
    <w:rsid w:val="00571AD1"/>
    <w:rsid w:val="005759FC"/>
    <w:rsid w:val="00583030"/>
    <w:rsid w:val="00584E27"/>
    <w:rsid w:val="00592BEA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080B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455B6"/>
    <w:rsid w:val="008503D7"/>
    <w:rsid w:val="00862CC5"/>
    <w:rsid w:val="008B5890"/>
    <w:rsid w:val="008C078D"/>
    <w:rsid w:val="008C2C13"/>
    <w:rsid w:val="008C3132"/>
    <w:rsid w:val="008D4452"/>
    <w:rsid w:val="008E4276"/>
    <w:rsid w:val="008E730C"/>
    <w:rsid w:val="009007A7"/>
    <w:rsid w:val="0090774A"/>
    <w:rsid w:val="00912002"/>
    <w:rsid w:val="009134E1"/>
    <w:rsid w:val="00913888"/>
    <w:rsid w:val="00920BCD"/>
    <w:rsid w:val="00922B9B"/>
    <w:rsid w:val="00924452"/>
    <w:rsid w:val="0092620D"/>
    <w:rsid w:val="00927C43"/>
    <w:rsid w:val="00930553"/>
    <w:rsid w:val="00946261"/>
    <w:rsid w:val="00952B68"/>
    <w:rsid w:val="00957499"/>
    <w:rsid w:val="00961CAB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9763D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C637C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D303C"/>
    <w:rsid w:val="00ED3B5D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05D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0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8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8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8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8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0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8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8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8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8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DULCIS ZARA, društvo s ograničenom odgovornošću za trgovinu i usluge</izvorni_sadrzaj>
    <derivirana_varijabla naziv="DomainObject.Predmet.ProtustrankaFormated_1">  DULCIS ZARA, društvo s ograničenom odgovornošću za trgovinu i usluge</derivirana_varijabla>
  </DomainObject.Predmet.ProtustrankaFormated>
  <DomainObject.Predmet.ProtustrankaFormatedOIB>
    <izvorni_sadrzaj>  DULCIS ZARA, društvo s ograničenom odgovornošću za trgovinu i usluge, OIB 30988472309</izvorni_sadrzaj>
    <derivirana_varijabla naziv="DomainObject.Predmet.ProtustrankaFormatedOIB_1">  DULCIS ZARA, društvo s ograničenom odgovornošću za trgovinu i usluge, OIB 30988472309</derivirana_varijabla>
  </DomainObject.Predmet.ProtustrankaFormatedOIB>
  <DomainObject.Predmet.ProtustrankaFormatedWithAdress>
    <izvorni_sadrzaj> DULCIS ZARA, društvo s ograničenom odgovornošću za trgovinu i usluge, Ante Starčevića 23, 23000 Zadar</izvorni_sadrzaj>
    <derivirana_varijabla naziv="DomainObject.Predmet.ProtustrankaFormatedWithAdress_1"> DULCIS ZARA, društvo s ograničenom odgovornošću za trgovinu i usluge, Ante Starčevića 23, 23000 Zadar</derivirana_varijabla>
  </DomainObject.Predmet.ProtustrankaFormatedWithAdress>
  <DomainObject.Predmet.ProtustrankaFormatedWithAdressOIB>
    <izvorni_sadrzaj> DULCIS ZARA, društvo s ograničenom odgovornošću za trgovinu i usluge, OIB 30988472309, Ante Starčevića 23, 23000 Zadar</izvorni_sadrzaj>
    <derivirana_varijabla naziv="DomainObject.Predmet.ProtustrankaFormatedWithAdressOIB_1"> DULCIS ZARA, društvo s ograničenom odgovornošću za trgovinu i usluge, OIB 30988472309, Ante Starčevića 23, 23000 Zadar</derivirana_varijabla>
  </DomainObject.Predmet.ProtustrankaFormatedWithAdressOIB>
  <DomainObject.Predmet.ProtustrankaWithAdress>
    <izvorni_sadrzaj>DULCIS ZARA, društvo s ograničenom odgovornošću za trgovinu i usluge Ante Starčevića 23, 23000 Zadar</izvorni_sadrzaj>
    <derivirana_varijabla naziv="DomainObject.Predmet.ProtustrankaWithAdress_1">DULCIS ZARA, društvo s ograničenom odgovornošću za trgovinu i usluge Ante Starčevića 23, 23000 Zadar</derivirana_varijabla>
  </DomainObject.Predmet.ProtustrankaWithAdress>
  <DomainObject.Predmet.ProtustrankaWithAdressOIB>
    <izvorni_sadrzaj>DULCIS ZARA, društvo s ograničenom odgovornošću za trgovinu i usluge, OIB 30988472309, Ante Starčevića 23, 23000 Zadar</izvorni_sadrzaj>
    <derivirana_varijabla naziv="DomainObject.Predmet.ProtustrankaWithAdressOIB_1">DULCIS ZARA, društvo s ograničenom odgovornošću za trgovinu i usluge, OIB 30988472309, Ante Starčevića 23, 23000 Zadar</derivirana_varijabla>
  </DomainObject.Predmet.ProtustrankaWithAdressOIB>
  <DomainObject.Predmet.ProtustrankaNazivFormated>
    <izvorni_sadrzaj>DULCIS ZARA, društvo s ograničenom odgovornošću za trgovinu i usluge</izvorni_sadrzaj>
    <derivirana_varijabla naziv="DomainObject.Predmet.ProtustrankaNazivFormated_1">DULCIS ZARA, društvo s ograničenom odgovornošću za trgovinu i usluge</derivirana_varijabla>
  </DomainObject.Predmet.ProtustrankaNazivFormated>
  <DomainObject.Predmet.ProtustrankaNazivFormatedOIB>
    <izvorni_sadrzaj>DULCIS ZARA, društvo s ograničenom odgovornošću za trgovinu i usluge, OIB 30988472309</izvorni_sadrzaj>
    <derivirana_varijabla naziv="DomainObject.Predmet.ProtustrankaNazivFormatedOIB_1">DULCIS ZARA, društvo s ograničenom odgovornošću za trgovinu i usluge, OIB 30988472309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404499.93</izvorni_sadrzaj>
    <derivirana_varijabla naziv="DomainObject.Predmet.TrenutnaVrijednost_1">404499.93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DULCIS ZARA, društvo s ograničenom odgovornošću za trgovinu i usluge</item>
    </izvorni_sadrzaj>
    <derivirana_varijabla naziv="DomainObject.Predmet.ProtuStrankaListFormated_1">
      <item>DULCIS ZARA, društvo s ograničenom odgovornošću za trgovinu i usluge</item>
    </derivirana_varijabla>
  </DomainObject.Predmet.ProtuStrankaListFormated>
  <DomainObject.Predmet.ProtuStrankaListFormatedOIB>
    <izvorni_sadrzaj>
      <item>DULCIS ZARA, društvo s ograničenom odgovornošću za trgovinu i usluge, OIB 30988472309</item>
    </izvorni_sadrzaj>
    <derivirana_varijabla naziv="DomainObject.Predmet.ProtuStrankaListFormatedOIB_1">
      <item>DULCIS ZARA, društvo s ograničenom odgovornošću za trgovinu i usluge, OIB 30988472309</item>
    </derivirana_varijabla>
  </DomainObject.Predmet.ProtuStrankaListFormatedOIB>
  <DomainObject.Predmet.ProtuStrankaListFormatedWithAdress>
    <izvorni_sadrzaj>
      <item>DULCIS ZARA, društvo s ograničenom odgovornošću za trgovinu i usluge, Ante Starčevića 23, 23000 Zadar</item>
    </izvorni_sadrzaj>
    <derivirana_varijabla naziv="DomainObject.Predmet.ProtuStrankaListFormatedWithAdress_1">
      <item>DULCIS ZARA, društvo s ograničenom odgovornošću za trgovinu i usluge, Ante Starčevića 23, 23000 Zadar</item>
    </derivirana_varijabla>
  </DomainObject.Predmet.ProtuStrankaListFormatedWithAdress>
  <DomainObject.Predmet.ProtuStrankaListFormatedWithAdressOIB>
    <izvorni_sadrzaj>
      <item>DULCIS ZARA, društvo s ograničenom odgovornošću za trgovinu i usluge, OIB 30988472309, Ante Starčevića 23, 23000 Zadar</item>
    </izvorni_sadrzaj>
    <derivirana_varijabla naziv="DomainObject.Predmet.ProtuStrankaListFormatedWithAdressOIB_1">
      <item>DULCIS ZARA, društvo s ograničenom odgovornošću za trgovinu i usluge, OIB 30988472309, Ante Starčevića 23, 23000 Zadar</item>
    </derivirana_varijabla>
  </DomainObject.Predmet.ProtuStrankaListFormatedWithAdressOIB>
  <DomainObject.Predmet.ProtuStrankaListNazivFormated>
    <izvorni_sadrzaj>
      <item>DULCIS ZARA, društvo s ograničenom odgovornošću za trgovinu i usluge</item>
    </izvorni_sadrzaj>
    <derivirana_varijabla naziv="DomainObject.Predmet.ProtuStrankaListNazivFormated_1">
      <item>DULCIS ZARA, društvo s ograničenom odgovornošću za trgovinu i usluge</item>
    </derivirana_varijabla>
  </DomainObject.Predmet.ProtuStrankaListNazivFormated>
  <DomainObject.Predmet.ProtuStrankaListNazivFormatedOIB>
    <izvorni_sadrzaj>
      <item>DULCIS ZARA, društvo s ograničenom odgovornošću za trgovinu i usluge, OIB 30988472309</item>
    </izvorni_sadrzaj>
    <derivirana_varijabla naziv="DomainObject.Predmet.ProtuStrankaListNazivFormatedOIB_1">
      <item>DULCIS ZARA, društvo s ograničenom odgovornošću za trgovinu i usluge, OIB 30988472309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DULCIS ZARA, društvo s ograničenom odgovornošću za trgovinu i usluge</izvorni_sadrzaj>
    <derivirana_varijabla naziv="DomainObject.Predmet.ProtustrankaIDrugi_1">DULCIS ZARA,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DULCIS ZARA, društvo s ograničenom odgovornošću za trgovinu i usluge, OIB 30988472309, Ante Starčevića 23, 23000 Zadar</izvorni_sadrzaj>
    <derivirana_varijabla naziv="DomainObject.Predmet.ProtustrankaIDrugiAdressOIB_1">DULCIS ZARA, društvo s ograničenom odgovornošću za trgovinu i usluge, OIB 30988472309, Ante Starčevića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DULCIS ZARA, društvo s ograničenom odgovornošću za trgovinu i usluge</item>
    </izvorni_sadrzaj>
    <derivirana_varijabla naziv="DomainObject.Predmet.SudioniciListNaziv_1">
      <item>FINA</item>
      <item>DULCIS ZARA, društvo s ograničenom odgovornošću za trgovinu i usluge</item>
    </derivirana_varijabla>
  </DomainObject.Predmet.SudioniciListNaziv>
  <DomainObject.Predmet.SudioniciListAdressOIB>
    <izvorni_sadrzaj>
      <item>FINA, OIB 85821130368</item>
      <item>DULCIS ZARA, društvo s ograničenom odgovornošću za trgovinu i usluge, OIB 30988472309, Ante Starčevića 23,23000 Zadar</item>
    </izvorni_sadrzaj>
    <derivirana_varijabla naziv="DomainObject.Predmet.SudioniciListAdressOIB_1">
      <item>FINA, OIB 85821130368</item>
      <item>DULCIS ZARA, društvo s ograničenom odgovornošću za trgovinu i usluge, OIB 30988472309, Ante Starčevića 23,23000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30988472309</item>
    </izvorni_sadrzaj>
    <derivirana_varijabla naziv="DomainObject.Predmet.SudioniciListNazivOIB_1">
      <item>, OIB 85821130368</item>
      <item>, OIB 30988472309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880</properties:Words>
  <properties:Characters>4788</properties:Characters>
  <properties:Lines>123</properties:Lines>
  <properties:Paragraphs>41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2016-03-21T09:38:00Z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2016-04-08T07:19:00Z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