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9c00" w14:paraId="cf89c0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282D1B">
        <w:t>2294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640DB3">
        <w:t xml:space="preserve">Financijske agencije Regionalni centar </w:t>
      </w:r>
      <w:r w:rsidR="004A4789">
        <w:t>Rijeka</w:t>
      </w:r>
      <w:r w:rsidR="00640DB3">
        <w:t xml:space="preserve"> Podružnica </w:t>
      </w:r>
      <w:r w:rsidR="004A4789">
        <w:t>Pula, Giardini 5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282D1B">
        <w:t>BESSER j.d.o.o. za graditeljstvo, trgovinu i usluge, Novigrad, Goranska ulica 49b, MBS: 040328384, OIB: 01369840798</w:t>
      </w:r>
      <w:r w:rsidR="004A4789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8123BC">
        <w:t>10.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282D1B">
        <w:t xml:space="preserve">BESSER j.d.o.o. za graditeljstvo, trgovinu i usluge, Novigrad, Goranska ulica 49b, MBS: 040328384, OIB: 01369840798 </w:t>
      </w:r>
      <w:r w:rsidR="00224AFF">
        <w:t xml:space="preserve">iznosi </w:t>
      </w:r>
      <w:r w:rsidR="00282D1B">
        <w:t>11.709,17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282D1B">
        <w:t>Zoran Rupčić, Novigrad, Goranska ulica 49b, OIB: 74948478659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282D1B">
        <w:t>2294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123BC">
        <w:t>10.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8123BC">
        <w:t>10/12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5EAD"/>
    <w:rsid w:val="00930B0A"/>
    <w:rsid w:val="0093287C"/>
    <w:rsid w:val="0093489C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2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8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8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8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8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2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8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8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8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8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St-2294/2016</izvorni_sadrzaj>
    <derivirana_varijabla naziv="DomainObject.Predmet.OznakaBroj_1">St-2294/2016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BESSER j.d.o.o. NOVIGRAD</izvorni_sadrzaj>
    <derivirana_varijabla naziv="DomainObject.Predmet.ProtustrankaFormated_1">  BESSER j.d.o.o. NOVIGRAD</derivirana_varijabla>
  </DomainObject.Predmet.ProtustrankaFormated>
  <DomainObject.Predmet.ProtustrankaFormatedOIB>
    <izvorni_sadrzaj>  BESSER j.d.o.o. NOVIGRAD, OIB 01369840798</izvorni_sadrzaj>
    <derivirana_varijabla naziv="DomainObject.Predmet.ProtustrankaFormatedOIB_1">  BESSER j.d.o.o. NOVIGRAD, OIB 01369840798</derivirana_varijabla>
  </DomainObject.Predmet.ProtustrankaFormatedOIB>
  <DomainObject.Predmet.ProtustrankaFormatedWithAdress>
    <izvorni_sadrzaj> BESSER j.d.o.o. NOVIGRAD, Goranska ulica 49 B, 52466 Novigrad</izvorni_sadrzaj>
    <derivirana_varijabla naziv="DomainObject.Predmet.ProtustrankaFormatedWithAdress_1"> BESSER j.d.o.o. NOVIGRAD, Goranska ulica 49 B, 52466 Novigrad</derivirana_varijabla>
  </DomainObject.Predmet.ProtustrankaFormatedWithAdress>
  <DomainObject.Predmet.ProtustrankaFormatedWithAdressOIB>
    <izvorni_sadrzaj> BESSER j.d.o.o. NOVIGRAD, OIB 01369840798, Goranska ulica 49 B, 52466 Novigrad</izvorni_sadrzaj>
    <derivirana_varijabla naziv="DomainObject.Predmet.ProtustrankaFormatedWithAdressOIB_1"> BESSER j.d.o.o. NOVIGRAD, OIB 01369840798, Goranska ulica 49 B, 52466 Novigrad</derivirana_varijabla>
  </DomainObject.Predmet.ProtustrankaFormatedWithAdressOIB>
  <DomainObject.Predmet.ProtustrankaWithAdress>
    <izvorni_sadrzaj>BESSER j.d.o.o. NOVIGRAD Goranska ulica 49 B, 52466 Novigrad</izvorni_sadrzaj>
    <derivirana_varijabla naziv="DomainObject.Predmet.ProtustrankaWithAdress_1">BESSER j.d.o.o. NOVIGRAD Goranska ulica 49 B, 52466 Novigrad</derivirana_varijabla>
  </DomainObject.Predmet.ProtustrankaWithAdress>
  <DomainObject.Predmet.ProtustrankaWithAdressOIB>
    <izvorni_sadrzaj>BESSER j.d.o.o. NOVIGRAD, OIB 01369840798, Goranska ulica 49 B, 52466 Novigrad</izvorni_sadrzaj>
    <derivirana_varijabla naziv="DomainObject.Predmet.ProtustrankaWithAdressOIB_1">BESSER j.d.o.o. NOVIGRAD, OIB 01369840798, Goranska ulica 49 B, 52466 Novigrad</derivirana_varijabla>
  </DomainObject.Predmet.ProtustrankaWithAdressOIB>
  <DomainObject.Predmet.ProtustrankaNazivFormated>
    <izvorni_sadrzaj>BESSER j.d.o.o. NOVIGRAD</izvorni_sadrzaj>
    <derivirana_varijabla naziv="DomainObject.Predmet.ProtustrankaNazivFormated_1">BESSER j.d.o.o. NOVIGRAD</derivirana_varijabla>
  </DomainObject.Predmet.ProtustrankaNazivFormated>
  <DomainObject.Predmet.ProtustrankaNazivFormatedOIB>
    <izvorni_sadrzaj>BESSER j.d.o.o. NOVIGRAD, OIB 01369840798</izvorni_sadrzaj>
    <derivirana_varijabla naziv="DomainObject.Predmet.ProtustrankaNazivFormatedOIB_1">BESSER j.d.o.o. NOVIGRAD, OIB 01369840798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BESSER j.d.o.o. NOVIGRAD</item>
    </izvorni_sadrzaj>
    <derivirana_varijabla naziv="DomainObject.Predmet.ProtuStrankaListFormated_1">
      <item>BESSER j.d.o.o. NOVIGRAD</item>
    </derivirana_varijabla>
  </DomainObject.Predmet.ProtuStrankaListFormated>
  <DomainObject.Predmet.ProtuStrankaListFormatedOIB>
    <izvorni_sadrzaj>
      <item>BESSER j.d.o.o. NOVIGRAD, OIB 01369840798</item>
    </izvorni_sadrzaj>
    <derivirana_varijabla naziv="DomainObject.Predmet.ProtuStrankaListFormatedOIB_1">
      <item>BESSER j.d.o.o. NOVIGRAD, OIB 01369840798</item>
    </derivirana_varijabla>
  </DomainObject.Predmet.ProtuStrankaListFormatedOIB>
  <DomainObject.Predmet.ProtuStrankaListFormatedWithAdress>
    <izvorni_sadrzaj>
      <item>BESSER j.d.o.o. NOVIGRAD, Goranska ulica 49 B, 52466 Novigrad</item>
    </izvorni_sadrzaj>
    <derivirana_varijabla naziv="DomainObject.Predmet.ProtuStrankaListFormatedWithAdress_1">
      <item>BESSER j.d.o.o. NOVIGRAD, Goranska ulica 49 B, 52466 Novigrad</item>
    </derivirana_varijabla>
  </DomainObject.Predmet.ProtuStrankaListFormatedWithAdress>
  <DomainObject.Predmet.ProtuStrankaListFormatedWithAdressOIB>
    <izvorni_sadrzaj>
      <item>BESSER j.d.o.o. NOVIGRAD, OIB 01369840798, Goranska ulica 49 B, 52466 Novigrad</item>
    </izvorni_sadrzaj>
    <derivirana_varijabla naziv="DomainObject.Predmet.ProtuStrankaListFormatedWithAdressOIB_1">
      <item>BESSER j.d.o.o. NOVIGRAD, OIB 01369840798, Goranska ulica 49 B, 52466 Novigrad</item>
    </derivirana_varijabla>
  </DomainObject.Predmet.ProtuStrankaListFormatedWithAdressOIB>
  <DomainObject.Predmet.ProtuStrankaListNazivFormated>
    <izvorni_sadrzaj>
      <item>BESSER j.d.o.o. NOVIGRAD</item>
    </izvorni_sadrzaj>
    <derivirana_varijabla naziv="DomainObject.Predmet.ProtuStrankaListNazivFormated_1">
      <item>BESSER j.d.o.o. NOVIGRAD</item>
    </derivirana_varijabla>
  </DomainObject.Predmet.ProtuStrankaListNazivFormated>
  <DomainObject.Predmet.ProtuStrankaListNazivFormatedOIB>
    <izvorni_sadrzaj>
      <item>BESSER j.d.o.o. NOVIGRAD, OIB 01369840798</item>
    </izvorni_sadrzaj>
    <derivirana_varijabla naziv="DomainObject.Predmet.ProtuStrankaListNazivFormatedOIB_1">
      <item>BESSER j.d.o.o. NOVIGRAD, OIB 01369840798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BESSER j.d.o.o. NOVIGRAD</izvorni_sadrzaj>
    <derivirana_varijabla naziv="DomainObject.Predmet.ProtustrankaIDrugi_1">BESSER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BESSER j.d.o.o. NOVIGRAD, OIB 01369840798, Goranska ulica 49 B, 52466 Novigrad</izvorni_sadrzaj>
    <derivirana_varijabla naziv="DomainObject.Predmet.ProtustrankaIDrugiAdressOIB_1">BESSER j.d.o.o. NOVIGRAD, OIB 01369840798, Goranska ulica 49 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BESSER j.d.o.o. NOVIGRAD</item>
    </izvorni_sadrzaj>
    <derivirana_varijabla naziv="DomainObject.Predmet.SudioniciListNaziv_1">
      <item>FINANCIJSKA AGENCIJA, RC RIJEKA, PODRUŽNICA PULA, PULA</item>
      <item>BESSER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BESSER j.d.o.o. NOVIGRAD, OIB 01369840798, Goranska ulica 49 B,52466 Novigrad</item>
    </izvorni_sadrzaj>
    <derivirana_varijabla naziv="DomainObject.Predmet.SudioniciListAdressOIB_1">
      <item>FINANCIJSKA AGENCIJA, RC RIJEKA, PODRUŽNICA PULA, PULA, OIB 85821130368, Giardini 5,52100 Pula</item>
      <item>BESSER j.d.o.o. NOVIGRAD, OIB 01369840798, Goranska ulica 49 B,52466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01369840798</item>
    </izvorni_sadrzaj>
    <derivirana_varijabla naziv="DomainObject.Predmet.SudioniciListNazivOIB_1">
      <item>, OIB 85821130368</item>
      <item>, OIB 01369840798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2016-10-10T07:22:00Z</dcterms:created>
  <dc:creator>Korisnik</dc:creator>
  <cp:lastModifiedBy>Žana Bem</cp:lastModifiedBy>
  <cp:lastPrinted>2016-05-12T09:17:00Z</cp:lastPrinted>
  <dcterms:modified xmlns:xsi="http://www.w3.org/2001/XMLSchema-instance" xsi:type="dcterms:W3CDTF">2016-10-10T07:23:00Z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