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f163" w14:paraId="76df163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782C48">
        <w:rPr>
          <w:rFonts w:cs="Times New Roman" w:hAnsi="Times New Roman" w:ascii="Times New Roman"/>
          <w:sz w:val="24"/>
          <w:szCs w:val="24"/>
        </w:rPr>
        <w:t xml:space="preserve"> BUREK BAU j.d.o.o., Novo Selo Rok, Ive Lole Ribara 15, OIB: 36861261259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1A27E4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782C48">
        <w:rPr>
          <w:rFonts w:cs="Times New Roman" w:hAnsi="Times New Roman" w:ascii="Times New Roman"/>
          <w:sz w:val="24"/>
          <w:szCs w:val="24"/>
        </w:rPr>
        <w:t xml:space="preserve"> BUREK BAU j.d.o.o., Novo Selo Rok, Ive Lole Ribara 15, OIB: 36861261259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A27E4">
        <w:rPr>
          <w:rFonts w:cs="Times New Roman" w:hAnsi="Times New Roman" w:ascii="Times New Roman"/>
          <w:sz w:val="24"/>
          <w:szCs w:val="24"/>
        </w:rPr>
        <w:t xml:space="preserve">Miljenko Marinić, </w:t>
      </w:r>
      <w:proofErr w:type="spellStart"/>
      <w:r w:rsidR="001A27E4">
        <w:rPr>
          <w:rFonts w:cs="Times New Roman" w:hAnsi="Times New Roman" w:ascii="Times New Roman"/>
          <w:sz w:val="24"/>
          <w:szCs w:val="24"/>
        </w:rPr>
        <w:t>Lopudska</w:t>
      </w:r>
      <w:proofErr w:type="spellEnd"/>
      <w:r w:rsidR="001A27E4">
        <w:rPr>
          <w:rFonts w:cs="Times New Roman" w:hAnsi="Times New Roman" w:ascii="Times New Roman"/>
          <w:sz w:val="24"/>
          <w:szCs w:val="24"/>
        </w:rPr>
        <w:t xml:space="preserve"> 1, 10000 Zagreb, OIB: 34668485052.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9215D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782C48">
        <w:rPr>
          <w:rFonts w:cs="Times New Roman" w:hAnsi="Times New Roman" w:ascii="Times New Roman"/>
          <w:sz w:val="24"/>
          <w:szCs w:val="24"/>
        </w:rPr>
        <w:t>10. kolovoza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782C48">
        <w:rPr>
          <w:rFonts w:cs="Times New Roman" w:hAnsi="Times New Roman" w:ascii="Times New Roman"/>
          <w:sz w:val="24"/>
          <w:szCs w:val="24"/>
        </w:rPr>
        <w:t>18. srpnja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120 dana u iznosu od </w:t>
      </w:r>
      <w:r w:rsidR="00782C48">
        <w:rPr>
          <w:rFonts w:cs="Times New Roman" w:hAnsi="Times New Roman" w:ascii="Times New Roman"/>
          <w:sz w:val="24"/>
          <w:szCs w:val="24"/>
        </w:rPr>
        <w:t>7.543,68</w:t>
      </w:r>
      <w:r w:rsidR="005909E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782C48">
        <w:rPr>
          <w:rFonts w:cs="Times New Roman" w:hAnsi="Times New Roman" w:ascii="Times New Roman"/>
          <w:sz w:val="24"/>
          <w:szCs w:val="24"/>
        </w:rPr>
        <w:t>redmetu sud je održao ročište 25</w:t>
      </w:r>
      <w:r>
        <w:rPr>
          <w:rFonts w:cs="Times New Roman" w:hAnsi="Times New Roman" w:ascii="Times New Roman"/>
          <w:sz w:val="24"/>
          <w:szCs w:val="24"/>
        </w:rPr>
        <w:t>. listopada 2016. na koje</w:t>
      </w:r>
      <w:r w:rsidR="00782C48">
        <w:rPr>
          <w:rFonts w:cs="Times New Roman" w:hAnsi="Times New Roman" w:ascii="Times New Roman"/>
          <w:sz w:val="24"/>
          <w:szCs w:val="24"/>
        </w:rPr>
        <w:t>m je direktor dužnika izjavio 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82C48">
        <w:rPr>
          <w:rFonts w:cs="Times New Roman" w:hAnsi="Times New Roman" w:ascii="Times New Roman"/>
          <w:sz w:val="24"/>
          <w:szCs w:val="24"/>
        </w:rPr>
        <w:t xml:space="preserve">dužnik </w:t>
      </w:r>
      <w:r>
        <w:rPr>
          <w:rFonts w:cs="Times New Roman" w:hAnsi="Times New Roman" w:ascii="Times New Roman"/>
          <w:sz w:val="24"/>
          <w:szCs w:val="24"/>
        </w:rPr>
        <w:t>nema nikakve imovine,</w:t>
      </w:r>
      <w:r w:rsidR="00782C48">
        <w:rPr>
          <w:rFonts w:cs="Times New Roman" w:hAnsi="Times New Roman" w:ascii="Times New Roman"/>
          <w:sz w:val="24"/>
          <w:szCs w:val="24"/>
        </w:rPr>
        <w:t xml:space="preserve"> pokretnina ni nekretnina, zaliha robe a niti nenaplaćenih potraživanja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782C48">
        <w:rPr>
          <w:rFonts w:cs="Times New Roman" w:hAnsi="Times New Roman" w:ascii="Times New Roman"/>
          <w:sz w:val="24"/>
          <w:szCs w:val="24"/>
        </w:rPr>
        <w:t>26</w:t>
      </w:r>
      <w:r w:rsidR="00A9215D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782C48">
        <w:rPr>
          <w:rFonts w:cs="Times New Roman" w:hAnsi="Times New Roman" w:ascii="Times New Roman"/>
          <w:sz w:val="24"/>
          <w:szCs w:val="24"/>
        </w:rPr>
        <w:t xml:space="preserve">960/16-6 </w:t>
      </w:r>
      <w:r>
        <w:rPr>
          <w:rFonts w:cs="Times New Roman" w:hAnsi="Times New Roman" w:ascii="Times New Roman"/>
          <w:sz w:val="24"/>
          <w:szCs w:val="24"/>
        </w:rPr>
        <w:t xml:space="preserve">pozvao vjerovnike ovog dužnika da u roku od 15 dana od objave rješenja na mrežnoj stranici e-Oglasna ploča suda uplate predujam za namirenje troškova prethodnog i otvorenog stečajnog </w:t>
      </w:r>
      <w:r>
        <w:rPr>
          <w:rFonts w:cs="Times New Roman" w:hAnsi="Times New Roman" w:ascii="Times New Roman"/>
          <w:sz w:val="24"/>
          <w:szCs w:val="24"/>
        </w:rPr>
        <w:lastRenderedPageBreak/>
        <w:t>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1A27E4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1A27E4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C85B56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782C48">
        <w:rPr>
          <w:rFonts w:cs="Times New Roman" w:hAnsi="Times New Roman" w:ascii="Times New Roman"/>
          <w:sz w:val="24"/>
          <w:szCs w:val="24"/>
        </w:rPr>
        <w:t xml:space="preserve">BUREK BAU j.d.o.o., Novo Selo Rok, Ive Lole Ribara 15, </w:t>
      </w:r>
    </w:p>
    <w:p w:rsidRDefault="003A6C0D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782C48">
        <w:rPr>
          <w:rFonts w:cs="Times New Roman" w:hAnsi="Times New Roman" w:ascii="Times New Roman"/>
          <w:sz w:val="24"/>
          <w:szCs w:val="24"/>
        </w:rPr>
        <w:t>Petru Burek, Novo Selo Rok, Ive Lole Ribara 15,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upravitelj,</w:t>
      </w:r>
      <w:r w:rsidR="001A27E4">
        <w:rPr>
          <w:rFonts w:cs="Times New Roman" w:hAnsi="Times New Roman" w:ascii="Times New Roman"/>
          <w:sz w:val="24"/>
          <w:szCs w:val="24"/>
        </w:rPr>
        <w:t xml:space="preserve"> </w:t>
      </w:r>
      <w:r w:rsidR="001A27E4">
        <w:rPr>
          <w:rFonts w:cs="Times New Roman" w:hAnsi="Times New Roman" w:ascii="Times New Roman"/>
          <w:sz w:val="24"/>
          <w:szCs w:val="24"/>
        </w:rPr>
        <w:t xml:space="preserve">Miljenko Marinić, </w:t>
      </w:r>
      <w:proofErr w:type="spellStart"/>
      <w:r w:rsidR="001A27E4">
        <w:rPr>
          <w:rFonts w:cs="Times New Roman" w:hAnsi="Times New Roman" w:ascii="Times New Roman"/>
          <w:sz w:val="24"/>
          <w:szCs w:val="24"/>
        </w:rPr>
        <w:t>Lopudska</w:t>
      </w:r>
      <w:proofErr w:type="spellEnd"/>
      <w:r w:rsidR="001A27E4">
        <w:rPr>
          <w:rFonts w:cs="Times New Roman" w:hAnsi="Times New Roman" w:ascii="Times New Roman"/>
          <w:sz w:val="24"/>
          <w:szCs w:val="24"/>
        </w:rPr>
        <w:t xml:space="preserve"> 1, 10000 Zagreb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Sudski </w:t>
      </w:r>
      <w:r w:rsidR="001A27E4">
        <w:rPr>
          <w:rFonts w:cs="Times New Roman" w:hAnsi="Times New Roman" w:ascii="Times New Roman"/>
          <w:sz w:val="24"/>
          <w:szCs w:val="24"/>
        </w:rPr>
        <w:t>registar odmah i nakon  pravomoćnosti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5B9" w:rsidP="00880AAB" w:rsidR="005415B9">
      <w:pPr>
        <w:spacing w:lineRule="auto" w:line="240" w:after="0"/>
      </w:pPr>
      <w:r>
        <w:separator/>
      </w:r>
    </w:p>
  </w:endnote>
  <w:endnote w:id="0" w:type="continuationSeparator">
    <w:p w:rsidRDefault="005415B9" w:rsidP="00880AAB" w:rsidR="005415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5B9" w:rsidP="00880AAB" w:rsidR="005415B9">
      <w:pPr>
        <w:spacing w:lineRule="auto" w:line="240" w:after="0"/>
      </w:pPr>
      <w:r>
        <w:separator/>
      </w:r>
    </w:p>
  </w:footnote>
  <w:footnote w:id="0" w:type="continuationSeparator">
    <w:p w:rsidRDefault="005415B9" w:rsidP="00880AAB" w:rsidR="005415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5B5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82C48">
          <w:rPr>
            <w:rFonts w:cs="Times New Roman" w:hAnsi="Times New Roman" w:ascii="Times New Roman"/>
            <w:sz w:val="24"/>
            <w:szCs w:val="24"/>
          </w:rPr>
          <w:t>960</w:t>
        </w:r>
        <w:r w:rsidR="00A9215D">
          <w:rPr>
            <w:rFonts w:cs="Times New Roman" w:hAnsi="Times New Roman" w:ascii="Times New Roman"/>
            <w:sz w:val="24"/>
            <w:szCs w:val="24"/>
          </w:rPr>
          <w:t>/16-</w:t>
        </w:r>
        <w:r w:rsidR="001A27E4">
          <w:rPr>
            <w:rFonts w:cs="Times New Roman" w:hAnsi="Times New Roman" w:ascii="Times New Roman"/>
            <w:sz w:val="24"/>
            <w:szCs w:val="24"/>
          </w:rPr>
          <w:t>7</w:t>
        </w:r>
      </w:p>
      <w:p w:rsidRDefault="005415B9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782C48">
      <w:rPr>
        <w:rFonts w:cs="Times New Roman" w:hAnsi="Times New Roman" w:ascii="Times New Roman"/>
        <w:sz w:val="24"/>
        <w:szCs w:val="24"/>
      </w:rPr>
      <w:t>960/16-</w:t>
    </w:r>
    <w:r w:rsidR="001A27E4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A27E4"/>
    <w:rsid w:val="001C0A31"/>
    <w:rsid w:val="002248D9"/>
    <w:rsid w:val="002F069B"/>
    <w:rsid w:val="003A6C0D"/>
    <w:rsid w:val="003C6373"/>
    <w:rsid w:val="003D7114"/>
    <w:rsid w:val="003E79BD"/>
    <w:rsid w:val="00403439"/>
    <w:rsid w:val="00445AD3"/>
    <w:rsid w:val="004F79C5"/>
    <w:rsid w:val="00516AD6"/>
    <w:rsid w:val="005415B9"/>
    <w:rsid w:val="005909ED"/>
    <w:rsid w:val="0061134C"/>
    <w:rsid w:val="006636D7"/>
    <w:rsid w:val="00712E92"/>
    <w:rsid w:val="00782C48"/>
    <w:rsid w:val="007B1B2C"/>
    <w:rsid w:val="007F22F1"/>
    <w:rsid w:val="008423F1"/>
    <w:rsid w:val="00880AAB"/>
    <w:rsid w:val="00985E03"/>
    <w:rsid w:val="009D09D1"/>
    <w:rsid w:val="009D5DC4"/>
    <w:rsid w:val="00A9215D"/>
    <w:rsid w:val="00B41215"/>
    <w:rsid w:val="00B722A5"/>
    <w:rsid w:val="00B9206A"/>
    <w:rsid w:val="00BE5EA5"/>
    <w:rsid w:val="00C84DCB"/>
    <w:rsid w:val="00C85B56"/>
    <w:rsid w:val="00CA16A9"/>
    <w:rsid w:val="00CF32CC"/>
    <w:rsid w:val="00E00009"/>
    <w:rsid w:val="00E06E5C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7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27E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7E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7E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7E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7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27E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7E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7E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7E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BUREK BAU jednostavno društvo s ograničenom odgovornošću za trgovinu i završne radove u graditeljstvu</izvorni_sadrzaj>
    <derivirana_varijabla naziv="DomainObject.Predmet.ProtustrankaFormated_1">  BUREK BAU jednostavno društvo s ograničenom odgovornošću za trgovinu i završne radove u graditeljstvu</derivirana_varijabla>
  </DomainObject.Predmet.ProtustrankaFormated>
  <DomainObject.Predmet.ProtustrankaFormatedOIB>
    <izvorni_sadrzaj>  BUREK BAU jednostavno društvo s ograničenom odgovornošću za trgovinu i završne radove u graditeljstvu, OIB 36861261259</izvorni_sadrzaj>
    <derivirana_varijabla naziv="DomainObject.Predmet.ProtustrankaFormatedOIB_1">  BUREK BAU jednostavno društvo s ograničenom odgovornošću za trgovinu i završne radove u graditeljstvu, OIB 36861261259</derivirana_varijabla>
  </DomainObject.Predmet.ProtustrankaFormatedOIB>
  <DomainObject.Predmet.ProtustrankaFormatedWithAdress>
    <izvorni_sadrzaj> BUREK BAU jednostavno društvo s ograničenom odgovornošću za trgovinu i završne radove u graditeljstvu, Ive Lole Ribara 15, 40000 Novo Selo Rok</izvorni_sadrzaj>
    <derivirana_varijabla naziv="DomainObject.Predmet.ProtustrankaFormatedWithAdress_1"> BUREK BAU jednostavno društvo s ograničenom odgovornošću za trgovinu i završne radove u graditeljstvu, Ive Lole Ribara 15, 40000 Novo Selo Rok</derivirana_varijabla>
  </DomainObject.Predmet.ProtustrankaFormatedWithAdress>
  <DomainObject.Predmet.ProtustrankaFormatedWithAdressOIB>
    <izvorni_sadrzaj> BUREK BAU jednostavno društvo s ograničenom odgovornošću za trgovinu i završne radove u graditeljstvu, OIB 36861261259, Ive Lole Ribara 15, 40000 Novo Selo Rok</izvorni_sadrzaj>
    <derivirana_varijabla naziv="DomainObject.Predmet.ProtustrankaFormatedWithAdressOIB_1"> BUREK BAU jednostavno društvo s ograničenom odgovornošću za trgovinu i završne radove u graditeljstvu, OIB 36861261259, Ive Lole Ribara 15, 40000 Novo Selo Rok</derivirana_varijabla>
  </DomainObject.Predmet.ProtustrankaFormatedWithAdressOIB>
  <DomainObject.Predmet.ProtustrankaWithAdress>
    <izvorni_sadrzaj>BUREK BAU jednostavno društvo s ograničenom odgovornošću za trgovinu i završne radove u graditeljstvu Ive Lole Ribara 15, 40000 Novo Selo Rok</izvorni_sadrzaj>
    <derivirana_varijabla naziv="DomainObject.Predmet.ProtustrankaWithAdress_1">BUREK BAU jednostavno društvo s ograničenom odgovornošću za trgovinu i završne radove u graditeljstvu Ive Lole Ribara 15, 40000 Novo Selo Rok</derivirana_varijabla>
  </DomainObject.Predmet.ProtustrankaWithAdress>
  <DomainObject.Predmet.ProtustrankaWithAdressOIB>
    <izvorni_sadrzaj>BUREK BAU jednostavno društvo s ograničenom odgovornošću za trgovinu i završne radove u graditeljstvu, OIB 36861261259, Ive Lole Ribara 15, 40000 Novo Selo Rok</izvorni_sadrzaj>
    <derivirana_varijabla naziv="DomainObject.Predmet.ProtustrankaWithAdressOIB_1">BUREK BAU jednostavno društvo s ograničenom odgovornošću za trgovinu i završne radove u graditeljstvu, OIB 36861261259, Ive Lole Ribara 15, 40000 Novo Selo Rok</derivirana_varijabla>
  </DomainObject.Predmet.ProtustrankaWithAdressOIB>
  <DomainObject.Predmet.ProtustrankaNazivFormated>
    <izvorni_sadrzaj>BUREK BAU jednostavno društvo s ograničenom odgovornošću za trgovinu i završne radove u graditeljstvu</izvorni_sadrzaj>
    <derivirana_varijabla naziv="DomainObject.Predmet.ProtustrankaNazivFormated_1">BUREK BAU jednostavno društvo s ograničenom odgovornošću za trgovinu i završne radove u graditeljstvu</derivirana_varijabla>
  </DomainObject.Predmet.ProtustrankaNazivFormated>
  <DomainObject.Predmet.ProtustrankaNazivFormatedOIB>
    <izvorni_sadrzaj>BUREK BAU jednostavno društvo s ograničenom odgovornošću za trgovinu i završne radove u graditeljstvu, OIB 36861261259</izvorni_sadrzaj>
    <derivirana_varijabla naziv="DomainObject.Predmet.ProtustrankaNazivFormatedOIB_1">BUREK BAU jednostavno društvo s ograničenom odgovornošću za trgovinu i završne radove u graditeljstvu, OIB 36861261259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7543.68</izvorni_sadrzaj>
    <derivirana_varijabla naziv="DomainObject.Predmet.TrenutnaVrijednost_1">7543.68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BUREK BAU jednostavno društvo s ograničenom odgovornošću za trgovinu i završne radove u graditeljstvu</item>
    </izvorni_sadrzaj>
    <derivirana_varijabla naziv="DomainObject.Predmet.ProtuStrankaListFormated_1">
      <item>BUREK BAU jednostavno društvo s ograničenom odgovornošću za trgovinu i završne radove u graditeljstvu</item>
    </derivirana_varijabla>
  </DomainObject.Predmet.ProtuStrankaListFormated>
  <DomainObject.Predmet.ProtuStrankaListFormatedOIB>
    <izvorni_sadrzaj>
      <item>BUREK BAU jednostavno društvo s ograničenom odgovornošću za trgovinu i završne radove u graditeljstvu, OIB 36861261259</item>
    </izvorni_sadrzaj>
    <derivirana_varijabla naziv="DomainObject.Predmet.ProtuStrankaListFormatedOIB_1">
      <item>BUREK BAU jednostavno društvo s ograničenom odgovornošću za trgovinu i završne radove u graditeljstvu, OIB 36861261259</item>
    </derivirana_varijabla>
  </DomainObject.Predmet.ProtuStrankaListFormatedOIB>
  <DomainObject.Predmet.ProtuStrankaListFormatedWithAdress>
    <izvorni_sadrzaj>
      <item>BUREK BAU jednostavno društvo s ograničenom odgovornošću za trgovinu i završne radove u graditeljstvu, Ive Lole Ribara 15, 40000 Novo Selo Rok</item>
    </izvorni_sadrzaj>
    <derivirana_varijabla naziv="DomainObject.Predmet.ProtuStrankaListFormatedWithAdress_1">
      <item>BUREK BAU jednostavno društvo s ograničenom odgovornošću za trgovinu i završne radove u graditeljstvu, Ive Lole Ribara 15, 40000 Novo Selo Rok</item>
    </derivirana_varijabla>
  </DomainObject.Predmet.ProtuStrankaListFormatedWithAdress>
  <DomainObject.Predmet.ProtuStrankaListFormatedWithAdressOIB>
    <izvorni_sadrzaj>
      <item>BUREK BAU jednostavno društvo s ograničenom odgovornošću za trgovinu i završne radove u graditeljstvu, OIB 36861261259, Ive Lole Ribara 15, 40000 Novo Selo Rok</item>
    </izvorni_sadrzaj>
    <derivirana_varijabla naziv="DomainObject.Predmet.ProtuStrankaListFormatedWithAdressOIB_1">
      <item>BUREK BAU jednostavno društvo s ograničenom odgovornošću za trgovinu i završne radove u graditeljstvu, OIB 36861261259, Ive Lole Ribara 15, 40000 Novo Selo Rok</item>
    </derivirana_varijabla>
  </DomainObject.Predmet.ProtuStrankaListFormatedWithAdressOIB>
  <DomainObject.Predmet.ProtuStrankaListNazivFormated>
    <izvorni_sadrzaj>
      <item>BUREK BAU jednostavno društvo s ograničenom odgovornošću za trgovinu i završne radove u graditeljstvu</item>
    </izvorni_sadrzaj>
    <derivirana_varijabla naziv="DomainObject.Predmet.ProtuStrankaListNazivFormated_1">
      <item>BUREK BAU jednostavno društvo s ograničenom odgovornošću za trgovinu i završne radove u graditeljstvu</item>
    </derivirana_varijabla>
  </DomainObject.Predmet.ProtuStrankaListNazivFormated>
  <DomainObject.Predmet.ProtuStrankaListNazivFormatedOIB>
    <izvorni_sadrzaj>
      <item>BUREK BAU jednostavno društvo s ograničenom odgovornošću za trgovinu i završne radove u graditeljstvu, OIB 36861261259</item>
    </izvorni_sadrzaj>
    <derivirana_varijabla naziv="DomainObject.Predmet.ProtuStrankaListNazivFormatedOIB_1">
      <item>BUREK BAU jednostavno društvo s ograničenom odgovornošću za trgovinu i završne radove u graditeljstvu, OIB 36861261259</item>
    </derivirana_varijabla>
  </DomainObject.Predmet.ProtuStrankaListNazivFormatedOIB>
  <DomainObject.Predmet.OstaliListFormated>
    <izvorni_sadrzaj>
      <item>Sudski registar</item>
      <item>e-oglasna ploča</item>
      <item>Petar Burek</item>
      <item>Županijsko državno odvjetništvo</item>
    </izvorni_sadrzaj>
    <derivirana_varijabla naziv="DomainObject.Predmet.OstaliListFormated_1">
      <item>Sudski registar</item>
      <item>e-oglasna ploča</item>
      <item>Petar Burek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Petar Burek, OIB 25083396435</item>
      <item>Županijsko državno odvjetništvo</item>
    </izvorni_sadrzaj>
    <derivirana_varijabla naziv="DomainObject.Predmet.OstaliListFormatedOIB_1">
      <item>Sudski registar</item>
      <item>e-oglasna ploča</item>
      <item>Petar Burek, OIB 25083396435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Petar Burek, Ive Lole Ribara 15, 40000 Novo Selo Rok</item>
      <item>Županijsko državno odvjetništvo</item>
    </izvorni_sadrzaj>
    <derivirana_varijabla naziv="DomainObject.Predmet.OstaliListFormatedWithAdress_1">
      <item>Sudski registar</item>
      <item>e-oglasna ploča</item>
      <item>Petar Burek, Ive Lole Ribara 15, 40000 Novo Selo Rok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Petar Burek, OIB 25083396435, Ive Lole Ribara 15, 40000 Novo Selo Rok</item>
      <item>Županijsko državno odvjetništvo</item>
    </izvorni_sadrzaj>
    <derivirana_varijabla naziv="DomainObject.Predmet.OstaliListFormatedWithAdressOIB_1">
      <item>Sudski registar</item>
      <item>e-oglasna ploča</item>
      <item>Petar Burek, OIB 25083396435, Ive Lole Ribara 15, 40000 Novo Selo Rok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Petar Burek</item>
      <item>Županijsko državno odvjetništvo</item>
    </izvorni_sadrzaj>
    <derivirana_varijabla naziv="DomainObject.Predmet.OstaliListNazivFormated_1">
      <item>Sudski registar</item>
      <item>e-oglasna ploča</item>
      <item>Petar Burek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Petar Burek, OIB 25083396435</item>
      <item>Županijsko državno odvjetništvo</item>
    </izvorni_sadrzaj>
    <derivirana_varijabla naziv="DomainObject.Predmet.OstaliListNazivFormatedOIB_1">
      <item>Sudski registar</item>
      <item>e-oglasna ploča</item>
      <item>Petar Burek, OIB 25083396435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BUREK BAU jednostavno društvo s ograničenom odgovornošću za trgovinu i završne radove u graditeljstvu</izvorni_sadrzaj>
    <derivirana_varijabla naziv="DomainObject.Predmet.ProtustrankaIDrugi_1">BUREK BAU jednostavno društvo s ograničenom odgovornošću za trgovinu i završne radove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BUREK BAU jednostavno društvo s ograničenom odgovornošću za trgovinu i završne radove u graditeljstvu, OIB 36861261259, Ive Lole Ribara 15, 40000 Novo Selo Rok</izvorni_sadrzaj>
    <derivirana_varijabla naziv="DomainObject.Predmet.ProtustrankaIDrugiAdressOIB_1">BUREK BAU jednostavno društvo s ograničenom odgovornošću za trgovinu i završne radove u graditeljstvu, OIB 36861261259, Ive Lole Ribara 15,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BUREK BAU jednostavno društvo s ograničenom odgovornošću za trgovinu i završne radove u graditeljstvu</item>
      <item>Sudski registar</item>
      <item>e-oglasna ploča</item>
      <item>Petar Burek</item>
      <item>Županijsko državno odvjetništvo</item>
    </izvorni_sadrzaj>
    <derivirana_varijabla naziv="DomainObject.Predmet.SudioniciListNaziv_1">
      <item>Financijska agencija</item>
      <item>BUREK BAU jednostavno društvo s ograničenom odgovornošću za trgovinu i završne radove u graditeljstvu</item>
      <item>Sudski registar</item>
      <item>e-oglasna ploča</item>
      <item>Petar Burek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BUREK BAU jednostavno društvo s ograničenom odgovornošću za trgovinu i završne radove u graditeljstvu, OIB 36861261259, Ive Lole Ribara 15,40000 Novo Selo Rok</item>
      <item>Sudski registar</item>
      <item>e-oglasna ploča</item>
      <item>Petar Burek, OIB 25083396435, Ive Lole Ribara 15,40000 Novo Selo Rok</item>
      <item>Županijsko državno odvjetništvo</item>
    </izvorni_sadrzaj>
    <derivirana_varijabla naziv="DomainObject.Predmet.SudioniciListAdressOIB_1">
      <item>Financijska agencija, OIB 85821130368, Ulica grada Vukovara 70,10000 Zagreb</item>
      <item>BUREK BAU jednostavno društvo s ograničenom odgovornošću za trgovinu i završne radove u graditeljstvu, OIB 36861261259, Ive Lole Ribara 15,40000 Novo Selo Rok</item>
      <item>Sudski registar</item>
      <item>e-oglasna ploča</item>
      <item>Petar Burek, OIB 25083396435, Ive Lole Ribara 15,40000 Novo Selo Rok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36861261259</item>
      <item>, OIB null</item>
      <item>, OIB null</item>
      <item>, OIB 25083396435</item>
      <item>, OIB null</item>
    </izvorni_sadrzaj>
    <derivirana_varijabla naziv="DomainObject.Predmet.SudioniciListNazivOIB_1">
      <item>, OIB 85821130368</item>
      <item>, OIB 36861261259</item>
      <item>, OIB null</item>
      <item>, OIB null</item>
      <item>, OIB 25083396435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2424</properties:Characters>
  <properties:Lines>67</properties:Lines>
  <properties:Paragraphs>29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2017-01-02T08:22:00Z</cp:lastPrinted>
  <dcterms:modified xmlns:xsi="http://www.w3.org/2001/XMLSchema-instance" xsi:type="dcterms:W3CDTF">2017-01-02T08:22:00Z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