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cf10" w14:paraId="517cf1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05193">
        <w:t>297</w:t>
      </w:r>
      <w:r w:rsidR="00B52FE1">
        <w:t>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7C40FE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440B1">
        <w:t>K.B.ROMERO STUDIO d.o.o., VIII Vrbik 33 D, Zagreb</w:t>
      </w:r>
      <w:r w:rsidR="00B52FE1">
        <w:t xml:space="preserve"> </w:t>
      </w:r>
      <w:r w:rsidR="00507E7E">
        <w:t>(</w:t>
      </w:r>
      <w:r w:rsidR="008440B1">
        <w:t>OIB:68042577170</w:t>
      </w:r>
      <w:r w:rsidR="00507E7E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440B1">
        <w:t>258.761,04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1B2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1387D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516B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07E7E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A2E6D"/>
    <w:rsid w:val="006A4158"/>
    <w:rsid w:val="006B6B52"/>
    <w:rsid w:val="007329A3"/>
    <w:rsid w:val="00745DB1"/>
    <w:rsid w:val="00790E7D"/>
    <w:rsid w:val="007B5AFD"/>
    <w:rsid w:val="007C40FE"/>
    <w:rsid w:val="007D5A5D"/>
    <w:rsid w:val="007F3FCE"/>
    <w:rsid w:val="00805193"/>
    <w:rsid w:val="008110C4"/>
    <w:rsid w:val="008147BD"/>
    <w:rsid w:val="008155EE"/>
    <w:rsid w:val="008440B1"/>
    <w:rsid w:val="00845B69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2FE1"/>
    <w:rsid w:val="00B66109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St-2970/2015</izvorni_sadrzaj>
    <derivirana_varijabla naziv="DomainObject.Predmet.OznakaBroj_1">St-2970/2015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K.B. ROMERO STUDIO d.o.o.</izvorni_sadrzaj>
    <derivirana_varijabla naziv="DomainObject.Predmet.ProtustrankaFormated_1">  K.B. ROMERO STUDIO d.o.o.</derivirana_varijabla>
  </DomainObject.Predmet.ProtustrankaFormated>
  <DomainObject.Predmet.ProtustrankaFormatedOIB>
    <izvorni_sadrzaj>  K.B. ROMERO STUDIO d.o.o., OIB 68042577170</izvorni_sadrzaj>
    <derivirana_varijabla naziv="DomainObject.Predmet.ProtustrankaFormatedOIB_1">  K.B. ROMERO STUDIO d.o.o., OIB 68042577170</derivirana_varijabla>
  </DomainObject.Predmet.ProtustrankaFormatedOIB>
  <DomainObject.Predmet.ProtustrankaFormatedWithAdress>
    <izvorni_sadrzaj> K.B. ROMERO STUDIO d.o.o., VIII Vrbik 33 D, 10000 Zagreb</izvorni_sadrzaj>
    <derivirana_varijabla naziv="DomainObject.Predmet.ProtustrankaFormatedWithAdress_1"> K.B. ROMERO STUDIO d.o.o., VIII Vrbik 33 D, 10000 Zagreb</derivirana_varijabla>
  </DomainObject.Predmet.ProtustrankaFormatedWithAdress>
  <DomainObject.Predmet.ProtustrankaFormatedWithAdressOIB>
    <izvorni_sadrzaj> K.B. ROMERO STUDIO d.o.o., OIB 68042577170, VIII Vrbik 33 D, 10000 Zagreb</izvorni_sadrzaj>
    <derivirana_varijabla naziv="DomainObject.Predmet.ProtustrankaFormatedWithAdressOIB_1"> K.B. ROMERO STUDIO d.o.o., OIB 68042577170, VIII Vrbik 33 D, 10000 Zagreb</derivirana_varijabla>
  </DomainObject.Predmet.ProtustrankaFormatedWithAdressOIB>
  <DomainObject.Predmet.ProtustrankaWithAdress>
    <izvorni_sadrzaj>K.B. ROMERO STUDIO d.o.o. VIII Vrbik 33 D, 10000 Zagreb</izvorni_sadrzaj>
    <derivirana_varijabla naziv="DomainObject.Predmet.ProtustrankaWithAdress_1">K.B. ROMERO STUDIO d.o.o. VIII Vrbik 33 D, 10000 Zagreb</derivirana_varijabla>
  </DomainObject.Predmet.ProtustrankaWithAdress>
  <DomainObject.Predmet.ProtustrankaWithAdressOIB>
    <izvorni_sadrzaj>K.B. ROMERO STUDIO d.o.o., OIB 68042577170, VIII Vrbik 33 D, 10000 Zagreb</izvorni_sadrzaj>
    <derivirana_varijabla naziv="DomainObject.Predmet.ProtustrankaWithAdressOIB_1">K.B. ROMERO STUDIO d.o.o., OIB 68042577170, VIII Vrbik 33 D, 10000 Zagreb</derivirana_varijabla>
  </DomainObject.Predmet.ProtustrankaWithAdressOIB>
  <DomainObject.Predmet.ProtustrankaNazivFormated>
    <izvorni_sadrzaj>K.B. ROMERO STUDIO d.o.o.</izvorni_sadrzaj>
    <derivirana_varijabla naziv="DomainObject.Predmet.ProtustrankaNazivFormated_1">K.B. ROMERO STUDIO d.o.o.</derivirana_varijabla>
  </DomainObject.Predmet.ProtustrankaNazivFormated>
  <DomainObject.Predmet.ProtustrankaNazivFormatedOIB>
    <izvorni_sadrzaj>K.B. ROMERO STUDIO d.o.o., OIB 68042577170</izvorni_sadrzaj>
    <derivirana_varijabla naziv="DomainObject.Predmet.ProtustrankaNazivFormatedOIB_1">K.B. ROMERO STUDIO d.o.o., OIB 68042577170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K.B. ROMERO STUDIO d.o.o.</item>
    </izvorni_sadrzaj>
    <derivirana_varijabla naziv="DomainObject.Predmet.ProtuStrankaListFormated_1">
      <item>K.B. ROMERO STUDIO d.o.o.</item>
    </derivirana_varijabla>
  </DomainObject.Predmet.ProtuStrankaListFormated>
  <DomainObject.Predmet.ProtuStrankaListFormatedOIB>
    <izvorni_sadrzaj>
      <item>K.B. ROMERO STUDIO d.o.o., OIB 68042577170</item>
    </izvorni_sadrzaj>
    <derivirana_varijabla naziv="DomainObject.Predmet.ProtuStrankaListFormatedOIB_1">
      <item>K.B. ROMERO STUDIO d.o.o., OIB 68042577170</item>
    </derivirana_varijabla>
  </DomainObject.Predmet.ProtuStrankaListFormatedOIB>
  <DomainObject.Predmet.ProtuStrankaListFormatedWithAdress>
    <izvorni_sadrzaj>
      <item>K.B. ROMERO STUDIO d.o.o., VIII Vrbik 33 D, 10000 Zagreb</item>
    </izvorni_sadrzaj>
    <derivirana_varijabla naziv="DomainObject.Predmet.ProtuStrankaListFormatedWithAdress_1">
      <item>K.B. ROMERO STUDIO d.o.o., VIII Vrbik 33 D, 10000 Zagreb</item>
    </derivirana_varijabla>
  </DomainObject.Predmet.ProtuStrankaListFormatedWithAdress>
  <DomainObject.Predmet.ProtuStrankaListFormatedWithAdressOIB>
    <izvorni_sadrzaj>
      <item>K.B. ROMERO STUDIO d.o.o., OIB 68042577170, VIII Vrbik 33 D, 10000 Zagreb</item>
    </izvorni_sadrzaj>
    <derivirana_varijabla naziv="DomainObject.Predmet.ProtuStrankaListFormatedWithAdressOIB_1">
      <item>K.B. ROMERO STUDIO d.o.o., OIB 68042577170, VIII Vrbik 33 D, 10000 Zagreb</item>
    </derivirana_varijabla>
  </DomainObject.Predmet.ProtuStrankaListFormatedWithAdressOIB>
  <DomainObject.Predmet.ProtuStrankaListNazivFormated>
    <izvorni_sadrzaj>
      <item>K.B. ROMERO STUDIO d.o.o.</item>
    </izvorni_sadrzaj>
    <derivirana_varijabla naziv="DomainObject.Predmet.ProtuStrankaListNazivFormated_1">
      <item>K.B. ROMERO STUDIO d.o.o.</item>
    </derivirana_varijabla>
  </DomainObject.Predmet.ProtuStrankaListNazivFormated>
  <DomainObject.Predmet.ProtuStrankaListNazivFormatedOIB>
    <izvorni_sadrzaj>
      <item>K.B. ROMERO STUDIO d.o.o., OIB 68042577170</item>
    </izvorni_sadrzaj>
    <derivirana_varijabla naziv="DomainObject.Predmet.ProtuStrankaListNazivFormatedOIB_1">
      <item>K.B. ROMERO STUDIO d.o.o., OIB 68042577170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K.B. ROMERO STUDIO d.o.o.</izvorni_sadrzaj>
    <derivirana_varijabla naziv="DomainObject.Predmet.ProtustrankaIDrugi_1">K.B. ROMERO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K.B. ROMERO STUDIO d.o.o., OIB 68042577170, VIII Vrbik 33 D, 10000 Zagreb</izvorni_sadrzaj>
    <derivirana_varijabla naziv="DomainObject.Predmet.ProtustrankaIDrugiAdressOIB_1">K.B. ROMERO STUDIO d.o.o., OIB 68042577170, VIII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K.B. ROMERO STUDIO d.o.o.</item>
    </izvorni_sadrzaj>
    <derivirana_varijabla naziv="DomainObject.Predmet.SudioniciListNaziv_1">
      <item>FINA Regionalni centar Zagreb</item>
      <item>K.B. ROMERO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K.B. ROMERO STUDIO d.o.o., OIB 68042577170, VIII Vrbik 33 D,10000 Zagreb</item>
    </izvorni_sadrzaj>
    <derivirana_varijabla naziv="DomainObject.Predmet.SudioniciListAdressOIB_1">
      <item>FINA Regionalni centar Zagreb, OIB 85821130368, Trg svibanjskih žrtava 1995. 1,10000 Zagreb</item>
      <item>K.B. ROMERO STUDIO d.o.o., OIB 68042577170, VIII Vrbik 33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68042577170</item>
    </izvorni_sadrzaj>
    <derivirana_varijabla naziv="DomainObject.Predmet.SudioniciListNazivOIB_1">
      <item>, OIB 85821130368</item>
      <item>, OIB 68042577170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1314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2015-11-28T17:28:00Z</dcterms:created>
  <dc:creator>ilukac</dc:creator>
  <cp:lastModifiedBy>Marina Gojić</cp:lastModifiedBy>
  <cp:lastPrinted>2015-11-30T08:24:00Z</cp:lastPrinted>
  <dcterms:modified xmlns:xsi="http://www.w3.org/2001/XMLSchema-instance" xsi:type="dcterms:W3CDTF">2015-11-30T08:24:00Z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