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933e" w14:paraId="7ad933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F5948">
        <w:t>8</w:t>
      </w:r>
      <w:r w:rsidR="00717C01">
        <w:t>00</w:t>
      </w:r>
      <w:r w:rsidRPr="00151FF0">
        <w:t>/1</w:t>
      </w:r>
      <w:r w:rsidR="00717C01">
        <w:t>6</w:t>
      </w:r>
      <w:r w:rsidRPr="00151FF0">
        <w:t>-</w:t>
      </w:r>
      <w:r w:rsidR="009502E3">
        <w:t>2</w:t>
      </w:r>
      <w:r w:rsidR="00717C01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717C01" w:rsidRPr="00717C01">
        <w:t>GAJ d.o.o. za preradu drveta, trgovinu i usluge, Otok, A. Starčevića 21/B, MBS 030104235, OIB 60917092669</w:t>
      </w:r>
      <w:r w:rsidRPr="00655274">
        <w:t xml:space="preserve">, dana </w:t>
      </w:r>
      <w:r w:rsidR="00717C01">
        <w:t>5</w:t>
      </w:r>
      <w:r w:rsidRPr="00655274">
        <w:t xml:space="preserve">. </w:t>
      </w:r>
      <w:r w:rsidR="00717C01">
        <w:t>prosinc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17C01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717C01" w:rsidRPr="00B7416A">
        <w:t>MIRSAD</w:t>
      </w:r>
      <w:r w:rsidR="00FA7865">
        <w:t>U</w:t>
      </w:r>
      <w:r w:rsidR="00717C01" w:rsidRPr="00B7416A">
        <w:t xml:space="preserve"> DEMIROVIĆ, Gunja, Kolodvorska 4, OIB 18540805456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17C01" w:rsidRPr="00717C01">
        <w:t>GAJ d.o.o. za preradu drveta, trgovinu i usluge, Otok, A. Starčevića 21/B, MBS 030104235, OIB 60917092669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651EDC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7486B">
        <w:t>8</w:t>
      </w:r>
      <w:r w:rsidR="00651EDC">
        <w:t>00</w:t>
      </w:r>
      <w:r w:rsidR="009B0F1B">
        <w:t>/</w:t>
      </w:r>
      <w:r w:rsidR="00FE5A6E">
        <w:t>1</w:t>
      </w:r>
      <w:r w:rsidR="00651EDC">
        <w:t>6</w:t>
      </w:r>
      <w:r w:rsidR="009B0F1B">
        <w:t>-</w:t>
      </w:r>
      <w:r w:rsidR="00764FCC">
        <w:t>1</w:t>
      </w:r>
      <w:r w:rsidR="00651EDC">
        <w:t>3</w:t>
      </w:r>
      <w:r w:rsidR="009B0F1B">
        <w:t xml:space="preserve"> od </w:t>
      </w:r>
      <w:r w:rsidR="00651EDC">
        <w:t>15</w:t>
      </w:r>
      <w:r w:rsidR="009B0F1B">
        <w:t>.</w:t>
      </w:r>
      <w:r w:rsidR="00D3098C">
        <w:t>0</w:t>
      </w:r>
      <w:r w:rsidR="00651EDC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51EDC">
        <w:t>Mirsad Demirović iz Gunje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090893">
        <w:t>22</w:t>
      </w:r>
      <w:r w:rsidR="00D23353">
        <w:t>.</w:t>
      </w:r>
      <w:r w:rsidR="00090893">
        <w:t>11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90893">
        <w:t>5</w:t>
      </w:r>
      <w:r w:rsidRPr="008D4802">
        <w:t xml:space="preserve">. </w:t>
      </w:r>
      <w:r w:rsidR="00090893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E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17C01" w:rsidRPr="00717C01">
      <w:t>14 St-800/16-26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90893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1EAC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51EDC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17C01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7865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E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E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EA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EA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E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E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E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E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preradu drveta, trgovinu i usluge</izvorni_sadrzaj>
    <derivirana_varijabla naziv="DomainObject.Predmet.ProtustrankaFormated_1">  GAJ d.o.o. za preradu drveta, trgovinu i usluge</derivirana_varijabla>
  </DomainObject.Predmet.ProtustrankaFormated>
  <DomainObject.Predmet.ProtustrankaFormatedOIB>
    <izvorni_sadrzaj>  GAJ d.o.o. za preradu drveta, trgovinu i usluge, OIB 60917092669</izvorni_sadrzaj>
    <derivirana_varijabla naziv="DomainObject.Predmet.ProtustrankaFormatedOIB_1">  GAJ d.o.o. za preradu drveta, trgovinu i usluge, OIB 60917092669</derivirana_varijabla>
  </DomainObject.Predmet.ProtustrankaFormatedOIB>
  <DomainObject.Predmet.ProtustrankaFormatedWithAdress>
    <izvorni_sadrzaj> GAJ d.o.o. za preradu drveta, trgovinu i usluge, A. Starčevića 21/B , 32252 Otok</izvorni_sadrzaj>
    <derivirana_varijabla naziv="DomainObject.Predmet.ProtustrankaFormatedWithAdress_1"> GAJ d.o.o. za preradu drveta, trgovinu i usluge, A. Starčevića 21/B , 32252 Otok</derivirana_varijabla>
  </DomainObject.Predmet.ProtustrankaFormatedWithAdress>
  <DomainObject.Predmet.ProtustrankaFormatedWithAdressOIB>
    <izvorni_sadrzaj> GAJ d.o.o. za preradu drveta, trgovinu i usluge, OIB 60917092669, A. Starčevića 21/B , 32252 Otok</izvorni_sadrzaj>
    <derivirana_varijabla naziv="DomainObject.Predmet.ProtustrankaFormatedWithAdressOIB_1"> GAJ d.o.o. za preradu drveta, trgovinu i usluge, OIB 60917092669, A. Starčevića 21/B , 32252 Otok</derivirana_varijabla>
  </DomainObject.Predmet.ProtustrankaFormatedWithAdressOIB>
  <DomainObject.Predmet.ProtustrankaWithAdress>
    <izvorni_sadrzaj>GAJ d.o.o. za preradu drveta, trgovinu i usluge A. Starčevića 21/B , 32252 Otok</izvorni_sadrzaj>
    <derivirana_varijabla naziv="DomainObject.Predmet.ProtustrankaWithAdress_1">GAJ d.o.o. za preradu drveta, trgovinu i usluge A. Starčevića 21/B , 32252 Otok</derivirana_varijabla>
  </DomainObject.Predmet.ProtustrankaWithAdress>
  <DomainObject.Predmet.ProtustrankaWithAdressOIB>
    <izvorni_sadrzaj>GAJ d.o.o. za preradu drveta, trgovinu i usluge, OIB 60917092669, A. Starčevića 21/B , 32252 Otok</izvorni_sadrzaj>
    <derivirana_varijabla naziv="DomainObject.Predmet.ProtustrankaWithAdressOIB_1">GAJ d.o.o. za preradu drveta, trgovinu i usluge, OIB 60917092669, A. Starčevića 21/B , 32252 Otok</derivirana_varijabla>
  </DomainObject.Predmet.ProtustrankaWithAdressOIB>
  <DomainObject.Predmet.ProtustrankaNazivFormated>
    <izvorni_sadrzaj>GAJ d.o.o. za preradu drveta, trgovinu i usluge</izvorni_sadrzaj>
    <derivirana_varijabla naziv="DomainObject.Predmet.ProtustrankaNazivFormated_1">GAJ d.o.o. za preradu drveta, trgovinu i usluge</derivirana_varijabla>
  </DomainObject.Predmet.ProtustrankaNazivFormated>
  <DomainObject.Predmet.ProtustrankaNazivFormatedOIB>
    <izvorni_sadrzaj>GAJ d.o.o. za preradu drveta, trgovinu i usluge, OIB 60917092669</izvorni_sadrzaj>
    <derivirana_varijabla naziv="DomainObject.Predmet.ProtustrankaNazivFormatedOIB_1">GAJ d.o.o. za preradu drveta, trgovinu i usluge, OIB 60917092669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GAJ d.o.o. za preradu drveta, trgovinu i usluge</item>
    </izvorni_sadrzaj>
    <derivirana_varijabla naziv="DomainObject.Predmet.ProtuStrankaListFormated_1">
      <item>GAJ d.o.o. za preradu drveta, trgovinu i usluge</item>
    </derivirana_varijabla>
  </DomainObject.Predmet.ProtuStrankaListFormated>
  <DomainObject.Predmet.ProtuStrankaListFormatedOIB>
    <izvorni_sadrzaj>
      <item>GAJ d.o.o. za preradu drveta, trgovinu i usluge, OIB 60917092669</item>
    </izvorni_sadrzaj>
    <derivirana_varijabla naziv="DomainObject.Predmet.ProtuStrankaListFormatedOIB_1">
      <item>GAJ d.o.o. za preradu drveta, trgovinu i usluge, OIB 60917092669</item>
    </derivirana_varijabla>
  </DomainObject.Predmet.ProtuStrankaListFormatedOIB>
  <DomainObject.Predmet.ProtuStrankaListFormatedWithAdress>
    <izvorni_sadrzaj>
      <item>GAJ d.o.o. za preradu drveta, trgovinu i usluge, A. Starčevića 21/B , 32252 Otok</item>
    </izvorni_sadrzaj>
    <derivirana_varijabla naziv="DomainObject.Predmet.ProtuStrankaListFormatedWithAdress_1">
      <item>GAJ d.o.o. za preradu drveta, trgovinu i usluge, A. Starčevića 21/B , 32252 Otok</item>
    </derivirana_varijabla>
  </DomainObject.Predmet.ProtuStrankaListFormatedWithAdress>
  <DomainObject.Predmet.ProtuStrankaListFormatedWithAdressOIB>
    <izvorni_sadrzaj>
      <item>GAJ d.o.o. za preradu drveta, trgovinu i usluge, OIB 60917092669, A. Starčevića 21/B , 32252 Otok</item>
    </izvorni_sadrzaj>
    <derivirana_varijabla naziv="DomainObject.Predmet.ProtuStrankaListFormatedWithAdressOIB_1">
      <item>GAJ d.o.o. za preradu drveta, trgovinu i usluge, OIB 60917092669, A. Starčevića 21/B , 32252 Otok</item>
    </derivirana_varijabla>
  </DomainObject.Predmet.ProtuStrankaListFormatedWithAdressOIB>
  <DomainObject.Predmet.ProtuStrankaListNazivFormated>
    <izvorni_sadrzaj>
      <item>GAJ d.o.o. za preradu drveta, trgovinu i usluge</item>
    </izvorni_sadrzaj>
    <derivirana_varijabla naziv="DomainObject.Predmet.ProtuStrankaListNazivFormated_1">
      <item>GAJ d.o.o. za preradu drveta, trgovinu i usluge</item>
    </derivirana_varijabla>
  </DomainObject.Predmet.ProtuStrankaListNazivFormated>
  <DomainObject.Predmet.ProtuStrankaListNazivFormatedOIB>
    <izvorni_sadrzaj>
      <item>GAJ d.o.o. za preradu drveta, trgovinu i usluge, OIB 60917092669</item>
    </izvorni_sadrzaj>
    <derivirana_varijabla naziv="DomainObject.Predmet.ProtuStrankaListNazivFormatedOIB_1">
      <item>GAJ d.o.o. za preradu drveta, trgovinu i usluge, OIB 60917092669</item>
    </derivirana_varijabla>
  </DomainObject.Predmet.ProtuStrankaListNazivFormatedOIB>
  <DomainObject.Predmet.OstaliListFormated>
    <izvorni_sadrzaj>
      <item>ŽDO GUO Vukovar</item>
      <item>Mirsad Demirović</item>
      <item>Željko Ivanković</item>
    </izvorni_sadrzaj>
    <derivirana_varijabla naziv="DomainObject.Predmet.OstaliListFormated_1">
      <item>ŽDO GUO Vukovar</item>
      <item>Mirsad Demirović</item>
      <item>Željko Ivanković</item>
    </derivirana_varijabla>
  </DomainObject.Predmet.OstaliListFormated>
  <DomainObject.Predmet.OstaliListFormatedOIB>
    <izvorni_sadrzaj>
      <item>ŽDO GUO Vukovar</item>
      <item>Mirsad Demirović, OIB 18540805456</item>
      <item>Željko Ivanković, OIB 22681187224</item>
    </izvorni_sadrzaj>
    <derivirana_varijabla naziv="DomainObject.Predmet.OstaliListFormatedOIB_1">
      <item>ŽDO GUO Vukovar</item>
      <item>Mirsad Demirović, OIB 18540805456</item>
      <item>Željko Ivanković, OIB 22681187224</item>
    </derivirana_varijabla>
  </DomainObject.Predmet.OstaliListFormatedOIB>
  <DomainObject.Predmet.OstaliListFormatedWithAdress>
    <izvorni_sadrzaj>
      <item>ŽDO GUO Vukovar</item>
      <item>Mirsad Demirović, Kolodvorska 4, 32260 Gunja</item>
      <item>Željko Ivanković, Antuna Starčevića 21/B, 32252 Otok</item>
    </izvorni_sadrzaj>
    <derivirana_varijabla naziv="DomainObject.Predmet.OstaliListFormatedWithAdress_1">
      <item>ŽDO GUO Vukovar</item>
      <item>Mirsad Demirović, Kolodvorska 4, 32260 Gunja</item>
      <item>Željko Ivanković, Antuna Starčevića 21/B, 32252 Otok</item>
    </derivirana_varijabla>
  </DomainObject.Predmet.OstaliListFormatedWithAdress>
  <DomainObject.Predmet.OstaliListFormatedWithAdressOIB>
    <izvorni_sadrzaj>
      <item>ŽDO GUO Vukovar</item>
      <item>Mirsad Demirović, OIB 18540805456, Kolodvorska 4, 32260 Gunja</item>
      <item>Željko Ivanković, OIB 22681187224, Antuna Starčevića 21/B, 32252 Otok</item>
    </izvorni_sadrzaj>
    <derivirana_varijabla naziv="DomainObject.Predmet.OstaliListFormatedWithAdressOIB_1">
      <item>ŽDO GUO Vukovar</item>
      <item>Mirsad Demirović, OIB 18540805456, Kolodvorska 4, 32260 Gunja</item>
      <item>Željko Ivanković, OIB 22681187224, Antuna Starčevića 21/B, 32252 Otok</item>
    </derivirana_varijabla>
  </DomainObject.Predmet.OstaliListFormatedWithAdressOIB>
  <DomainObject.Predmet.OstaliListNazivFormated>
    <izvorni_sadrzaj>
      <item>ŽDO GUO Vukovar</item>
      <item>Mirsad Demirović</item>
      <item>Željko Ivanković</item>
    </izvorni_sadrzaj>
    <derivirana_varijabla naziv="DomainObject.Predmet.OstaliListNazivFormated_1">
      <item>ŽDO GUO Vukovar</item>
      <item>Mirsad Demirović</item>
      <item>Željko Ivanković</item>
    </derivirana_varijabla>
  </DomainObject.Predmet.OstaliListNazivFormated>
  <DomainObject.Predmet.OstaliListNazivFormatedOIB>
    <izvorni_sadrzaj>
      <item>ŽDO GUO Vukovar</item>
      <item>Mirsad Demirović, OIB 18540805456</item>
      <item>Željko Ivanković, OIB 22681187224</item>
    </izvorni_sadrzaj>
    <derivirana_varijabla naziv="DomainObject.Predmet.OstaliListNazivFormatedOIB_1">
      <item>ŽDO GUO Vukovar</item>
      <item>Mirsad Demirović, OIB 18540805456</item>
      <item>Željko Ivanković, OIB 22681187224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GAJ d.o.o. za preradu drveta, trgovinu i usluge</izvorni_sadrzaj>
    <derivirana_varijabla naziv="DomainObject.Predmet.ProtustrankaIDrugi_1">GAJ d.o.o. za preradu drveta,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GAJ d.o.o. za preradu drveta, trgovinu i usluge, OIB 60917092669, A. Starčevića 21/B , 32252 Otok</izvorni_sadrzaj>
    <derivirana_varijabla naziv="DomainObject.Predmet.ProtustrankaIDrugiAdressOIB_1">GAJ d.o.o. za preradu drveta, trgovinu i usluge, OIB 60917092669, A. Starčevića 21/B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St-800/2016-22</izvorni_sadrzaj>
    <derivirana_varijabla naziv="DomainObject.Predmet.OdlukaRjesenje.Oznaka_1">St-800/2016-22</derivirana_varijabla>
  </DomainObject.Predmet.OdlukaRjesenje.Oznaka>
  <DomainObject.Predmet.SudioniciListNaziv>
    <izvorni_sadrzaj>
      <item>FINA RC OSIJEK</item>
      <item>GAJ d.o.o. za preradu drveta, trgovinu i usluge</item>
      <item>ŽDO GUO Vukovar</item>
      <item>Mirsad Demirović</item>
      <item>Željko Ivanković</item>
    </izvorni_sadrzaj>
    <derivirana_varijabla naziv="DomainObject.Predmet.SudioniciListNaziv_1">
      <item>FINA RC OSIJEK</item>
      <item>GAJ d.o.o. za preradu drveta, trgovinu i usluge</item>
      <item>ŽDO GUO Vukovar</item>
      <item>Mirsad Demirović</item>
      <item>Željko Ivanković</item>
    </derivirana_varijabla>
  </DomainObject.Predmet.SudioniciListNaziv>
  <DomainObject.Predmet.SudioniciListAdressOIB>
    <izvorni_sadrzaj>
      <item>FINA RC OSIJEK, OIB 85821130368</item>
      <item>GAJ d.o.o. za preradu drveta, trgovinu i usluge, OIB 60917092669, A. Starčevića 21/B ,32252 Otok</item>
      <item>ŽDO GUO Vukovar</item>
      <item>Mirsad Demirović, OIB 18540805456, Kolodvorska 4,32260 Gunja</item>
      <item>Željko Ivanković, OIB 22681187224, Antuna Starčevića 21/B,32252 Otok</item>
    </izvorni_sadrzaj>
    <derivirana_varijabla naziv="DomainObject.Predmet.SudioniciListAdressOIB_1">
      <item>FINA RC OSIJEK, OIB 85821130368</item>
      <item>GAJ d.o.o. za preradu drveta, trgovinu i usluge, OIB 60917092669, A. Starčevića 21/B ,32252 Otok</item>
      <item>ŽDO GUO Vukovar</item>
      <item>Mirsad Demirović, OIB 18540805456, Kolodvorska 4,32260 Gunja</item>
      <item>Željko Ivanković, OIB 22681187224, Antuna Starčevića 21/B,32252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60917092669</item>
      <item>, OIB null</item>
      <item>, OIB 18540805456</item>
      <item>, OIB 22681187224</item>
    </izvorni_sadrzaj>
    <derivirana_varijabla naziv="DomainObject.Predmet.SudioniciListNazivOIB_1">
      <item>, OIB 85821130368</item>
      <item>, OIB 60917092669</item>
      <item>, OIB null</item>
      <item>, OIB 18540805456</item>
      <item>, OIB 22681187224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434</properties:Words>
  <properties:Characters>2404</properties:Characters>
  <properties:Lines>73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2016-12-05T09:04:00Z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