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4e26" w14:paraId="7a04e26" w:rsidRDefault="00F146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4620" w:rsidP="00F14620" w:rsidR="00F14620">
      <w:pPr>
        <w:pStyle w:val="NormaleSPIS"/>
        <w:spacing w:after="0"/>
      </w:pPr>
      <w:r>
        <w:t xml:space="preserve">    </w:t>
      </w:r>
      <w:r>
        <w:t xml:space="preserve">   </w:t>
      </w:r>
      <w:r>
        <w:t xml:space="preserve">  Republika Hrvatska</w:t>
      </w:r>
      <w:bookmarkStart w:name="_GoBack" w:id="0"/>
      <w:bookmarkEnd w:id="0"/>
    </w:p>
    <w:p w:rsidRDefault="00F14620" w:rsidP="00F14620" w:rsidR="00F14620">
      <w:pPr>
        <w:pStyle w:val="NormaleSPIS"/>
        <w:spacing w:after="0"/>
      </w:pPr>
      <w:r>
        <w:t xml:space="preserve">      Trgovački sud u Bjelovaru</w:t>
      </w:r>
    </w:p>
    <w:p w:rsidRDefault="00F14620" w:rsidP="00F14620" w:rsidR="00F14620">
      <w:pPr>
        <w:pStyle w:val="NormaleSPIS"/>
        <w:spacing w:after="0"/>
      </w:pPr>
      <w:r>
        <w:t>Bjelovar, Šetalište dr.I.Lebovića 42.</w:t>
      </w:r>
    </w:p>
    <w:p w:rsidRDefault="00F14620" w:rsidP="00F14620" w:rsidR="00F14620">
      <w:pPr>
        <w:pStyle w:val="NormaleSPIS"/>
        <w:jc w:val="right"/>
      </w:pPr>
      <w:r>
        <w:t>Poslovni broj:7 St-227/2018-23</w:t>
      </w:r>
    </w:p>
    <w:p w:rsidRDefault="00F14620" w:rsidP="00F14620" w:rsidR="00F14620">
      <w:pPr>
        <w:jc w:val="center"/>
        <w:rPr>
          <w:b/>
        </w:rPr>
      </w:pPr>
    </w:p>
    <w:p w:rsidRDefault="00F14620" w:rsidP="00F14620" w:rsidR="00F14620">
      <w:pPr>
        <w:jc w:val="center"/>
      </w:pPr>
      <w:r>
        <w:t>U  I M E  R E P U B L I K E   H R V A T  S K E</w:t>
      </w:r>
    </w:p>
    <w:p w:rsidRDefault="00F14620" w:rsidP="00F14620" w:rsidR="00F14620">
      <w:pPr>
        <w:spacing w:after="0"/>
        <w:jc w:val="center"/>
      </w:pPr>
    </w:p>
    <w:p w:rsidRDefault="00F14620" w:rsidP="00F14620" w:rsidR="00F14620">
      <w:pPr>
        <w:jc w:val="center"/>
      </w:pPr>
      <w:r>
        <w:t xml:space="preserve"> R J E Š E N J E</w:t>
      </w:r>
    </w:p>
    <w:p w:rsidRDefault="00F14620" w:rsidP="00F14620" w:rsidR="00F14620">
      <w:pPr>
        <w:ind w:firstLine="720"/>
        <w:jc w:val="both"/>
      </w:pPr>
    </w:p>
    <w:p w:rsidRDefault="00F14620" w:rsidP="00F14620" w:rsidR="00F14620">
      <w:pPr>
        <w:ind w:firstLine="720"/>
        <w:jc w:val="both"/>
      </w:pPr>
      <w:r>
        <w:t xml:space="preserve">Trgovački sud u Bjelovaru, po sucu Tomislavu Mrazović, u stečajnom postupku nad dužnikom DD RAČUNALA j.d.o.o. za usluge i trgovinu iz Zagreba, Podsusedska aleja 8, MBS 080831373, OIB 89360823187, 29. ožujka 2019. </w:t>
      </w:r>
    </w:p>
    <w:p w:rsidRDefault="00F14620" w:rsidP="00F14620" w:rsidR="00F14620">
      <w:pPr>
        <w:jc w:val="center"/>
        <w:rPr>
          <w:b/>
        </w:rPr>
      </w:pPr>
      <w:r>
        <w:t>r i j e š i o   j e</w:t>
      </w:r>
    </w:p>
    <w:p w:rsidRDefault="00F14620" w:rsidP="00F14620" w:rsidR="00F1462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DD RAČUNALA j.d.o.o. za usluge i trgovinu iz Zagreba, Podsusedska aleja 8, MBS 080831373, OIB 89360823187.</w:t>
      </w:r>
    </w:p>
    <w:p w:rsidRDefault="00F14620" w:rsidP="00F14620" w:rsidR="00F14620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stečajnog upravitelja imenuje se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 03918439681. </w:t>
      </w:r>
    </w:p>
    <w:p w:rsidRDefault="00F14620" w:rsidP="00F14620" w:rsidR="00F1462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DD RAČUNALA j.d.o.o. za usluge i trgovinu iz Zagreba, Podsusedska aleja 8, MBS 080831373, OIB 89360823187.</w:t>
      </w:r>
    </w:p>
    <w:p w:rsidRDefault="00F14620" w:rsidP="00F14620" w:rsidR="00F14620">
      <w:pPr>
        <w:jc w:val="both"/>
        <w:rPr>
          <w:b/>
        </w:rPr>
      </w:pPr>
      <w:r>
        <w:tab/>
        <w:t>4.Stečajni postupak je otvoren i zaključen s danom 29. ožujka 2019. godine u</w:t>
      </w:r>
      <w:r>
        <w:rPr>
          <w:b/>
        </w:rPr>
        <w:t xml:space="preserve"> </w:t>
      </w:r>
      <w:r>
        <w:t>14,40 sati, kada je ovo rješenje stavljeno na e-oglasnu ploču ovog suda.</w:t>
      </w:r>
    </w:p>
    <w:p w:rsidRDefault="00F14620" w:rsidP="00F14620" w:rsidR="00F14620">
      <w:pPr>
        <w:jc w:val="both"/>
      </w:pPr>
      <w:r>
        <w:tab/>
        <w:t>5.Nakon pravomoćnosti ovoga rješenja stečajni dužnik će se brisati iz sudskog registra.</w:t>
      </w:r>
    </w:p>
    <w:p w:rsidRDefault="00F14620" w:rsidP="00F14620" w:rsidR="00F14620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F14620" w:rsidP="00F14620" w:rsidR="00F14620">
      <w:pPr>
        <w:jc w:val="center"/>
      </w:pPr>
      <w:r>
        <w:t>Obrazloženje</w:t>
      </w:r>
    </w:p>
    <w:p w:rsidRDefault="00F14620" w:rsidP="00F14620" w:rsidR="00F14620">
      <w:pPr>
        <w:ind w:firstLine="720"/>
        <w:jc w:val="both"/>
      </w:pPr>
      <w:r>
        <w:t xml:space="preserve">Na prijedlog predlagatelja FINA, RC Zagreb, za otvaranje stečajnog postupka nad dužnikom DD RAČUNALA j.d.o.o. za usluge i trgovinu iz Zagreba, Podsusedska aleja 8, MBS 080831373, OIB 89360823187, sud je pokrenuo prethodni postupak radi utvrđivanja uvjeta za otvaranje stečajnog postupka nad dužnikom, te u tom postupku imenovao privremenog stečajnog upravitelja u osobi Vinko </w:t>
      </w:r>
      <w:proofErr w:type="spellStart"/>
      <w:r>
        <w:t>Pečanić</w:t>
      </w:r>
      <w:proofErr w:type="spellEnd"/>
      <w:r>
        <w:t xml:space="preserve">, koji je sastavio pisano izvješće o stanju stečajne mase, iz kojeg proizlazi da dužnik nema imovine iz koje bi se mogli pokriti troškovi stečajnog postupka, slijedom čega je svojim rješenjem 7 St-227/2018-16 od dana 17.10.2018. godine, pozvao osobe koje imaju pravni interes za provedbu stečajnog postupka nad navedenim stečajnim dužnikom da u roku od 15 dana, računajući od isteka osmog dana </w:t>
      </w:r>
    </w:p>
    <w:p w:rsidRDefault="00F14620" w:rsidP="00F14620" w:rsidR="00F14620">
      <w:pPr>
        <w:spacing w:after="0"/>
        <w:ind w:firstLine="720"/>
        <w:jc w:val="center"/>
      </w:pPr>
      <w:r>
        <w:lastRenderedPageBreak/>
        <w:t>2</w:t>
      </w:r>
    </w:p>
    <w:p w:rsidRDefault="00F14620" w:rsidP="00F14620" w:rsidR="00F14620">
      <w:pPr>
        <w:ind w:firstLine="720"/>
        <w:jc w:val="right"/>
      </w:pPr>
      <w:r>
        <w:t>Poslovni broj:7 St-227/2018-23</w:t>
      </w:r>
    </w:p>
    <w:p w:rsidRDefault="00F14620" w:rsidP="00F14620" w:rsidR="00F14620">
      <w:pPr>
        <w:jc w:val="both"/>
      </w:pPr>
      <w:r>
        <w:t xml:space="preserve">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17.10.2018.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F14620" w:rsidP="00F14620" w:rsidR="00F14620">
      <w:pPr>
        <w:ind w:firstLine="720"/>
        <w:jc w:val="center"/>
      </w:pPr>
      <w:r>
        <w:t xml:space="preserve">Bjelovar 29. ožujka 2019. </w:t>
      </w:r>
    </w:p>
    <w:p w:rsidRDefault="00F14620" w:rsidP="00F14620" w:rsidR="00F1462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F14620" w:rsidP="00F14620" w:rsidR="00F1462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F14620" w:rsidP="00F14620" w:rsidR="00F1462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14620" w:rsidP="00F14620" w:rsidR="00F14620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F14620" w:rsidP="00F14620" w:rsidR="00F1462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14620" w:rsidP="00F14620" w:rsidR="00F1462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14620" w:rsidP="00F14620" w:rsidR="00F14620">
      <w:pPr>
        <w:jc w:val="both"/>
      </w:pPr>
    </w:p>
    <w:p w:rsidRDefault="00F14620" w:rsidP="00F14620" w:rsidR="00F14620">
      <w:pPr>
        <w:ind w:firstLine="720"/>
        <w:jc w:val="both"/>
      </w:pPr>
    </w:p>
    <w:p w:rsidRDefault="00F14620" w:rsidP="00F14620" w:rsidR="00F14620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620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947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St-227/2018-23</izvorni_sadrzaj>
    <derivirana_varijabla naziv="DomainObject.Oznaka_1">St-227/2018-23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 RAČUNALA j.d.o.o.</izvorni_sadrzaj>
    <derivirana_varijabla naziv="DomainObject.Predmet.ProtustrankaFormated_1">  DD RAČUNALA j.d.o.o.</derivirana_varijabla>
  </DomainObject.Predmet.ProtustrankaFormated>
  <DomainObject.Predmet.ProtustrankaFormatedOIB>
    <izvorni_sadrzaj>  DD RAČUNALA j.d.o.o., OIB 89360823187</izvorni_sadrzaj>
    <derivirana_varijabla naziv="DomainObject.Predmet.ProtustrankaFormatedOIB_1">  DD RAČUNALA j.d.o.o., OIB 89360823187</derivirana_varijabla>
  </DomainObject.Predmet.ProtustrankaFormatedOIB>
  <DomainObject.Predmet.ProtustrankaFormatedWithAdress>
    <izvorni_sadrzaj> DD RAČUNALA j.d.o.o., Podsusedska aleja 8, 10000 Zagreb</izvorni_sadrzaj>
    <derivirana_varijabla naziv="DomainObject.Predmet.ProtustrankaFormatedWithAdress_1"> DD RAČUNALA j.d.o.o., Podsusedska aleja 8, 10000 Zagreb</derivirana_varijabla>
  </DomainObject.Predmet.ProtustrankaFormatedWithAdress>
  <DomainObject.Predmet.ProtustrankaFormatedWithAdressOIB>
    <izvorni_sadrzaj> DD RAČUNALA j.d.o.o., OIB 89360823187, Podsusedska aleja 8, 10000 Zagreb</izvorni_sadrzaj>
    <derivirana_varijabla naziv="DomainObject.Predmet.ProtustrankaFormatedWithAdressOIB_1"> DD RAČUNALA j.d.o.o., OIB 89360823187, Podsusedska aleja 8, 10000 Zagreb</derivirana_varijabla>
  </DomainObject.Predmet.ProtustrankaFormatedWithAdressOIB>
  <DomainObject.Predmet.ProtustrankaWithAdress>
    <izvorni_sadrzaj>DD RAČUNALA j.d.o.o. Podsusedska aleja 8, 10000 Zagreb</izvorni_sadrzaj>
    <derivirana_varijabla naziv="DomainObject.Predmet.ProtustrankaWithAdress_1">DD RAČUNALA j.d.o.o. Podsusedska aleja 8, 10000 Zagreb</derivirana_varijabla>
  </DomainObject.Predmet.ProtustrankaWithAdress>
  <DomainObject.Predmet.ProtustrankaWithAdressOIB>
    <izvorni_sadrzaj>DD RAČUNALA j.d.o.o., OIB 89360823187, Podsusedska aleja 8, 10000 Zagreb</izvorni_sadrzaj>
    <derivirana_varijabla naziv="DomainObject.Predmet.ProtustrankaWithAdressOIB_1">DD RAČUNALA j.d.o.o., OIB 89360823187, Podsusedska aleja 8, 10000 Zagreb</derivirana_varijabla>
  </DomainObject.Predmet.ProtustrankaWithAdressOIB>
  <DomainObject.Predmet.ProtustrankaNazivFormated>
    <izvorni_sadrzaj>DD RAČUNALA j.d.o.o.</izvorni_sadrzaj>
    <derivirana_varijabla naziv="DomainObject.Predmet.ProtustrankaNazivFormated_1">DD RAČUNALA j.d.o.o.</derivirana_varijabla>
  </DomainObject.Predmet.ProtustrankaNazivFormated>
  <DomainObject.Predmet.ProtustrankaNazivFormatedOIB>
    <izvorni_sadrzaj>DD RAČUNALA j.d.o.o., OIB 89360823187</izvorni_sadrzaj>
    <derivirana_varijabla naziv="DomainObject.Predmet.ProtustrankaNazivFormatedOIB_1">DD RAČUNALA j.d.o.o., OIB 89360823187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 RAČUNALA j.d.o.o.</item>
    </izvorni_sadrzaj>
    <derivirana_varijabla naziv="DomainObject.Predmet.ProtuStrankaListFormated_1">
      <item>DD RAČUNALA j.d.o.o.</item>
    </derivirana_varijabla>
  </DomainObject.Predmet.ProtuStrankaListFormated>
  <DomainObject.Predmet.ProtuStrankaListFormatedOIB>
    <izvorni_sadrzaj>
      <item>DD RAČUNALA j.d.o.o., OIB 89360823187</item>
    </izvorni_sadrzaj>
    <derivirana_varijabla naziv="DomainObject.Predmet.ProtuStrankaListFormatedOIB_1">
      <item>DD RAČUNALA j.d.o.o., OIB 89360823187</item>
    </derivirana_varijabla>
  </DomainObject.Predmet.ProtuStrankaListFormatedOIB>
  <DomainObject.Predmet.ProtuStrankaListFormatedWithAdress>
    <izvorni_sadrzaj>
      <item>DD RAČUNALA j.d.o.o., Podsusedska aleja 8, 10000 Zagreb</item>
    </izvorni_sadrzaj>
    <derivirana_varijabla naziv="DomainObject.Predmet.ProtuStrankaListFormatedWithAdress_1">
      <item>DD RAČUNALA j.d.o.o., Podsusedska aleja 8, 10000 Zagreb</item>
    </derivirana_varijabla>
  </DomainObject.Predmet.ProtuStrankaListFormatedWithAdress>
  <DomainObject.Predmet.ProtuStrankaListFormatedWithAdressOIB>
    <izvorni_sadrzaj>
      <item>DD RAČUNALA j.d.o.o., OIB 89360823187, Podsusedska aleja 8, 10000 Zagreb</item>
    </izvorni_sadrzaj>
    <derivirana_varijabla naziv="DomainObject.Predmet.ProtuStrankaListFormatedWithAdressOIB_1">
      <item>DD RAČUNALA j.d.o.o., OIB 89360823187, Podsusedska aleja 8, 10000 Zagreb</item>
    </derivirana_varijabla>
  </DomainObject.Predmet.ProtuStrankaListFormatedWithAdressOIB>
  <DomainObject.Predmet.ProtuStrankaListNazivFormated>
    <izvorni_sadrzaj>
      <item>DD RAČUNALA j.d.o.o.</item>
    </izvorni_sadrzaj>
    <derivirana_varijabla naziv="DomainObject.Predmet.ProtuStrankaListNazivFormated_1">
      <item>DD RAČUNALA j.d.o.o.</item>
    </derivirana_varijabla>
  </DomainObject.Predmet.ProtuStrankaListNazivFormated>
  <DomainObject.Predmet.ProtuStrankaListNazivFormatedOIB>
    <izvorni_sadrzaj>
      <item>DD RAČUNALA j.d.o.o., OIB 89360823187</item>
    </izvorni_sadrzaj>
    <derivirana_varijabla naziv="DomainObject.Predmet.ProtuStrankaListNazivFormatedOIB_1">
      <item>DD RAČUNALA j.d.o.o., OIB 89360823187</item>
    </derivirana_varijabla>
  </DomainObject.Predmet.ProtuStrankaListNazivFormatedOIB>
  <DomainObject.Predmet.OstaliListFormated>
    <izvorni_sadrzaj>
      <item>Dinko Jeleč</item>
    </izvorni_sadrzaj>
    <derivirana_varijabla naziv="DomainObject.Predmet.OstaliListFormated_1">
      <item>Dinko Jeleč</item>
    </derivirana_varijabla>
  </DomainObject.Predmet.OstaliListFormated>
  <DomainObject.Predmet.OstaliListFormatedOIB>
    <izvorni_sadrzaj>
      <item>Dinko Jeleč, OIB 43416127056</item>
    </izvorni_sadrzaj>
    <derivirana_varijabla naziv="DomainObject.Predmet.OstaliListFormatedOIB_1">
      <item>Dinko Jeleč, OIB 43416127056</item>
    </derivirana_varijabla>
  </DomainObject.Predmet.OstaliListFormatedOIB>
  <DomainObject.Predmet.OstaliListFormatedWithAdress>
    <izvorni_sadrzaj>
      <item>Dinko Jeleč, Banski Vinogradi 10a, 10000 Zagreb</item>
    </izvorni_sadrzaj>
    <derivirana_varijabla naziv="DomainObject.Predmet.OstaliListFormatedWithAdress_1">
      <item>Dinko Jeleč, Banski Vinogradi 10a, 10000 Zagreb</item>
    </derivirana_varijabla>
  </DomainObject.Predmet.OstaliListFormatedWithAdress>
  <DomainObject.Predmet.OstaliListFormatedWithAdressOIB>
    <izvorni_sadrzaj>
      <item>Dinko Jeleč, OIB 43416127056, Banski Vinogradi 10a, 10000 Zagreb</item>
    </izvorni_sadrzaj>
    <derivirana_varijabla naziv="DomainObject.Predmet.OstaliListFormatedWithAdressOIB_1">
      <item>Dinko Jeleč, OIB 43416127056, Banski Vinogradi 10a, 10000 Zagreb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St-227/2018-23</izvorni_sadrzaj>
    <derivirana_varijabla naziv="DomainObject.PoslovniBrojDokumenta_1">St-227/2018-23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 RAČUNALA j.d.o.o.</izvorni_sadrzaj>
    <derivirana_varijabla naziv="DomainObject.Predmet.ProtustrankaIDrugi_1">DD RAČUNALA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 RAČUNALA j.d.o.o., OIB 89360823187, Podsusedska aleja 8, 10000 Zagreb</izvorni_sadrzaj>
    <derivirana_varijabla naziv="DomainObject.Predmet.ProtustrankaIDrugiAdressOIB_1">DD RAČUNALA j.d.o.o., OIB 89360823187,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 RAČUNALA j.d.o.o.</item>
      <item>FINA Regionalni centar Zagreb</item>
      <item>Dinko Jeleč</item>
    </izvorni_sadrzaj>
    <derivirana_varijabla naziv="DomainObject.Predmet.SudioniciListNaziv_1">
      <item>DD RAČUNALA j.d.o.o.</item>
      <item>FINA Regionalni centar Zagreb</item>
      <item>Dinko Jeleč</item>
    </derivirana_varijabla>
  </DomainObject.Predmet.SudioniciListNaziv>
  <DomainObject.Predmet.SudioniciListAdressOIB>
    <izvorni_sadrzaj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izvorni_sadrzaj>
    <derivirana_varijabla naziv="DomainObject.Predmet.SudioniciListAdressOIB_1"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EE00A-9976-4263-8237-B00D55F4F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2846</properties:Characters>
  <properties:Lines>61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2019-03-29T13:53:00Z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