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fe58" w14:paraId="f9cfe5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850F7" w:rsidRPr="002850F7">
        <w:t>HAPPY DAY d.o.o. POREČ</w:t>
      </w:r>
      <w:r w:rsidR="00180AD8">
        <w:t xml:space="preserve">, </w:t>
      </w:r>
      <w:r w:rsidR="002850F7">
        <w:t>Poreč</w:t>
      </w:r>
      <w:r w:rsidR="00E369F6">
        <w:t xml:space="preserve">, </w:t>
      </w:r>
      <w:r w:rsidR="002850F7">
        <w:t>Bože Milanovića 26</w:t>
      </w:r>
      <w:r w:rsidR="00B668D9">
        <w:t xml:space="preserve">, OIB: </w:t>
      </w:r>
      <w:r w:rsidR="002850F7" w:rsidRPr="002850F7">
        <w:t>38396516295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7394A" w:rsidRPr="002850F7">
        <w:t>HAPPY DAY d.o.o. POREČ</w:t>
      </w:r>
      <w:r w:rsidR="0087394A">
        <w:t xml:space="preserve">, Poreč, Bože Milanovića 26, OIB: </w:t>
      </w:r>
      <w:r w:rsidR="0087394A" w:rsidRPr="002850F7">
        <w:t>38396516295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7394A">
        <w:rPr>
          <w:b/>
          <w:lang w:val="pl-PL"/>
        </w:rPr>
        <w:t>10</w:t>
      </w:r>
      <w:r w:rsidR="00986F40">
        <w:rPr>
          <w:b/>
          <w:lang w:val="pl-PL"/>
        </w:rPr>
        <w:t>:</w:t>
      </w:r>
      <w:r w:rsidR="0087394A">
        <w:rPr>
          <w:b/>
          <w:lang w:val="pl-PL"/>
        </w:rPr>
        <w:t>3</w:t>
      </w:r>
      <w:r w:rsidR="00986F40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87394A" w:rsidRPr="002850F7">
        <w:t>HAPPY DAY d.o.o. POREČ</w:t>
      </w:r>
      <w:r w:rsidR="0087394A">
        <w:t xml:space="preserve">, Poreč, Bože Milanovića 26, OIB: </w:t>
      </w:r>
      <w:r w:rsidR="0087394A" w:rsidRPr="002850F7">
        <w:t>38396516295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87394A">
        <w:rPr>
          <w:lang w:val="sv-SE"/>
        </w:rPr>
        <w:t>Krešimir Ferić, Zagreb, Trnsko 47/A</w:t>
      </w:r>
      <w:r w:rsidR="00694363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87394A">
        <w:rPr>
          <w:lang w:val="sv-SE"/>
        </w:rPr>
        <w:t>Krešimir Ferić, Zagreb, Trnsko 47/A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87394A">
        <w:rPr>
          <w:lang w:val="sv-SE"/>
        </w:rPr>
        <w:t>Krešimiru Feriću, Zagreb, Trnsko 47/A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="0087394A">
        <w:rPr>
          <w:lang w:val="sv-SE"/>
        </w:rPr>
        <w:t xml:space="preserve">Stalne službe u Poreču,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E372E4">
        <w:t>2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44039B">
        <w:t xml:space="preserve">, v. r. 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87394A" w:rsidRPr="002850F7">
        <w:t>HAPPY DAY d.o.o. POREČ</w:t>
      </w:r>
      <w:r w:rsidR="0087394A">
        <w:t xml:space="preserve">, Poreč, Bože Milanovića 26, OIB: </w:t>
      </w:r>
      <w:r w:rsidR="0087394A" w:rsidRPr="002850F7">
        <w:t>38396516295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87394A">
        <w:rPr>
          <w:lang w:val="sv-SE"/>
        </w:rPr>
        <w:t>Krešimir Ferić, Zagreb, Trnsko 47/A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DA1AB5">
        <w:rPr>
          <w:lang w:val="sv-SE"/>
        </w:rPr>
        <w:t xml:space="preserve">SS Poreč,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A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St-61</w:t>
        </w:r>
        <w:r w:rsidR="002850F7">
          <w:t>3</w:t>
        </w:r>
        <w:r w:rsidR="00931764">
          <w:t>/2016-3</w:t>
        </w:r>
      </w:sdtContent>
    </w:sdt>
  </w:p>
  <w:p w:rsidRDefault="009748A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61</w:t>
    </w:r>
    <w:r w:rsidR="002850F7">
      <w:t>3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72CF8"/>
    <w:rsid w:val="009748A4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A1AB5"/>
    <w:rsid w:val="00DB3C1B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DAY d.o.o. POREČ</izvorni_sadrzaj>
    <derivirana_varijabla naziv="DomainObject.Predmet.ProtustrankaFormated_1">  HAPPY DAY d.o.o. POREČ</derivirana_varijabla>
  </DomainObject.Predmet.ProtustrankaFormated>
  <DomainObject.Predmet.ProtustrankaFormatedOIB>
    <izvorni_sadrzaj>  HAPPY DAY d.o.o. POREČ, OIB 38396516295</izvorni_sadrzaj>
    <derivirana_varijabla naziv="DomainObject.Predmet.ProtustrankaFormatedOIB_1">  HAPPY DAY d.o.o. POREČ, OIB 38396516295</derivirana_varijabla>
  </DomainObject.Predmet.ProtustrankaFormatedOIB>
  <DomainObject.Predmet.ProtustrankaFormatedWithAdress>
    <izvorni_sadrzaj> HAPPY DAY d.o.o. POREČ, Bože Milanovića 26, 52440 Poreč</izvorni_sadrzaj>
    <derivirana_varijabla naziv="DomainObject.Predmet.ProtustrankaFormatedWithAdress_1"> HAPPY DAY d.o.o. POREČ, Bože Milanovića 26, 52440 Poreč</derivirana_varijabla>
  </DomainObject.Predmet.ProtustrankaFormatedWithAdress>
  <DomainObject.Predmet.ProtustrankaFormatedWithAdressOIB>
    <izvorni_sadrzaj> HAPPY DAY d.o.o. POREČ, OIB 38396516295, Bože Milanovića 26, 52440 Poreč</izvorni_sadrzaj>
    <derivirana_varijabla naziv="DomainObject.Predmet.ProtustrankaFormatedWithAdressOIB_1"> HAPPY DAY d.o.o. POREČ, OIB 38396516295, Bože Milanovića 26, 52440 Poreč</derivirana_varijabla>
  </DomainObject.Predmet.ProtustrankaFormatedWithAdressOIB>
  <DomainObject.Predmet.ProtustrankaWithAdress>
    <izvorni_sadrzaj>HAPPY DAY d.o.o. POREČ Bože Milanovića 26, 52440 Poreč</izvorni_sadrzaj>
    <derivirana_varijabla naziv="DomainObject.Predmet.ProtustrankaWithAdress_1">HAPPY DAY d.o.o. POREČ Bože Milanovića 26, 52440 Poreč</derivirana_varijabla>
  </DomainObject.Predmet.ProtustrankaWithAdress>
  <DomainObject.Predmet.ProtustrankaWithAdressOIB>
    <izvorni_sadrzaj>HAPPY DAY d.o.o. POREČ, OIB 38396516295, Bože Milanovića 26, 52440 Poreč</izvorni_sadrzaj>
    <derivirana_varijabla naziv="DomainObject.Predmet.ProtustrankaWithAdressOIB_1">HAPPY DAY d.o.o. POREČ, OIB 38396516295, Bože Milanovića 26, 52440 Poreč</derivirana_varijabla>
  </DomainObject.Predmet.ProtustrankaWithAdressOIB>
  <DomainObject.Predmet.ProtustrankaNazivFormated>
    <izvorni_sadrzaj>HAPPY DAY d.o.o. POREČ</izvorni_sadrzaj>
    <derivirana_varijabla naziv="DomainObject.Predmet.ProtustrankaNazivFormated_1">HAPPY DAY d.o.o. POREČ</derivirana_varijabla>
  </DomainObject.Predmet.ProtustrankaNazivFormated>
  <DomainObject.Predmet.ProtustrankaNazivFormatedOIB>
    <izvorni_sadrzaj>HAPPY DAY d.o.o. POREČ, OIB 38396516295</izvorni_sadrzaj>
    <derivirana_varijabla naziv="DomainObject.Predmet.ProtustrankaNazivFormatedOIB_1">HAPPY DAY d.o.o. POREČ, OIB 38396516295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62391.84</izvorni_sadrzaj>
    <derivirana_varijabla naziv="DomainObject.Predmet.TrenutnaVrijednost_1">62391.84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HAPPY DAY d.o.o. POREČ</item>
    </izvorni_sadrzaj>
    <derivirana_varijabla naziv="DomainObject.Predmet.ProtuStrankaListFormated_1">
      <item>HAPPY DAY d.o.o. POREČ</item>
    </derivirana_varijabla>
  </DomainObject.Predmet.ProtuStrankaListFormated>
  <DomainObject.Predmet.ProtuStrankaListFormatedOIB>
    <izvorni_sadrzaj>
      <item>HAPPY DAY d.o.o. POREČ, OIB 38396516295</item>
    </izvorni_sadrzaj>
    <derivirana_varijabla naziv="DomainObject.Predmet.ProtuStrankaListFormatedOIB_1">
      <item>HAPPY DAY d.o.o. POREČ, OIB 38396516295</item>
    </derivirana_varijabla>
  </DomainObject.Predmet.ProtuStrankaListFormatedOIB>
  <DomainObject.Predmet.ProtuStrankaListFormatedWithAdress>
    <izvorni_sadrzaj>
      <item>HAPPY DAY d.o.o. POREČ, Bože Milanovića 26, 52440 Poreč</item>
    </izvorni_sadrzaj>
    <derivirana_varijabla naziv="DomainObject.Predmet.ProtuStrankaListFormatedWithAdress_1">
      <item>HAPPY DAY d.o.o. POREČ, Bože Milanovića 26, 52440 Poreč</item>
    </derivirana_varijabla>
  </DomainObject.Predmet.ProtuStrankaListFormatedWithAdress>
  <DomainObject.Predmet.ProtuStrankaListFormatedWithAdressOIB>
    <izvorni_sadrzaj>
      <item>HAPPY DAY d.o.o. POREČ, OIB 38396516295, Bože Milanovića 26, 52440 Poreč</item>
    </izvorni_sadrzaj>
    <derivirana_varijabla naziv="DomainObject.Predmet.ProtuStrankaListFormatedWithAdressOIB_1">
      <item>HAPPY DAY d.o.o. POREČ, OIB 38396516295, Bože Milanovića 26, 52440 Poreč</item>
    </derivirana_varijabla>
  </DomainObject.Predmet.ProtuStrankaListFormatedWithAdressOIB>
  <DomainObject.Predmet.ProtuStrankaListNazivFormated>
    <izvorni_sadrzaj>
      <item>HAPPY DAY d.o.o. POREČ</item>
    </izvorni_sadrzaj>
    <derivirana_varijabla naziv="DomainObject.Predmet.ProtuStrankaListNazivFormated_1">
      <item>HAPPY DAY d.o.o. POREČ</item>
    </derivirana_varijabla>
  </DomainObject.Predmet.ProtuStrankaListNazivFormated>
  <DomainObject.Predmet.ProtuStrankaListNazivFormatedOIB>
    <izvorni_sadrzaj>
      <item>HAPPY DAY d.o.o. POREČ, OIB 38396516295</item>
    </izvorni_sadrzaj>
    <derivirana_varijabla naziv="DomainObject.Predmet.ProtuStrankaListNazivFormatedOIB_1">
      <item>HAPPY DAY d.o.o. POREČ, OIB 38396516295</item>
    </derivirana_varijabla>
  </DomainObject.Predmet.ProtuStrankaListNazivFormatedOIB>
  <DomainObject.Predmet.OstaliListFormated>
    <izvorni_sadrzaj>
      <item>Krešimir Ferić</item>
    </izvorni_sadrzaj>
    <derivirana_varijabla naziv="DomainObject.Predmet.OstaliListFormated_1">
      <item>Krešimir Ferić</item>
    </derivirana_varijabla>
  </DomainObject.Predmet.OstaliListFormated>
  <DomainObject.Predmet.OstaliListFormatedOIB>
    <izvorni_sadrzaj>
      <item>Krešimir Ferić, OIB 99187833219</item>
    </izvorni_sadrzaj>
    <derivirana_varijabla naziv="DomainObject.Predmet.OstaliListFormatedOIB_1">
      <item>Krešimir Ferić, OIB 99187833219</item>
    </derivirana_varijabla>
  </DomainObject.Predmet.OstaliListFormatedOIB>
  <DomainObject.Predmet.OstaliListFormatedWithAdress>
    <izvorni_sadrzaj>
      <item>Krešimir Ferić, Trnsko 47a, 10000 Zagreb</item>
    </izvorni_sadrzaj>
    <derivirana_varijabla naziv="DomainObject.Predmet.OstaliListFormatedWithAdress_1">
      <item>Krešimir Ferić, Trnsko 47a, 10000 Zagreb</item>
    </derivirana_varijabla>
  </DomainObject.Predmet.OstaliListFormatedWithAdress>
  <DomainObject.Predmet.OstaliListFormatedWithAdressOIB>
    <izvorni_sadrzaj>
      <item>Krešimir Ferić, OIB 99187833219, Trnsko 47a, 10000 Zagreb</item>
    </izvorni_sadrzaj>
    <derivirana_varijabla naziv="DomainObject.Predmet.OstaliListFormatedWithAdressOIB_1">
      <item>Krešimir Ferić, OIB 99187833219, Trnsko 47a, 10000 Zagreb</item>
    </derivirana_varijabla>
  </DomainObject.Predmet.OstaliListFormatedWithAdressOIB>
  <DomainObject.Predmet.OstaliListNazivFormated>
    <izvorni_sadrzaj>
      <item>Krešimir Ferić</item>
    </izvorni_sadrzaj>
    <derivirana_varijabla naziv="DomainObject.Predmet.OstaliListNazivFormated_1">
      <item>Krešimir Ferić</item>
    </derivirana_varijabla>
  </DomainObject.Predmet.OstaliListNazivFormated>
  <DomainObject.Predmet.OstaliListNazivFormatedOIB>
    <izvorni_sadrzaj>
      <item>Krešimir Ferić, OIB 99187833219</item>
    </izvorni_sadrzaj>
    <derivirana_varijabla naziv="DomainObject.Predmet.OstaliListNazivFormatedOIB_1">
      <item>Krešimir Ferić, OIB 99187833219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HAPPY DAY d.o.o. POREČ</izvorni_sadrzaj>
    <derivirana_varijabla naziv="DomainObject.Predmet.ProtustrankaIDrugi_1">HAPPY DAY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HAPPY DAY d.o.o. POREČ, OIB 38396516295, Bože Milanovića 26, 52440 Poreč</izvorni_sadrzaj>
    <derivirana_varijabla naziv="DomainObject.Predmet.ProtustrankaIDrugiAdressOIB_1">HAPPY DAY d.o.o. POREČ, OIB 38396516295, Bože Milanovića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HAPPY DAY d.o.o. POREČ</item>
      <item>Krešimir Ferić</item>
    </izvorni_sadrzaj>
    <derivirana_varijabla naziv="DomainObject.Predmet.SudioniciListNaziv_1">
      <item>FINANCIJSKA AGENCIJA, RC RIJEKA, PODRUŽNICA PULA, PULA</item>
      <item>HAPPY DAY d.o.o. POREČ</item>
      <item>Krešimir Ferić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izvorni_sadrzaj>
    <derivirana_varijabla naziv="DomainObject.Predmet.SudioniciListAdressOIB_1">
      <item>FINANCIJSKA AGENCIJA, RC RIJEKA, PODRUŽNICA PULA, PULA, OIB 85821130368, Giardini 5,52100 Pula</item>
      <item>HAPPY DAY d.o.o. POREČ, OIB 38396516295, Bože Milanovića 26,52440 Poreč</item>
      <item>Krešimir Ferić, OIB 99187833219, Trnsko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38396516295</item>
      <item>, OIB 99187833219</item>
    </izvorni_sadrzaj>
    <derivirana_varijabla naziv="DomainObject.Predmet.SudioniciListNazivOIB_1">
      <item>, OIB 85821130368</item>
      <item>, OIB 38396516295</item>
      <item>, OIB 99187833219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9EDCA-1817-4E0B-A481-9910A3EC2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3318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2016-04-12T06:24:00Z</dcterms:created>
  <dc:creator>Jasmina Matika</dc:creator>
  <cp:lastModifiedBy>Sanja Prodan</cp:lastModifiedBy>
  <cp:lastPrinted>2016-04-12T06:27:00Z</cp:lastPrinted>
  <dcterms:modified xmlns:xsi="http://www.w3.org/2001/XMLSchema-instance" xsi:type="dcterms:W3CDTF">2016-04-12T06:28:00Z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