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766b" w14:paraId="7ba766b" w:rsidRDefault="001B0C77" w:rsidP="001B0C77" w:rsidR="001B0C7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C77" w:rsidP="001B0C77" w:rsidR="001B0C77">
      <w:pPr>
        <w:spacing w:after="0"/>
      </w:pPr>
      <w:r>
        <w:t xml:space="preserve">         REPUBLIKA HRVATSKA</w:t>
      </w:r>
    </w:p>
    <w:p w:rsidRDefault="001B0C77" w:rsidP="001B0C77" w:rsidR="001B0C77">
      <w:pPr>
        <w:spacing w:after="0"/>
      </w:pPr>
      <w:r>
        <w:t xml:space="preserve"> TRGOVAČKI SUD U VARAŽDINU</w:t>
      </w:r>
    </w:p>
    <w:p w:rsidRDefault="001B0C77" w:rsidP="001B0C77" w:rsidR="001B0C77">
      <w:pPr>
        <w:spacing w:after="0"/>
      </w:pPr>
      <w:r>
        <w:t xml:space="preserve">                   Braće Radića 2</w:t>
      </w: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</w:pPr>
      <w:r>
        <w:t xml:space="preserve">                                        U  I M E  R E P U B L I K E  H R V A T S K E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jc w:val="center"/>
      </w:pPr>
      <w:r>
        <w:t>R J E Š E NJ E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REGINA d.o.o. Križevci, Ulica Stjepana Radića 5, OIB: 90442556929, dana 30. svibnja 2016., </w:t>
      </w:r>
    </w:p>
    <w:p w:rsidRDefault="001B0C77" w:rsidP="001B0C77" w:rsidR="001B0C77">
      <w:pPr>
        <w:spacing w:after="0"/>
        <w:jc w:val="both"/>
      </w:pPr>
    </w:p>
    <w:p w:rsidRDefault="001B0C77" w:rsidP="001B0C77" w:rsidR="001B0C77">
      <w:pPr>
        <w:spacing w:after="0"/>
        <w:jc w:val="center"/>
      </w:pPr>
      <w:r>
        <w:t>r i j e š i o  j e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REGINA d.o.o. Križevci, Ulica Stjepana Radića 5, OIB: 90442556929, s danom 30. svibnja 2016. u 13,00 sati.</w:t>
      </w:r>
    </w:p>
    <w:p w:rsidRDefault="001B0C77" w:rsidP="001B0C77" w:rsidR="001B0C77">
      <w:pPr>
        <w:spacing w:after="0"/>
        <w:ind w:hanging="705" w:left="1413"/>
        <w:jc w:val="both"/>
      </w:pPr>
    </w:p>
    <w:p w:rsidRDefault="001B0C77" w:rsidP="001B0C77" w:rsidR="001B0C7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Sven Pirker iz Varaždina, Trg kralja Tomislava 2, OIB: 17175634417.</w:t>
      </w:r>
    </w:p>
    <w:p w:rsidRDefault="001B0C77" w:rsidP="001B0C77" w:rsidR="001B0C77">
      <w:pPr>
        <w:spacing w:after="0"/>
        <w:ind w:hanging="705" w:left="1413"/>
        <w:jc w:val="both"/>
      </w:pPr>
    </w:p>
    <w:p w:rsidRDefault="001B0C77" w:rsidP="001B0C77" w:rsidR="001B0C7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REGINA d.o.o. Križevci, Ulica Stjepana Radića 5, OIB: 90442556929.</w:t>
      </w:r>
    </w:p>
    <w:p w:rsidRDefault="001B0C77" w:rsidP="001B0C77" w:rsidR="001B0C77">
      <w:pPr>
        <w:spacing w:after="0"/>
        <w:ind w:hanging="705" w:left="1410"/>
        <w:jc w:val="both"/>
      </w:pPr>
    </w:p>
    <w:p w:rsidRDefault="001B0C77" w:rsidP="001B0C77" w:rsidR="001B0C7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B0C77" w:rsidP="001B0C77" w:rsidR="001B0C77">
      <w:pPr>
        <w:spacing w:after="0"/>
        <w:jc w:val="both"/>
      </w:pPr>
    </w:p>
    <w:p w:rsidRDefault="001B0C77" w:rsidP="001B0C77" w:rsidR="001B0C7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REGINA d.o.o. Križevci, Ulica Stjepana Radića 5, OIB: 90442556929, bit će brisan iz sudskog registra.</w:t>
      </w: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  <w:jc w:val="center"/>
      </w:pPr>
      <w:r>
        <w:t>Obrazloženje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jc w:val="both"/>
      </w:pPr>
      <w:r>
        <w:tab/>
        <w:t xml:space="preserve">Predlagatelj Financijska agencija Regionalni centar Zagreb, Podružnica Varaždin je dana 24.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  <w:jc w:val="center"/>
      </w:pPr>
      <w:r>
        <w:t>U Varaždinu 30. svibnja 2016.</w:t>
      </w:r>
    </w:p>
    <w:p w:rsidRDefault="001B0C77" w:rsidP="001B0C77" w:rsidR="001B0C77">
      <w:pPr>
        <w:spacing w:after="0"/>
        <w:jc w:val="center"/>
      </w:pPr>
    </w:p>
    <w:p w:rsidRDefault="001B0C77" w:rsidP="001B0C77" w:rsidR="001B0C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0C77" w:rsidP="001B0C77" w:rsidR="001B0C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0C77" w:rsidP="001B0C77" w:rsidR="001B0C77">
      <w:pPr>
        <w:spacing w:after="0"/>
        <w:ind w:firstLine="708"/>
      </w:pPr>
      <w:r>
        <w:t>Uputa o pravnom lijeku:</w:t>
      </w:r>
    </w:p>
    <w:p w:rsidRDefault="001B0C77" w:rsidP="001B0C77" w:rsidR="001B0C7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B0C77" w:rsidP="001B0C77" w:rsidR="001B0C7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</w:pPr>
    </w:p>
    <w:p w:rsidRDefault="001B0C77" w:rsidP="001B0C77" w:rsidR="001B0C77">
      <w:pPr>
        <w:spacing w:after="0"/>
      </w:pPr>
      <w:r>
        <w:t>DNA:</w:t>
      </w:r>
    </w:p>
    <w:p w:rsidRDefault="001B0C77" w:rsidP="001B0C77" w:rsidR="001B0C7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1B0C77" w:rsidP="001B0C77" w:rsidR="001B0C7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1B0C77" w:rsidP="001B0C77" w:rsidR="001B0C77">
      <w:pPr>
        <w:numPr>
          <w:ilvl w:val="0"/>
          <w:numId w:val="47"/>
        </w:numPr>
        <w:spacing w:after="0"/>
      </w:pPr>
      <w:r>
        <w:t>Dužnik REGINA d.o.o. Križevci, Ulica Stjepana Radića 5.</w:t>
      </w:r>
    </w:p>
    <w:p w:rsidRDefault="001B0C77" w:rsidP="001B0C77" w:rsidR="001B0C77">
      <w:pPr>
        <w:numPr>
          <w:ilvl w:val="0"/>
          <w:numId w:val="47"/>
        </w:numPr>
        <w:spacing w:after="0"/>
      </w:pPr>
      <w:r>
        <w:t xml:space="preserve">Osoba ovlaštena za zastupanje – Mirela </w:t>
      </w:r>
      <w:proofErr w:type="spellStart"/>
      <w:r>
        <w:t>Tkalec</w:t>
      </w:r>
      <w:proofErr w:type="spellEnd"/>
      <w:r>
        <w:t xml:space="preserve"> iz Križevaca, Stjepana Radića 5.</w:t>
      </w:r>
    </w:p>
    <w:p w:rsidRDefault="001B0C77" w:rsidP="001B0C77" w:rsidR="001B0C7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1B0C77" w:rsidP="001B0C77" w:rsidR="001B0C77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1B0C77" w:rsidP="001B0C77" w:rsidR="001B0C77">
      <w:pPr>
        <w:numPr>
          <w:ilvl w:val="0"/>
          <w:numId w:val="47"/>
        </w:numPr>
        <w:spacing w:after="0"/>
      </w:pPr>
      <w:r>
        <w:t>Stečajni upravitelj- Sven Pirker iz Varaždina, Trg kralja Tomislava 2.</w:t>
      </w:r>
    </w:p>
    <w:p w:rsidRDefault="001B0C77" w:rsidP="001B0C77" w:rsidR="001B0C77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1B0C77" w:rsidR="00CB0EA4">
      <w:pPr>
        <w:pStyle w:val="Naslovdokumenta"/>
        <w:spacing w:after="0"/>
      </w:pPr>
    </w:p>
    <w:p w:rsidRDefault="0071688E" w:rsidP="001B0C77" w:rsidR="0071688E">
      <w:pPr>
        <w:pStyle w:val="Poetniodjeljak"/>
        <w:spacing w:after="0"/>
      </w:pPr>
    </w:p>
    <w:p w:rsidRDefault="00A21F0D" w:rsidP="001B0C77" w:rsidR="00A21F0D">
      <w:pPr>
        <w:pStyle w:val="NormaleSPIS"/>
        <w:spacing w:after="0"/>
        <w:rPr>
          <w:noProof/>
        </w:rPr>
      </w:pPr>
    </w:p>
    <w:p w:rsidRDefault="00DA0242" w:rsidP="001B0C7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C77" w:rsidR="008333A9">
    <w:pPr>
      <w:pStyle w:val="Zaglavlje"/>
    </w:pPr>
    <w:r>
      <w:rPr>
        <w:rStyle w:val="PozadinaSvijetloCrvena"/>
        <w:shd w:fill="auto" w:color="auto" w:val="clear"/>
      </w:rPr>
      <w:t>Poslovni broj: 7 St-1160/15-5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C7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69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St-1160/2015-5</izvorni_sadrzaj>
    <derivirana_varijabla naziv="DomainObject.Oznaka_1">St-1160/2015-5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društvo s ograničenom odgovornošću za usluge</izvorni_sadrzaj>
    <derivirana_varijabla naziv="DomainObject.Predmet.ProtustrankaFormated_1">  REGINA društvo s ograničenom odgovornošću za usluge</derivirana_varijabla>
  </DomainObject.Predmet.ProtustrankaFormated>
  <DomainObject.Predmet.ProtustrankaFormatedOIB>
    <izvorni_sadrzaj>  REGINA društvo s ograničenom odgovornošću za usluge, OIB 90442556929</izvorni_sadrzaj>
    <derivirana_varijabla naziv="DomainObject.Predmet.ProtustrankaFormatedOIB_1">  REGINA društvo s ograničenom odgovornošću za usluge, OIB 90442556929</derivirana_varijabla>
  </DomainObject.Predmet.ProtustrankaFormatedOIB>
  <DomainObject.Predmet.ProtustrankaFormatedWithAdress>
    <izvorni_sadrzaj> REGINA društvo s ograničenom odgovornošću za usluge, Ulica Stjepana Radića 5, 48260 Križevci</izvorni_sadrzaj>
    <derivirana_varijabla naziv="DomainObject.Predmet.ProtustrankaFormatedWithAdress_1"> REGINA društvo s ograničenom odgovornošću za usluge, Ulica Stjepana Radića 5, 48260 Križevci</derivirana_varijabla>
  </DomainObject.Predmet.ProtustrankaFormatedWithAdress>
  <DomainObject.Predmet.ProtustrankaFormatedWithAdressOIB>
    <izvorni_sadrzaj> REGINA društvo s ograničenom odgovornošću za usluge, OIB 90442556929, Ulica Stjepana Radića 5, 48260 Križevci</izvorni_sadrzaj>
    <derivirana_varijabla naziv="DomainObject.Predmet.ProtustrankaFormatedWithAdressOIB_1"> REGINA društvo s ograničenom odgovornošću za usluge, OIB 90442556929, Ulica Stjepana Radića 5, 48260 Križevci</derivirana_varijabla>
  </DomainObject.Predmet.ProtustrankaFormatedWithAdressOIB>
  <DomainObject.Predmet.ProtustrankaWithAdress>
    <izvorni_sadrzaj>REGINA društvo s ograničenom odgovornošću za usluge Ulica Stjepana Radića 5, 48260 Križevci</izvorni_sadrzaj>
    <derivirana_varijabla naziv="DomainObject.Predmet.ProtustrankaWithAdress_1">REGINA društvo s ograničenom odgovornošću za usluge Ulica Stjepana Radića 5, 48260 Križevci</derivirana_varijabla>
  </DomainObject.Predmet.ProtustrankaWithAdress>
  <DomainObject.Predmet.ProtustrankaWithAdressOIB>
    <izvorni_sadrzaj>REGINA društvo s ograničenom odgovornošću za usluge, OIB 90442556929, Ulica Stjepana Radića 5, 48260 Križevci</izvorni_sadrzaj>
    <derivirana_varijabla naziv="DomainObject.Predmet.ProtustrankaWithAdressOIB_1">REGINA društvo s ograničenom odgovornošću za usluge, OIB 90442556929, Ulica Stjepana Radića 5, 48260 Križevci</derivirana_varijabla>
  </DomainObject.Predmet.ProtustrankaWithAdressOIB>
  <DomainObject.Predmet.ProtustrankaNazivFormated>
    <izvorni_sadrzaj>REGINA društvo s ograničenom odgovornošću za usluge</izvorni_sadrzaj>
    <derivirana_varijabla naziv="DomainObject.Predmet.ProtustrankaNazivFormated_1">REGINA društvo s ograničenom odgovornošću za usluge</derivirana_varijabla>
  </DomainObject.Predmet.ProtustrankaNazivFormated>
  <DomainObject.Predmet.ProtustrankaNazivFormatedOIB>
    <izvorni_sadrzaj>REGINA društvo s ograničenom odgovornošću za usluge, OIB 90442556929</izvorni_sadrzaj>
    <derivirana_varijabla naziv="DomainObject.Predmet.ProtustrankaNazivFormatedOIB_1">REGINA društvo s ograničenom odgovornošću za usluge, OIB 90442556929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21943.32</izvorni_sadrzaj>
    <derivirana_varijabla naziv="DomainObject.Predmet.TrenutnaVrijednost_1">21943.32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REGINA društvo s ograničenom odgovornošću za usluge</item>
    </izvorni_sadrzaj>
    <derivirana_varijabla naziv="DomainObject.Predmet.ProtuStrankaListFormated_1">
      <item>REGINA društvo s ograničenom odgovornošću za usluge</item>
    </derivirana_varijabla>
  </DomainObject.Predmet.ProtuStrankaListFormated>
  <DomainObject.Predmet.ProtuStrankaListFormatedOIB>
    <izvorni_sadrzaj>
      <item>REGINA društvo s ograničenom odgovornošću za usluge, OIB 90442556929</item>
    </izvorni_sadrzaj>
    <derivirana_varijabla naziv="DomainObject.Predmet.ProtuStrankaListFormatedOIB_1">
      <item>REGINA društvo s ograničenom odgovornošću za usluge, OIB 90442556929</item>
    </derivirana_varijabla>
  </DomainObject.Predmet.ProtuStrankaListFormatedOIB>
  <DomainObject.Predmet.ProtuStrankaListFormatedWithAdress>
    <izvorni_sadrzaj>
      <item>REGINA društvo s ograničenom odgovornošću za usluge, Ulica Stjepana Radića 5, 48260 Križevci</item>
    </izvorni_sadrzaj>
    <derivirana_varijabla naziv="DomainObject.Predmet.ProtuStrankaListFormatedWithAdress_1">
      <item>REGINA društvo s ograničenom odgovornošću za usluge, Ulica Stjepana Radića 5, 48260 Križevci</item>
    </derivirana_varijabla>
  </DomainObject.Predmet.ProtuStrankaListFormatedWithAdress>
  <DomainObject.Predmet.ProtuStrankaListFormatedWithAdressOIB>
    <izvorni_sadrzaj>
      <item>REGINA društvo s ograničenom odgovornošću za usluge, OIB 90442556929, Ulica Stjepana Radića 5, 48260 Križevci</item>
    </izvorni_sadrzaj>
    <derivirana_varijabla naziv="DomainObject.Predmet.ProtuStrankaListFormatedWithAdressOIB_1">
      <item>REGINA društvo s ograničenom odgovornošću za usluge, OIB 90442556929, Ulica Stjepana Radića 5, 48260 Križevci</item>
    </derivirana_varijabla>
  </DomainObject.Predmet.ProtuStrankaListFormatedWithAdressOIB>
  <DomainObject.Predmet.ProtuStrankaListNazivFormated>
    <izvorni_sadrzaj>
      <item>REGINA društvo s ograničenom odgovornošću za usluge</item>
    </izvorni_sadrzaj>
    <derivirana_varijabla naziv="DomainObject.Predmet.ProtuStrankaListNazivFormated_1">
      <item>REGINA društvo s ograničenom odgovornošću za usluge</item>
    </derivirana_varijabla>
  </DomainObject.Predmet.ProtuStrankaListNazivFormated>
  <DomainObject.Predmet.ProtuStrankaListNazivFormatedOIB>
    <izvorni_sadrzaj>
      <item>REGINA društvo s ograničenom odgovornošću za usluge, OIB 90442556929</item>
    </izvorni_sadrzaj>
    <derivirana_varijabla naziv="DomainObject.Predmet.ProtuStrankaListNazivFormatedOIB_1">
      <item>REGINA društvo s ograničenom odgovornošću za usluge, OIB 90442556929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St-1160/2015-5</izvorni_sadrzaj>
    <derivirana_varijabla naziv="DomainObject.PoslovniBrojDokumenta_1">St-1160/2015-5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REGINA društvo s ograničenom odgovornošću za usluge</izvorni_sadrzaj>
    <derivirana_varijabla naziv="DomainObject.Predmet.ProtustrankaIDrugi_1">REGINA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REGINA društvo s ograničenom odgovornošću za usluge, OIB 90442556929, Ulica Stjepana Radića 5, 48260 Križevci</izvorni_sadrzaj>
    <derivirana_varijabla naziv="DomainObject.Predmet.ProtustrankaIDrugiAdressOIB_1">REGINA društvo s ograničenom odgovornošću za usluge, OIB 90442556929, Ulica Stjepana Radića 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REGINA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REGINA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REGINA društvo s ograničenom odgovornošću za usluge, OIB 90442556929, Ulica Stjepana Radića 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REGINA društvo s ograničenom odgovornošću za usluge, OIB 90442556929, Ulica Stjepana Radića 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172EC-B39F-4CB7-A981-17F09FD1A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2790</properties:Characters>
  <properties:Lines>84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