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fb0d" w14:paraId="b52fb0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C77CDD" w:rsidP="00EF78D3" w:rsidR="00C77CDD">
      <w:pPr>
        <w:ind w:left="5040"/>
        <w:jc w:val="right"/>
      </w:pPr>
      <w:r>
        <w:t xml:space="preserve">VLADIMIR ŽARKOVIĆ </w:t>
      </w:r>
    </w:p>
    <w:p w:rsidRDefault="00C77CDD" w:rsidP="00EF78D3" w:rsidR="006B4E71">
      <w:pPr>
        <w:ind w:left="5040"/>
        <w:jc w:val="right"/>
      </w:pPr>
      <w:r>
        <w:t>Ulica Tadije Smičiklasa 1</w:t>
      </w:r>
    </w:p>
    <w:p w:rsidRDefault="00C77CDD" w:rsidP="00EF78D3" w:rsidR="00C77CDD">
      <w:pPr>
        <w:ind w:left="5040"/>
        <w:jc w:val="right"/>
      </w:pPr>
      <w:r>
        <w:t>ZADAR</w:t>
      </w:r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D90824">
        <w:t>3</w:t>
      </w:r>
      <w:r w:rsidR="00C77CDD">
        <w:t>7</w:t>
      </w:r>
      <w:r w:rsidR="00861051">
        <w:t>/16-</w:t>
      </w:r>
      <w:r w:rsidR="008C04AB">
        <w:t>4</w:t>
      </w:r>
      <w:r>
        <w:t xml:space="preserve"> od </w:t>
      </w:r>
      <w:r w:rsidR="00D90824">
        <w:t>15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C77CDD">
        <w:t>ARKA LUNA d.o.o., Zadar, Ulica Tadije Smičiklasa 1, OIB: 84964603824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62240C">
        <w:t>11</w:t>
      </w:r>
      <w:r>
        <w:t>,</w:t>
      </w:r>
      <w:r w:rsidR="00C77CDD">
        <w:t>20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62240C">
        <w:t>11</w:t>
      </w:r>
      <w:r>
        <w:t>,</w:t>
      </w:r>
      <w:r w:rsidR="00C77CDD">
        <w:t>25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</w:t>
      </w:r>
      <w:r w:rsidR="00D90824">
        <w:t>5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22165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D90824">
      <w:rPr>
        <w:b/>
        <w:bCs/>
      </w:rPr>
      <w:t>53</w:t>
    </w:r>
    <w:r w:rsidR="00C77CDD">
      <w:rPr>
        <w:b/>
        <w:bCs/>
      </w:rPr>
      <w:t>7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C04AB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A3F77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1899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2240C"/>
    <w:rsid w:val="0063095A"/>
    <w:rsid w:val="0063370C"/>
    <w:rsid w:val="0063552E"/>
    <w:rsid w:val="006523A4"/>
    <w:rsid w:val="00654AB6"/>
    <w:rsid w:val="00657B18"/>
    <w:rsid w:val="00666CD8"/>
    <w:rsid w:val="00696DCD"/>
    <w:rsid w:val="006A0F4B"/>
    <w:rsid w:val="006B4E71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04AB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9E46C8"/>
    <w:rsid w:val="00A11A31"/>
    <w:rsid w:val="00A12246"/>
    <w:rsid w:val="00A137B4"/>
    <w:rsid w:val="00A16554"/>
    <w:rsid w:val="00A52F25"/>
    <w:rsid w:val="00A54771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77CDD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4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AB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AB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AB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4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AB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AB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AB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LUNA d.o.o. za trgovinu, ugostiteljstvo, usluge i djelatnosti putničke agencije</izvorni_sadrzaj>
    <derivirana_varijabla naziv="DomainObject.Predmet.ProtustrankaFormated_1">  ARKA LUNA d.o.o. za trgovinu, ugostiteljstvo, usluge i djelatnosti putničke agencije</derivirana_varijabla>
  </DomainObject.Predmet.ProtustrankaFormated>
  <DomainObject.Predmet.ProtustrankaFormatedOIB>
    <izvorni_sadrzaj>  ARKA LUNA d.o.o. za trgovinu, ugostiteljstvo, usluge i djelatnosti putničke agencije, OIB 84964603824</izvorni_sadrzaj>
    <derivirana_varijabla naziv="DomainObject.Predmet.ProtustrankaFormatedOIB_1">  ARKA LUNA d.o.o. za trgovinu, ugostiteljstvo, usluge i djelatnosti putničke agencije, OIB 84964603824</derivirana_varijabla>
  </DomainObject.Predmet.ProtustrankaFormatedOIB>
  <DomainObject.Predmet.ProtustrankaFormatedWithAdress>
    <izvorni_sadrzaj> ARKA LUNA d.o.o. za trgovinu, ugostiteljstvo, usluge i djelatnosti putničke agencije, Ulica Tadije Smičiklasa 1, 23000 Zadar</izvorni_sadrzaj>
    <derivirana_varijabla naziv="DomainObject.Predmet.ProtustrankaFormatedWithAdress_1"> ARKA LUNA d.o.o. za trgovinu, ugostiteljstvo, usluge i djelatnosti putničke agencije, Ulica Tadije Smičiklasa 1, 23000 Zadar</derivirana_varijabla>
  </DomainObject.Predmet.ProtustrankaFormatedWithAdress>
  <DomainObject.Predmet.ProtustrankaFormatedWithAdressOIB>
    <izvorni_sadrzaj> ARKA LUNA d.o.o. za trgovinu, ugostiteljstvo, usluge i djelatnosti putničke agencije, OIB 84964603824, Ulica Tadije Smičiklasa 1, 23000 Zadar</izvorni_sadrzaj>
    <derivirana_varijabla naziv="DomainObject.Predmet.ProtustrankaFormatedWithAdressOIB_1"> ARKA LUNA d.o.o. za trgovinu, ugostiteljstvo, usluge i djelatnosti putničke agencije, OIB 84964603824, Ulica Tadije Smičiklasa 1, 23000 Zadar</derivirana_varijabla>
  </DomainObject.Predmet.ProtustrankaFormatedWithAdressOIB>
  <DomainObject.Predmet.ProtustrankaWithAdress>
    <izvorni_sadrzaj>ARKA LUNA d.o.o. za trgovinu, ugostiteljstvo, usluge i djelatnosti putničke agencije Ulica Tadije Smičiklasa 1, 23000 Zadar</izvorni_sadrzaj>
    <derivirana_varijabla naziv="DomainObject.Predmet.ProtustrankaWithAdress_1">ARKA LUNA d.o.o. za trgovinu, ugostiteljstvo, usluge i djelatnosti putničke agencije Ulica Tadije Smičiklasa 1, 23000 Zadar</derivirana_varijabla>
  </DomainObject.Predmet.ProtustrankaWithAdress>
  <DomainObject.Predmet.ProtustrankaWithAdressOIB>
    <izvorni_sadrzaj>ARKA LUNA d.o.o. za trgovinu, ugostiteljstvo, usluge i djelatnosti putničke agencije, OIB 84964603824, Ulica Tadije Smičiklasa 1, 23000 Zadar</izvorni_sadrzaj>
    <derivirana_varijabla naziv="DomainObject.Predmet.ProtustrankaWithAdressOIB_1">ARKA LUNA d.o.o. za trgovinu, ugostiteljstvo, usluge i djelatnosti putničke agencije, OIB 84964603824, Ulica Tadije Smičiklasa 1, 23000 Zadar</derivirana_varijabla>
  </DomainObject.Predmet.ProtustrankaWithAdressOIB>
  <DomainObject.Predmet.ProtustrankaNazivFormated>
    <izvorni_sadrzaj>ARKA LUNA d.o.o. za trgovinu, ugostiteljstvo, usluge i djelatnosti putničke agencije</izvorni_sadrzaj>
    <derivirana_varijabla naziv="DomainObject.Predmet.ProtustrankaNazivFormated_1">ARKA LUNA d.o.o. za trgovinu, ugostiteljstvo, usluge i djelatnosti putničke agencije</derivirana_varijabla>
  </DomainObject.Predmet.ProtustrankaNazivFormated>
  <DomainObject.Predmet.ProtustrankaNazivFormatedOIB>
    <izvorni_sadrzaj>ARKA LUNA d.o.o. za trgovinu, ugostiteljstvo, usluge i djelatnosti putničke agencije, OIB 84964603824</izvorni_sadrzaj>
    <derivirana_varijabla naziv="DomainObject.Predmet.ProtustrankaNazivFormatedOIB_1">ARKA LUNA d.o.o. za trgovinu, ugostiteljstvo, usluge i djelatnosti putničke agencije, OIB 84964603824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525429.20</izvorni_sadrzaj>
    <derivirana_varijabla naziv="DomainObject.Predmet.TrenutnaVrijednost_1">525429.20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ARKA LUNA d.o.o. za trgovinu, ugostiteljstvo, usluge i djelatnosti putničke agencije</item>
    </izvorni_sadrzaj>
    <derivirana_varijabla naziv="DomainObject.Predmet.ProtuStrankaListFormated_1">
      <item>ARKA LUNA d.o.o. za trgovinu, ugostiteljstvo, usluge i djelatnosti putničke agencije</item>
    </derivirana_varijabla>
  </DomainObject.Predmet.ProtuStrankaListFormated>
  <DomainObject.Predmet.ProtuStrankaListFormatedOIB>
    <izvorni_sadrzaj>
      <item>ARKA LUNA d.o.o. za trgovinu, ugostiteljstvo, usluge i djelatnosti putničke agencije, OIB 84964603824</item>
    </izvorni_sadrzaj>
    <derivirana_varijabla naziv="DomainObject.Predmet.ProtuStrankaListFormatedOIB_1">
      <item>ARKA LUNA d.o.o. za trgovinu, ugostiteljstvo, usluge i djelatnosti putničke agencije, OIB 84964603824</item>
    </derivirana_varijabla>
  </DomainObject.Predmet.ProtuStrankaListFormatedOIB>
  <DomainObject.Predmet.ProtuStrankaListFormatedWithAdress>
    <izvorni_sadrzaj>
      <item>ARKA LUNA d.o.o. za trgovinu, ugostiteljstvo, usluge i djelatnosti putničke agencije, Ulica Tadije Smičiklasa 1, 23000 Zadar</item>
    </izvorni_sadrzaj>
    <derivirana_varijabla naziv="DomainObject.Predmet.ProtuStrankaListFormatedWithAdress_1">
      <item>ARKA LUNA d.o.o. za trgovinu, ugostiteljstvo, usluge i djelatnosti putničke agencije, Ulica Tadije Smičiklasa 1, 23000 Zadar</item>
    </derivirana_varijabla>
  </DomainObject.Predmet.ProtuStrankaListFormatedWithAdress>
  <DomainObject.Predmet.ProtuStrankaListFormatedWithAdressOIB>
    <izvorni_sadrzaj>
      <item>ARKA LUNA d.o.o. za trgovinu, ugostiteljstvo, usluge i djelatnosti putničke agencije, OIB 84964603824, Ulica Tadije Smičiklasa 1, 23000 Zadar</item>
    </izvorni_sadrzaj>
    <derivirana_varijabla naziv="DomainObject.Predmet.ProtuStrankaListFormatedWithAdressOIB_1">
      <item>ARKA LUNA d.o.o. za trgovinu, ugostiteljstvo, usluge i djelatnosti putničke agencije, OIB 84964603824, Ulica Tadije Smičiklasa 1, 23000 Zadar</item>
    </derivirana_varijabla>
  </DomainObject.Predmet.ProtuStrankaListFormatedWithAdressOIB>
  <DomainObject.Predmet.ProtuStrankaListNazivFormated>
    <izvorni_sadrzaj>
      <item>ARKA LUNA d.o.o. za trgovinu, ugostiteljstvo, usluge i djelatnosti putničke agencije</item>
    </izvorni_sadrzaj>
    <derivirana_varijabla naziv="DomainObject.Predmet.ProtuStrankaListNazivFormated_1">
      <item>ARKA LUNA d.o.o. za trgovinu, ugostiteljstvo, usluge i djelatnosti putničke agencije</item>
    </derivirana_varijabla>
  </DomainObject.Predmet.ProtuStrankaListNazivFormated>
  <DomainObject.Predmet.ProtuStrankaListNazivFormatedOIB>
    <izvorni_sadrzaj>
      <item>ARKA LUNA d.o.o. za trgovinu, ugostiteljstvo, usluge i djelatnosti putničke agencije, OIB 84964603824</item>
    </izvorni_sadrzaj>
    <derivirana_varijabla naziv="DomainObject.Predmet.ProtuStrankaListNazivFormatedOIB_1">
      <item>ARKA LUNA d.o.o. za trgovinu, ugostiteljstvo, usluge i djelatnosti putničke agencije, OIB 84964603824</item>
    </derivirana_varijabla>
  </DomainObject.Predmet.ProtuStrankaListNazivFormatedOIB>
  <DomainObject.Predmet.OstaliListFormated>
    <izvorni_sadrzaj>
      <item>Vladimir Žarković</item>
    </izvorni_sadrzaj>
    <derivirana_varijabla naziv="DomainObject.Predmet.OstaliListFormated_1">
      <item>Vladimir Žarković</item>
    </derivirana_varijabla>
  </DomainObject.Predmet.OstaliListFormated>
  <DomainObject.Predmet.OstaliListFormatedOIB>
    <izvorni_sadrzaj>
      <item>Vladimir Žarković, OIB 37897427119</item>
    </izvorni_sadrzaj>
    <derivirana_varijabla naziv="DomainObject.Predmet.OstaliListFormatedOIB_1">
      <item>Vladimir Žarković, OIB 37897427119</item>
    </derivirana_varijabla>
  </DomainObject.Predmet.OstaliListFormatedOIB>
  <DomainObject.Predmet.OstaliListFormatedWithAdress>
    <izvorni_sadrzaj>
      <item>Vladimir Žarković, Ulica Tadije Smičiklasa 1, 23000 Zadar</item>
    </izvorni_sadrzaj>
    <derivirana_varijabla naziv="DomainObject.Predmet.OstaliListFormatedWithAdress_1">
      <item>Vladimir Žarković, Ulica Tadije Smičiklasa 1, 23000 Zadar</item>
    </derivirana_varijabla>
  </DomainObject.Predmet.OstaliListFormatedWithAdress>
  <DomainObject.Predmet.OstaliListFormatedWithAdressOIB>
    <izvorni_sadrzaj>
      <item>Vladimir Žarković, OIB 37897427119, Ulica Tadije Smičiklasa 1, 23000 Zadar</item>
    </izvorni_sadrzaj>
    <derivirana_varijabla naziv="DomainObject.Predmet.OstaliListFormatedWithAdressOIB_1">
      <item>Vladimir Žarković, OIB 37897427119, Ulica Tadije Smičiklasa 1, 23000 Zadar</item>
    </derivirana_varijabla>
  </DomainObject.Predmet.OstaliListFormatedWithAdressOIB>
  <DomainObject.Predmet.OstaliListNazivFormated>
    <izvorni_sadrzaj>
      <item>Vladimir Žarković</item>
    </izvorni_sadrzaj>
    <derivirana_varijabla naziv="DomainObject.Predmet.OstaliListNazivFormated_1">
      <item>Vladimir Žarković</item>
    </derivirana_varijabla>
  </DomainObject.Predmet.OstaliListNazivFormated>
  <DomainObject.Predmet.OstaliListNazivFormatedOIB>
    <izvorni_sadrzaj>
      <item>Vladimir Žarković, OIB 37897427119</item>
    </izvorni_sadrzaj>
    <derivirana_varijabla naziv="DomainObject.Predmet.OstaliListNazivFormatedOIB_1">
      <item>Vladimir Žarković, OIB 37897427119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ARKA LUNA d.o.o. za trgovinu, ugostiteljstvo, usluge i djelatnosti putničke agencije</izvorni_sadrzaj>
    <derivirana_varijabla naziv="DomainObject.Predmet.ProtustrankaIDrugi_1">ARKA LUNA d.o.o. za trgovinu, ugostiteljstvo, usluge i djelatnosti putničke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ARKA LUNA d.o.o. za trgovinu, ugostiteljstvo, usluge i djelatnosti putničke agencije, OIB 84964603824, Ulica Tadije Smičiklasa 1, 23000 Zadar</izvorni_sadrzaj>
    <derivirana_varijabla naziv="DomainObject.Predmet.ProtustrankaIDrugiAdressOIB_1">ARKA LUNA d.o.o. za trgovinu, ugostiteljstvo, usluge i djelatnosti putničke agencije, OIB 84964603824, Ulica Tadije Smičiklasa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ARKA LUNA d.o.o. za trgovinu, ugostiteljstvo, usluge i djelatnosti putničke agencije</item>
      <item>Vladimir Žarković</item>
    </izvorni_sadrzaj>
    <derivirana_varijabla naziv="DomainObject.Predmet.SudioniciListNaziv_1">
      <item>Financijska agencija</item>
      <item>ARKA LUNA d.o.o. za trgovinu, ugostiteljstvo, usluge i djelatnosti putničke agencije</item>
      <item>Vladimir Žarković</item>
    </derivirana_varijabla>
  </DomainObject.Predmet.SudioniciListNaziv>
  <DomainObject.Predmet.SudioniciListAdressOIB>
    <izvorni_sadrzaj>
      <item>Financijska agencija, OIB 85821130368, Ivana Danila 4,23000 Zadar</item>
      <item>ARKA LUNA d.o.o. za trgovinu, ugostiteljstvo, usluge i djelatnosti putničke agencije, OIB 84964603824, Ulica Tadije Smičiklasa 1,23000 Zadar</item>
      <item>Vladimir Žarković, OIB 37897427119, Ulica Tadije Smičiklasa 1,23000 Zadar</item>
    </izvorni_sadrzaj>
    <derivirana_varijabla naziv="DomainObject.Predmet.SudioniciListAdressOIB_1">
      <item>Financijska agencija, OIB 85821130368, Ivana Danila 4,23000 Zadar</item>
      <item>ARKA LUNA d.o.o. za trgovinu, ugostiteljstvo, usluge i djelatnosti putničke agencije, OIB 84964603824, Ulica Tadije Smičiklasa 1,23000 Zadar</item>
      <item>Vladimir Žarković, OIB 37897427119, Ulica Tadije Smičiklasa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84964603824</item>
      <item>, OIB 37897427119</item>
    </izvorni_sadrzaj>
    <derivirana_varijabla naziv="DomainObject.Predmet.SudioniciListNazivOIB_1">
      <item>, OIB 85821130368</item>
      <item>, OIB 84964603824</item>
      <item>, OIB 37897427119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15F3C-E8EB-4BC4-A43C-4B8E47270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878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2016-04-15T06:25:00Z</dcterms:created>
  <dc:creator>Ardena Bajlo</dc:creator>
  <cp:lastModifiedBy>wsadmin</cp:lastModifiedBy>
  <cp:lastPrinted>2016-04-15T06:18:00Z</cp:lastPrinted>
  <dcterms:modified xmlns:xsi="http://www.w3.org/2001/XMLSchema-instance" xsi:type="dcterms:W3CDTF">2016-04-15T08:34:00Z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