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4717" w14:paraId="f8d4717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="00A84A7A">
        <w:t>5</w:t>
      </w:r>
      <w:r w:rsidRPr="00976A50">
        <w:t xml:space="preserve"> St-</w:t>
      </w:r>
      <w:r w:rsidR="00E17E69">
        <w:t>1</w:t>
      </w:r>
      <w:r w:rsidR="00426261">
        <w:t>54</w:t>
      </w:r>
      <w:r w:rsidR="00A84A7A">
        <w:t>/15-4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426261" w:rsidP="00FE3724" w:rsidR="00426261">
      <w:pPr>
        <w:rPr>
          <w:b/>
        </w:rPr>
      </w:pPr>
    </w:p>
    <w:p w:rsidRDefault="00FE3724" w:rsidP="00FE3724" w:rsidR="00FE3724" w:rsidRPr="00986C48">
      <w:pPr>
        <w:rPr>
          <w:b/>
        </w:rPr>
      </w:pPr>
      <w:r w:rsidRPr="00986C48">
        <w:rPr>
          <w:b/>
        </w:rPr>
        <w:t>REPUBLIKA HRVATSKA</w:t>
      </w:r>
    </w:p>
    <w:p w:rsidRDefault="00FE3724" w:rsidP="00FE3724" w:rsidR="00EE3E91" w:rsidRPr="00986C48">
      <w:pPr>
        <w:rPr>
          <w:b/>
        </w:rPr>
      </w:pPr>
      <w:r w:rsidRPr="00986C48">
        <w:rPr>
          <w:b/>
        </w:rPr>
        <w:t>TRGOVAČKI SUD U ZADRU</w:t>
      </w:r>
      <w:r w:rsidRPr="00986C48">
        <w:rPr>
          <w:b/>
        </w:rPr>
        <w:tab/>
      </w:r>
      <w:r w:rsidRPr="00986C48">
        <w:rPr>
          <w:b/>
        </w:rPr>
        <w:tab/>
      </w:r>
    </w:p>
    <w:p w:rsidRDefault="00EE3E91" w:rsidP="00FE3724" w:rsidR="00FE3724" w:rsidRPr="00976A50">
      <w:r w:rsidRPr="00986C48">
        <w:rPr>
          <w:b/>
        </w:rP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A84A7A" w:rsidR="00A84A7A" w:rsidRPr="00471DB4">
      <w:pPr>
        <w:pStyle w:val="Tijeloteksta"/>
        <w:rPr>
          <w:szCs w:val="24"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</w:t>
      </w:r>
      <w:r w:rsidR="00832CE5">
        <w:t xml:space="preserve">OIB </w:t>
      </w:r>
      <w:r w:rsidR="00C87B36" w:rsidRPr="00976A50">
        <w:t>39670464653)</w:t>
      </w:r>
      <w:r w:rsidR="00B679DA" w:rsidRPr="00976A50">
        <w:t xml:space="preserve"> po </w:t>
      </w:r>
      <w:r w:rsidR="00A84A7A">
        <w:t>sutkinji</w:t>
      </w:r>
      <w:r w:rsidR="00B679DA" w:rsidRPr="00976A50">
        <w:t xml:space="preserve"> </w:t>
      </w:r>
      <w:r w:rsidR="00706131">
        <w:t>Ani Markač</w:t>
      </w:r>
      <w:r w:rsidR="00A84A7A">
        <w:t>, a na prijedlog sudske savjetnice Katarine Miletić,</w:t>
      </w:r>
      <w:r w:rsidR="00B679DA" w:rsidRPr="00976A50">
        <w:t xml:space="preserve"> nad stečajnim dužnikom </w:t>
      </w:r>
      <w:r w:rsidR="00832CE5">
        <w:rPr>
          <w:sz w:val="22"/>
          <w:szCs w:val="22"/>
        </w:rPr>
        <w:t xml:space="preserve">VODICE CENTAR d.o.o., Zadar, Obala kneza Branimira 27, OIB: 11046185415, </w:t>
      </w:r>
      <w:r w:rsidR="00A84A7A" w:rsidRPr="00471DB4">
        <w:rPr>
          <w:szCs w:val="24"/>
        </w:rPr>
        <w:t xml:space="preserve"> dana </w:t>
      </w:r>
      <w:r w:rsidR="00832CE5">
        <w:rPr>
          <w:szCs w:val="24"/>
        </w:rPr>
        <w:t>12. listopada</w:t>
      </w:r>
      <w:r w:rsidR="00A84A7A" w:rsidRPr="00471DB4">
        <w:rPr>
          <w:szCs w:val="24"/>
        </w:rPr>
        <w:t xml:space="preserve"> 2015.,</w:t>
      </w:r>
    </w:p>
    <w:p w:rsidRDefault="00A84A7A" w:rsidP="00A84A7A" w:rsidR="00A84A7A">
      <w:pPr>
        <w:jc w:val="both"/>
      </w:pPr>
    </w:p>
    <w:p w:rsidRDefault="00FE3724" w:rsidP="00A84A7A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2A26A5" w:rsidP="00A84A7A" w:rsidR="00C57A77" w:rsidRPr="00A84A7A">
      <w:pPr>
        <w:pStyle w:val="Tijeloteksta"/>
        <w:rPr>
          <w:szCs w:val="24"/>
        </w:rPr>
      </w:pPr>
      <w:r>
        <w:tab/>
      </w:r>
      <w:r w:rsidR="00FE3724" w:rsidRPr="00976A50">
        <w:t>Odbacu</w:t>
      </w:r>
      <w:r w:rsidR="00E7275A" w:rsidRPr="00976A50">
        <w:t>je</w:t>
      </w:r>
      <w:r w:rsidR="00FE3724" w:rsidRPr="00976A50">
        <w:t xml:space="preserve"> se </w:t>
      </w:r>
      <w:r w:rsidR="00426261">
        <w:t xml:space="preserve">zahtjev FINE, RC Split, Podružnica Zadar, Ivana Danila 4, </w:t>
      </w:r>
      <w:r w:rsidR="00EE7AEA">
        <w:t xml:space="preserve">za </w:t>
      </w:r>
      <w:r w:rsidR="008E77B0">
        <w:t>provedbu skraćenog stečajnog postupka</w:t>
      </w:r>
      <w:r w:rsidR="00EE7AEA">
        <w:t xml:space="preserve"> nad </w:t>
      </w:r>
      <w:r w:rsidR="00832CE5">
        <w:rPr>
          <w:sz w:val="22"/>
          <w:szCs w:val="22"/>
        </w:rPr>
        <w:t>dužnikom VODICE CENTAR d.o.o., Zadar, Obala kneza Branimira 27, OIB: 11046185415,</w:t>
      </w:r>
      <w:r w:rsidR="00A84A7A">
        <w:rPr>
          <w:szCs w:val="24"/>
        </w:rPr>
        <w:t xml:space="preserve"> </w:t>
      </w:r>
      <w:r w:rsidR="00EE7AEA">
        <w:t xml:space="preserve">kao preuranjen. </w:t>
      </w:r>
    </w:p>
    <w:p w:rsidRDefault="00934BCC" w:rsidP="00EE3E91" w:rsidR="00934BCC" w:rsidRPr="00976A50"/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EE7AEA">
      <w:pPr>
        <w:jc w:val="both"/>
      </w:pPr>
      <w:r w:rsidRPr="00976A50">
        <w:tab/>
      </w:r>
      <w:r w:rsidR="008E77B0">
        <w:t>FINA</w:t>
      </w:r>
      <w:r w:rsidR="00426261">
        <w:t>,</w:t>
      </w:r>
      <w:r w:rsidR="00426261" w:rsidRPr="00426261">
        <w:t xml:space="preserve"> </w:t>
      </w:r>
      <w:r w:rsidR="00426261">
        <w:t xml:space="preserve">RC Split, Podružnica Zadar, Ivana Danila 4, </w:t>
      </w:r>
      <w:r w:rsidR="008E77B0">
        <w:t xml:space="preserve"> </w:t>
      </w:r>
      <w:r w:rsidR="00EE7AEA">
        <w:t xml:space="preserve">je dana </w:t>
      </w:r>
      <w:r w:rsidR="00832CE5">
        <w:t>21</w:t>
      </w:r>
      <w:r w:rsidR="00EE7AEA">
        <w:t xml:space="preserve">. rujna 2015. godine sudu dostavila </w:t>
      </w:r>
      <w:r w:rsidR="008E77B0">
        <w:t>zahtjev za provedbu skraćenog stečajnog postupka</w:t>
      </w:r>
      <w:r w:rsidR="0022146E">
        <w:t xml:space="preserve"> nad</w:t>
      </w:r>
      <w:r w:rsidR="00EE7AEA">
        <w:t xml:space="preserve"> dužnikom </w:t>
      </w:r>
      <w:r w:rsidR="00832CE5">
        <w:rPr>
          <w:sz w:val="22"/>
          <w:szCs w:val="22"/>
        </w:rPr>
        <w:t xml:space="preserve">VODICE CENTAR d.o.o., Zadar, Obala kneza Branimira 27. </w:t>
      </w:r>
      <w:r w:rsidR="00426261">
        <w:rPr>
          <w:sz w:val="22"/>
          <w:szCs w:val="22"/>
        </w:rPr>
        <w:t xml:space="preserve">pod oznakom Klasa: 110-07/15-01/04, Ur.br. 04-06-15-1477. </w:t>
      </w:r>
      <w:r w:rsidR="0022146E">
        <w:t xml:space="preserve">U </w:t>
      </w:r>
      <w:r w:rsidR="008E77B0">
        <w:t>zahtjevu</w:t>
      </w:r>
      <w:r w:rsidR="0022146E">
        <w:t xml:space="preserve"> je navela da</w:t>
      </w:r>
      <w:r w:rsidR="00EE7AEA">
        <w:t xml:space="preserve"> dužnik </w:t>
      </w:r>
      <w:r w:rsidR="0022146E">
        <w:t xml:space="preserve">ima </w:t>
      </w:r>
      <w:r w:rsidR="00A84A7A">
        <w:t>u Očevidniku redoslijeda osnova za plaćanje</w:t>
      </w:r>
      <w:r w:rsidR="008E77B0">
        <w:t xml:space="preserve"> evidentirane neizvršene osnove za plaćanje u neprekinutom razdoblju od 1000 dana</w:t>
      </w:r>
      <w:r w:rsidR="00EE7AEA">
        <w:t xml:space="preserve"> i da </w:t>
      </w:r>
      <w:r w:rsidR="00A84A7A">
        <w:t>nema</w:t>
      </w:r>
      <w:r w:rsidR="00EE7AEA">
        <w:t xml:space="preserve"> zaposlen</w:t>
      </w:r>
      <w:r w:rsidR="00832CE5">
        <w:t>ih</w:t>
      </w:r>
      <w:r w:rsidR="00EE7AEA">
        <w:t>.</w:t>
      </w:r>
    </w:p>
    <w:p w:rsidRDefault="008E77B0" w:rsidP="00EE7AEA" w:rsidR="00EE7AEA" w:rsidRPr="008E77B0">
      <w:pPr>
        <w:ind w:firstLine="708"/>
        <w:jc w:val="both"/>
      </w:pPr>
      <w:r>
        <w:t>Odredbom članka 444. stavak 1.</w:t>
      </w:r>
      <w:r w:rsidR="00EE7AEA">
        <w:t xml:space="preserve"> Stečajnog zakona (NN 71/15) propisano je da će </w:t>
      </w:r>
      <w:r>
        <w:t xml:space="preserve">FINA </w:t>
      </w:r>
      <w:r w:rsidR="00EE7AEA">
        <w:t xml:space="preserve">u određenim rokovima podnositi </w:t>
      </w:r>
      <w:r>
        <w:t>zahtjeve za provedbu skraćenog stečajnog postupka</w:t>
      </w:r>
      <w:r w:rsidR="00EE7AEA">
        <w:t xml:space="preserve">, pa je </w:t>
      </w:r>
      <w:r w:rsidR="00832CE5">
        <w:t xml:space="preserve">tako u al.2. istog članka </w:t>
      </w:r>
      <w:r w:rsidR="00EE7AEA">
        <w:t xml:space="preserve">propisano </w:t>
      </w:r>
      <w:r w:rsidR="00832CE5">
        <w:t>da će podnijeti</w:t>
      </w:r>
      <w:r w:rsidR="00EE7AEA">
        <w:t xml:space="preserve"> </w:t>
      </w:r>
      <w:r>
        <w:t>zahtjev za provedbu skraćenog stečaj</w:t>
      </w:r>
      <w:r w:rsidR="006A4AC3">
        <w:t xml:space="preserve">nog postupka u roku od </w:t>
      </w:r>
      <w:r>
        <w:t>4</w:t>
      </w:r>
      <w:r w:rsidR="006A4AC3">
        <w:t xml:space="preserve"> mjesec</w:t>
      </w:r>
      <w:r>
        <w:t>a</w:t>
      </w:r>
      <w:r w:rsidR="006A4AC3">
        <w:t xml:space="preserve">, ali ne ranije od </w:t>
      </w:r>
      <w:r>
        <w:t>2 mjeseca</w:t>
      </w:r>
      <w:r w:rsidR="006A4AC3">
        <w:t xml:space="preserve"> od dana stupanja na snagu ovog zakona ukoliko pravna osoba </w:t>
      </w:r>
      <w:r w:rsidRPr="008E77B0">
        <w:t>u Očevidniku redoslijeda osnova za plaćanje ima evidentirane neizvršene osnove za plaćanje u neprekinutom razdoblju od 360 do 1000 dana.</w:t>
      </w:r>
      <w:r w:rsidR="006A4AC3" w:rsidRPr="008E77B0">
        <w:t xml:space="preserve"> </w:t>
      </w:r>
    </w:p>
    <w:p w:rsidRDefault="006A4AC3" w:rsidP="00EE7AEA" w:rsidR="006A4AC3">
      <w:pPr>
        <w:ind w:firstLine="708"/>
        <w:jc w:val="both"/>
      </w:pPr>
      <w:r>
        <w:t xml:space="preserve">Kako iz samog </w:t>
      </w:r>
      <w:r w:rsidR="008E77B0">
        <w:t xml:space="preserve">zahtjeva podnositelja proizlazi da </w:t>
      </w:r>
      <w:r w:rsidR="00832CE5">
        <w:rPr>
          <w:sz w:val="22"/>
          <w:szCs w:val="22"/>
        </w:rPr>
        <w:t>dužnik VODICE CENTAR d.o.o., Zadar, Obala kneza Branimira 27</w:t>
      </w:r>
      <w:r w:rsidR="00986C48">
        <w:rPr>
          <w:sz w:val="22"/>
          <w:szCs w:val="22"/>
        </w:rPr>
        <w:t>.</w:t>
      </w:r>
      <w:r w:rsidR="00832CE5">
        <w:rPr>
          <w:sz w:val="22"/>
          <w:szCs w:val="22"/>
        </w:rPr>
        <w:t xml:space="preserve"> </w:t>
      </w:r>
      <w:r w:rsidR="00E8760C">
        <w:t xml:space="preserve"> </w:t>
      </w:r>
      <w:r w:rsidR="008E77B0">
        <w:t>ima u Očevidniku redoslijeda osnova za plaćanje evidentirane neizvršene osnove za plaćanje u neprekinutom razdoblju od 1000 dana</w:t>
      </w:r>
      <w:r>
        <w:t xml:space="preserve">, to je očigledno da je </w:t>
      </w:r>
      <w:r w:rsidR="008E77B0">
        <w:t>zahtjev</w:t>
      </w:r>
      <w:r>
        <w:t xml:space="preserve"> </w:t>
      </w:r>
      <w:r w:rsidR="00832CE5">
        <w:t xml:space="preserve">podnesen prije proteka roka od 2 mjeseca </w:t>
      </w:r>
      <w:r w:rsidR="00986C48">
        <w:t xml:space="preserve">od </w:t>
      </w:r>
      <w:r w:rsidR="00832CE5">
        <w:t xml:space="preserve">dana 1. rujna 2015. kada je Zakon stupio na snagu, te da je </w:t>
      </w:r>
      <w:r w:rsidR="00986C48">
        <w:t xml:space="preserve">stoga </w:t>
      </w:r>
      <w:r>
        <w:t xml:space="preserve">preuranjen pa ga je valjalo odbaciti.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>Stoga je odlučeno kao u izreci</w:t>
      </w:r>
      <w:r w:rsidR="00986C48">
        <w:t xml:space="preserve"> ovog rješenja</w:t>
      </w:r>
      <w:r w:rsidR="00C57A77" w:rsidRPr="00976A50">
        <w:t xml:space="preserve">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832CE5">
        <w:t>12. listopada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0F1667" w:rsidP="000F1667" w:rsidR="000F1667" w:rsidRPr="000F1667">
      <w:pPr>
        <w:spacing w:lineRule="auto" w:line="276" w:after="200"/>
        <w:rPr>
          <w:rFonts w:eastAsiaTheme="minorHAnsi"/>
          <w:lang w:eastAsia="en-US"/>
        </w:rPr>
      </w:pPr>
    </w:p>
    <w:p w:rsidRDefault="000F1667" w:rsidP="000F1667" w:rsidR="000F1667">
      <w:pPr>
        <w:spacing w:lineRule="auto" w:line="276" w:after="200"/>
        <w:rPr>
          <w:rFonts w:eastAsiaTheme="minorHAnsi"/>
          <w:lang w:eastAsia="en-US"/>
        </w:rPr>
      </w:pPr>
      <w:r w:rsidRPr="000F1667">
        <w:rPr>
          <w:rFonts w:eastAsiaTheme="minorHAnsi"/>
          <w:lang w:eastAsia="en-US"/>
        </w:rPr>
        <w:t>Sudska savjetnica</w:t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</w:t>
      </w:r>
      <w:r w:rsidRPr="000F1667">
        <w:rPr>
          <w:rFonts w:eastAsiaTheme="minorHAnsi"/>
          <w:lang w:eastAsia="en-US"/>
        </w:rPr>
        <w:t>Sutkinja</w:t>
      </w:r>
      <w:r>
        <w:rPr>
          <w:rFonts w:eastAsiaTheme="minorHAnsi"/>
          <w:lang w:eastAsia="en-US"/>
        </w:rPr>
        <w:t xml:space="preserve"> </w:t>
      </w:r>
    </w:p>
    <w:p w:rsidRDefault="000F1667" w:rsidP="000F1667" w:rsidR="000F1667" w:rsidRPr="000F1667">
      <w:pPr>
        <w:spacing w:lineRule="auto" w:line="276" w:after="200"/>
        <w:rPr>
          <w:rFonts w:eastAsiaTheme="minorHAnsi"/>
          <w:lang w:eastAsia="en-US"/>
        </w:rPr>
      </w:pPr>
      <w:r w:rsidRPr="000F1667">
        <w:rPr>
          <w:rFonts w:eastAsiaTheme="minorHAnsi"/>
          <w:lang w:eastAsia="en-US"/>
        </w:rPr>
        <w:t>Katarina Miletić</w:t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</w:r>
      <w:r w:rsidRPr="000F1667">
        <w:rPr>
          <w:rFonts w:eastAsiaTheme="minorHAnsi"/>
          <w:lang w:eastAsia="en-US"/>
        </w:rPr>
        <w:tab/>
        <w:t>Ana Markač</w:t>
      </w:r>
    </w:p>
    <w:p w:rsidRDefault="00426261" w:rsidP="00FE3724" w:rsidR="00426261" w:rsidRPr="00976A50">
      <w:pPr>
        <w:tabs>
          <w:tab w:pos="6840" w:val="left"/>
        </w:tabs>
      </w:pPr>
    </w:p>
    <w:p w:rsidRDefault="000F1667" w:rsidP="00FE3724" w:rsidR="000F1667">
      <w:pPr>
        <w:tabs>
          <w:tab w:pos="6840" w:val="left"/>
        </w:tabs>
      </w:pPr>
    </w:p>
    <w:p w:rsidRDefault="000F1667" w:rsidP="00FE3724" w:rsidR="000F1667">
      <w:pPr>
        <w:tabs>
          <w:tab w:pos="6840" w:val="left"/>
        </w:tabs>
      </w:pPr>
    </w:p>
    <w:p w:rsidRDefault="0022146E" w:rsidP="00FE3724" w:rsidR="00FE3724" w:rsidRPr="0022146E">
      <w:pPr>
        <w:tabs>
          <w:tab w:pos="6840" w:val="left"/>
        </w:tabs>
      </w:pPr>
      <w:r w:rsidRPr="0022146E">
        <w:lastRenderedPageBreak/>
        <w:t>POUKA O PRAVNOM</w:t>
      </w:r>
      <w:r w:rsidR="000F1667">
        <w:t xml:space="preserve"> </w:t>
      </w:r>
      <w:r w:rsidRPr="0022146E">
        <w:t xml:space="preserve"> LIJEKU: </w:t>
      </w:r>
    </w:p>
    <w:p w:rsidRDefault="00FE3724" w:rsidP="00426261" w:rsidR="00934BCC">
      <w:pPr>
        <w:jc w:val="both"/>
      </w:pPr>
      <w:r w:rsidRPr="0022146E">
        <w:t xml:space="preserve">Protiv ovog rješenja pravo na žalbu ima podnositelj </w:t>
      </w:r>
      <w:r w:rsidR="008E77B0">
        <w:t>zahtjeva</w:t>
      </w:r>
      <w:r w:rsidRPr="0022146E">
        <w:t xml:space="preserve">. Rok za žalbu iznosi 8 </w:t>
      </w:r>
      <w:r w:rsidR="00426261">
        <w:t xml:space="preserve">(osam) </w:t>
      </w:r>
      <w:r w:rsidRPr="0022146E">
        <w:t>dana računajući od dana dostave</w:t>
      </w:r>
      <w:r w:rsidR="006A4AC3" w:rsidRPr="0022146E">
        <w:t xml:space="preserve">, </w:t>
      </w:r>
      <w:r w:rsidRPr="0022146E">
        <w:t>a ista se po</w:t>
      </w:r>
      <w:r w:rsidR="00426261">
        <w:t>dnosi ovom sudu u dva primjerka.</w:t>
      </w:r>
    </w:p>
    <w:p w:rsidRDefault="000F1667" w:rsidP="00426261" w:rsidR="000F1667">
      <w:pPr>
        <w:jc w:val="both"/>
      </w:pPr>
    </w:p>
    <w:p w:rsidRDefault="000F1667" w:rsidP="00426261" w:rsidR="000F1667">
      <w:pPr>
        <w:jc w:val="both"/>
      </w:pPr>
    </w:p>
    <w:p w:rsidRDefault="000F1667" w:rsidP="000F1667" w:rsidR="000F1667" w:rsidRPr="0022146E">
      <w:r w:rsidRPr="0022146E">
        <w:t xml:space="preserve">Dostaviti: </w:t>
      </w:r>
    </w:p>
    <w:p w:rsidRDefault="000F1667" w:rsidP="000F1667" w:rsidR="000F1667" w:rsidRPr="00976A50">
      <w:pPr>
        <w:numPr>
          <w:ilvl w:val="0"/>
          <w:numId w:val="1"/>
        </w:numPr>
      </w:pPr>
      <w:r>
        <w:t>podnositelju zahtjeva elektroničkim putem</w:t>
      </w:r>
    </w:p>
    <w:p w:rsidRDefault="000F1667" w:rsidP="000F1667" w:rsidR="000F1667" w:rsidRPr="00976A50">
      <w:pPr>
        <w:numPr>
          <w:ilvl w:val="0"/>
          <w:numId w:val="1"/>
        </w:numPr>
      </w:pPr>
      <w:r>
        <w:t>e-</w:t>
      </w:r>
      <w:r w:rsidRPr="00976A50">
        <w:t>oglasna ploča</w:t>
      </w:r>
    </w:p>
    <w:p w:rsidRDefault="000F1667" w:rsidP="000F1667" w:rsidR="000F1667" w:rsidRPr="00976A50">
      <w:pPr>
        <w:numPr>
          <w:ilvl w:val="0"/>
          <w:numId w:val="1"/>
        </w:numPr>
      </w:pPr>
      <w:r w:rsidRPr="00976A50">
        <w:t>u spis.</w:t>
      </w:r>
    </w:p>
    <w:p w:rsidRDefault="000F1667" w:rsidP="00426261" w:rsidR="000F1667" w:rsidRPr="00976A50">
      <w:pPr>
        <w:jc w:val="both"/>
      </w:pPr>
    </w:p>
    <w:sectPr w:rsidSect="0022146E" w:rsidR="000F1667" w:rsidRPr="00976A50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EE3E91" w:rsidR="00EE7AEA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221B43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100/14-51</w:t>
    </w:r>
  </w:p>
  <w:p w:rsidRDefault="00EE7AEA" w:rsidR="00EE7AEA">
    <w:pPr>
      <w:pStyle w:val="Zaglavlje"/>
      <w:jc w:val="center"/>
    </w:pPr>
  </w:p>
  <w:p w:rsidRDefault="00EE7AEA" w:rsidR="00EE7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F1667"/>
    <w:rsid w:val="00121805"/>
    <w:rsid w:val="001274BF"/>
    <w:rsid w:val="00133F4A"/>
    <w:rsid w:val="001731D5"/>
    <w:rsid w:val="001B0610"/>
    <w:rsid w:val="00213C04"/>
    <w:rsid w:val="0022146E"/>
    <w:rsid w:val="00221B43"/>
    <w:rsid w:val="0022391D"/>
    <w:rsid w:val="002250E5"/>
    <w:rsid w:val="0023281B"/>
    <w:rsid w:val="002922E5"/>
    <w:rsid w:val="002A26A5"/>
    <w:rsid w:val="002F03B7"/>
    <w:rsid w:val="003072FA"/>
    <w:rsid w:val="0033791D"/>
    <w:rsid w:val="003D7801"/>
    <w:rsid w:val="003E2EE2"/>
    <w:rsid w:val="00426261"/>
    <w:rsid w:val="004311E1"/>
    <w:rsid w:val="00584805"/>
    <w:rsid w:val="00590AAD"/>
    <w:rsid w:val="005A3323"/>
    <w:rsid w:val="005A50F1"/>
    <w:rsid w:val="006A4AC3"/>
    <w:rsid w:val="006D1765"/>
    <w:rsid w:val="00706131"/>
    <w:rsid w:val="00741960"/>
    <w:rsid w:val="00767256"/>
    <w:rsid w:val="007839DE"/>
    <w:rsid w:val="007A660D"/>
    <w:rsid w:val="007B5E02"/>
    <w:rsid w:val="00832CE5"/>
    <w:rsid w:val="00866040"/>
    <w:rsid w:val="008E77B0"/>
    <w:rsid w:val="00934BCC"/>
    <w:rsid w:val="009743B5"/>
    <w:rsid w:val="00974B89"/>
    <w:rsid w:val="00976A50"/>
    <w:rsid w:val="00986C48"/>
    <w:rsid w:val="009A5F3B"/>
    <w:rsid w:val="009A7405"/>
    <w:rsid w:val="009D2714"/>
    <w:rsid w:val="009D7334"/>
    <w:rsid w:val="00A241EB"/>
    <w:rsid w:val="00A84A7A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C57A77"/>
    <w:rsid w:val="00C87B36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1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B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B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B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B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1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B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B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B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B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St-154/2015</izvorni_sadrzaj>
    <derivirana_varijabla naziv="DomainObject.Predmet.OznakaBroj_1">St-154/2015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VODICE CENTAR d.o.o. za trgovinu i usluge</izvorni_sadrzaj>
    <derivirana_varijabla naziv="DomainObject.Predmet.ProtustrankaFormated_1">  VODICE CENTAR d.o.o. za trgovinu i usluge</derivirana_varijabla>
  </DomainObject.Predmet.ProtustrankaFormated>
  <DomainObject.Predmet.ProtustrankaFormatedOIB>
    <izvorni_sadrzaj>  VODICE CENTAR d.o.o. za trgovinu i usluge, OIB 11046185415</izvorni_sadrzaj>
    <derivirana_varijabla naziv="DomainObject.Predmet.ProtustrankaFormatedOIB_1">  VODICE CENTAR d.o.o. za trgovinu i usluge, OIB 11046185415</derivirana_varijabla>
  </DomainObject.Predmet.ProtustrankaFormatedOIB>
  <DomainObject.Predmet.ProtustrankaFormatedWithAdress>
    <izvorni_sadrzaj> VODICE CENTAR d.o.o. za trgovinu i usluge, Obala kneza Branimira 27 , 23000 Zadar</izvorni_sadrzaj>
    <derivirana_varijabla naziv="DomainObject.Predmet.ProtustrankaFormatedWithAdress_1"> VODICE CENTAR d.o.o. za trgovinu i usluge, Obala kneza Branimira 27 , 23000 Zadar</derivirana_varijabla>
  </DomainObject.Predmet.ProtustrankaFormatedWithAdress>
  <DomainObject.Predmet.ProtustrankaFormatedWithAdressOIB>
    <izvorni_sadrzaj> VODICE CENTAR d.o.o. za trgovinu i usluge, OIB 11046185415, Obala kneza Branimira 27 , 23000 Zadar</izvorni_sadrzaj>
    <derivirana_varijabla naziv="DomainObject.Predmet.ProtustrankaFormatedWithAdressOIB_1"> VODICE CENTAR d.o.o. za trgovinu i usluge, OIB 11046185415, Obala kneza Branimira 27 , 23000 Zadar</derivirana_varijabla>
  </DomainObject.Predmet.ProtustrankaFormatedWithAdressOIB>
  <DomainObject.Predmet.ProtustrankaWithAdress>
    <izvorni_sadrzaj>VODICE CENTAR d.o.o. za trgovinu i usluge Obala kneza Branimira 27 , 23000 Zadar</izvorni_sadrzaj>
    <derivirana_varijabla naziv="DomainObject.Predmet.ProtustrankaWithAdress_1">VODICE CENTAR d.o.o. za trgovinu i usluge Obala kneza Branimira 27 , 23000 Zadar</derivirana_varijabla>
  </DomainObject.Predmet.ProtustrankaWithAdress>
  <DomainObject.Predmet.ProtustrankaWithAdressOIB>
    <izvorni_sadrzaj>VODICE CENTAR d.o.o. za trgovinu i usluge, OIB 11046185415, Obala kneza Branimira 27 , 23000 Zadar</izvorni_sadrzaj>
    <derivirana_varijabla naziv="DomainObject.Predmet.ProtustrankaWithAdressOIB_1">VODICE CENTAR d.o.o. za trgovinu i usluge, OIB 11046185415, Obala kneza Branimira 27 , 23000 Zadar</derivirana_varijabla>
  </DomainObject.Predmet.ProtustrankaWithAdressOIB>
  <DomainObject.Predmet.ProtustrankaNazivFormated>
    <izvorni_sadrzaj>VODICE CENTAR d.o.o. za trgovinu i usluge</izvorni_sadrzaj>
    <derivirana_varijabla naziv="DomainObject.Predmet.ProtustrankaNazivFormated_1">VODICE CENTAR d.o.o. za trgovinu i usluge</derivirana_varijabla>
  </DomainObject.Predmet.ProtustrankaNazivFormated>
  <DomainObject.Predmet.ProtustrankaNazivFormatedOIB>
    <izvorni_sadrzaj>VODICE CENTAR d.o.o. za trgovinu i usluge, OIB 11046185415</izvorni_sadrzaj>
    <derivirana_varijabla naziv="DomainObject.Predmet.ProtustrankaNazivFormatedOIB_1">VODICE CENTAR d.o.o. za trgovinu i usluge, OIB 11046185415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VODICE CENTAR d.o.o. za trgovinu i usluge</item>
    </izvorni_sadrzaj>
    <derivirana_varijabla naziv="DomainObject.Predmet.ProtuStrankaListFormated_1">
      <item>VODICE CENTAR d.o.o. za trgovinu i usluge</item>
    </derivirana_varijabla>
  </DomainObject.Predmet.ProtuStrankaListFormated>
  <DomainObject.Predmet.ProtuStrankaListFormatedOIB>
    <izvorni_sadrzaj>
      <item>VODICE CENTAR d.o.o. za trgovinu i usluge, OIB 11046185415</item>
    </izvorni_sadrzaj>
    <derivirana_varijabla naziv="DomainObject.Predmet.ProtuStrankaListFormatedOIB_1">
      <item>VODICE CENTAR d.o.o. za trgovinu i usluge, OIB 11046185415</item>
    </derivirana_varijabla>
  </DomainObject.Predmet.ProtuStrankaListFormatedOIB>
  <DomainObject.Predmet.ProtuStrankaListFormatedWithAdress>
    <izvorni_sadrzaj>
      <item>VODICE CENTAR d.o.o. za trgovinu i usluge, Obala kneza Branimira 27 , 23000 Zadar</item>
    </izvorni_sadrzaj>
    <derivirana_varijabla naziv="DomainObject.Predmet.ProtuStrankaListFormatedWithAdress_1">
      <item>VODICE CENTAR d.o.o. za trgovinu i usluge, Obala kneza Branimira 27 , 23000 Zadar</item>
    </derivirana_varijabla>
  </DomainObject.Predmet.ProtuStrankaListFormatedWithAdress>
  <DomainObject.Predmet.ProtuStrankaListFormatedWithAdressOIB>
    <izvorni_sadrzaj>
      <item>VODICE CENTAR d.o.o. za trgovinu i usluge, OIB 11046185415, Obala kneza Branimira 27 , 23000 Zadar</item>
    </izvorni_sadrzaj>
    <derivirana_varijabla naziv="DomainObject.Predmet.ProtuStrankaListFormatedWithAdressOIB_1">
      <item>VODICE CENTAR d.o.o. za trgovinu i usluge, OIB 11046185415, Obala kneza Branimira 27 , 23000 Zadar</item>
    </derivirana_varijabla>
  </DomainObject.Predmet.ProtuStrankaListFormatedWithAdressOIB>
  <DomainObject.Predmet.ProtuStrankaListNazivFormated>
    <izvorni_sadrzaj>
      <item>VODICE CENTAR d.o.o. za trgovinu i usluge</item>
    </izvorni_sadrzaj>
    <derivirana_varijabla naziv="DomainObject.Predmet.ProtuStrankaListNazivFormated_1">
      <item>VODICE CENTAR d.o.o. za trgovinu i usluge</item>
    </derivirana_varijabla>
  </DomainObject.Predmet.ProtuStrankaListNazivFormated>
  <DomainObject.Predmet.ProtuStrankaListNazivFormatedOIB>
    <izvorni_sadrzaj>
      <item>VODICE CENTAR d.o.o. za trgovinu i usluge, OIB 11046185415</item>
    </izvorni_sadrzaj>
    <derivirana_varijabla naziv="DomainObject.Predmet.ProtuStrankaListNazivFormatedOIB_1">
      <item>VODICE CENTAR d.o.o. za trgovinu i usluge, OIB 11046185415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VODICE CENTAR d.o.o. za trgovinu i usluge</izvorni_sadrzaj>
    <derivirana_varijabla naziv="DomainObject.Predmet.ProtustrankaIDrugi_1">VODICE CENTAR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VODICE CENTAR d.o.o. za trgovinu i usluge, OIB 11046185415, Obala kneza Branimira 27 , 23000 Zadar</izvorni_sadrzaj>
    <derivirana_varijabla naziv="DomainObject.Predmet.ProtustrankaIDrugiAdressOIB_1">VODICE CENTAR d.o.o. za trgovinu i usluge, OIB 11046185415, Obala kneza Branimira 27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VODICE CENTAR d.o.o. za trgovinu i usluge</item>
    </izvorni_sadrzaj>
    <derivirana_varijabla naziv="DomainObject.Predmet.SudioniciListNaziv_1">
      <item>FINA</item>
      <item>VODICE CENTAR d.o.o. za trgovinu i usluge</item>
    </derivirana_varijabla>
  </DomainObject.Predmet.SudioniciListNaziv>
  <DomainObject.Predmet.SudioniciListAdressOIB>
    <izvorni_sadrzaj>
      <item>FINA, OIB 85821130368</item>
      <item>VODICE CENTAR d.o.o. za trgovinu i usluge, OIB 11046185415, Obala kneza Branimira 27 ,23000 Zadar</item>
    </izvorni_sadrzaj>
    <derivirana_varijabla naziv="DomainObject.Predmet.SudioniciListAdressOIB_1">
      <item>FINA, OIB 85821130368</item>
      <item>VODICE CENTAR d.o.o. za trgovinu i usluge, OIB 11046185415, Obala kneza Branimira 27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11046185415</item>
    </izvorni_sadrzaj>
    <derivirana_varijabla naziv="DomainObject.Predmet.SudioniciListNazivOIB_1">
      <item>, OIB 85821130368</item>
      <item>, OIB 11046185415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2019</properties:Characters>
  <properties:Lines>60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2015-10-12T08:30:00Z</dcterms:created>
  <dc:creator>Administrator</dc:creator>
  <cp:lastModifiedBy>wsadmin</cp:lastModifiedBy>
  <cp:lastPrinted>2015-10-12T08:38:00Z</cp:lastPrinted>
  <dcterms:modified xmlns:xsi="http://www.w3.org/2001/XMLSchema-instance" xsi:type="dcterms:W3CDTF">2015-10-14T09:17:00Z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