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c5ef" w14:paraId="f3fc5ef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357191">
        <w:t xml:space="preserve">6 </w:t>
      </w:r>
      <w:r>
        <w:t>St-</w:t>
      </w:r>
      <w:r w:rsidR="00F62CA2">
        <w:t>1088/18-4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F62CA2">
        <w:rPr>
          <w:b/>
        </w:rPr>
        <w:t>MALIBU d.o.o. Osijek, A. Stepinca 12, OIB: 65718921376, MBS: 030071375</w:t>
      </w:r>
      <w:r w:rsidR="006139EC">
        <w:t xml:space="preserve">, </w:t>
      </w:r>
      <w:r w:rsidR="003B4C28">
        <w:t xml:space="preserve">dana </w:t>
      </w:r>
      <w:r w:rsidR="00F62CA2">
        <w:t>9</w:t>
      </w:r>
      <w:r w:rsidR="00702D4E">
        <w:t>. listopada</w:t>
      </w:r>
      <w:r w:rsidR="00764F4E">
        <w:t xml:space="preserve"> 201</w:t>
      </w:r>
      <w:r w:rsidR="00F62CA2">
        <w:t>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702D4E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2E0CAF">
      <w:pPr>
        <w:pStyle w:val="Tijeloteksta"/>
      </w:pPr>
      <w:r>
        <w:tab/>
      </w: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F62CA2">
        <w:rPr>
          <w:b/>
        </w:rPr>
        <w:t xml:space="preserve">MALIBU d.o.o. Osijek, A. Stepinca 12, OIB: 65718921376, MBS: 030071375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F62CA2">
        <w:rPr>
          <w:b/>
        </w:rPr>
        <w:t>1088-18</w:t>
      </w:r>
      <w:r w:rsidR="009B61F0">
        <w:t xml:space="preserve"> kod Hrv</w:t>
      </w:r>
      <w:r w:rsidR="00963406">
        <w:t xml:space="preserve">atske poštanske banke iznos od </w:t>
      </w:r>
      <w:r w:rsidR="004B4206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</w:t>
      </w:r>
      <w:r w:rsidR="004B4206">
        <w:t>6</w:t>
      </w:r>
      <w:r w:rsidR="00CE2AB1">
        <w:t>.000,00 kn</w:t>
      </w:r>
      <w:r w:rsidR="00365D75">
        <w:t xml:space="preserve">, trošak arhiviranja dokumentacije i ostali troškovi </w:t>
      </w:r>
      <w:r w:rsidR="004B4206">
        <w:t>4</w:t>
      </w:r>
      <w:r w:rsidR="00365D75">
        <w:t xml:space="preserve">.000,00 kn </w:t>
      </w:r>
      <w:r w:rsidR="005C0847">
        <w:t xml:space="preserve"> </w:t>
      </w:r>
      <w:r w:rsidR="00160320">
        <w:t xml:space="preserve">ukupno </w:t>
      </w:r>
      <w:r w:rsidR="004B4206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B0260C" w:rsidP="009B61F0" w:rsidR="00B0260C">
      <w:pPr>
        <w:ind w:firstLine="720"/>
        <w:jc w:val="both"/>
      </w:pPr>
    </w:p>
    <w:p w:rsidRDefault="00CE2AB1" w:rsidP="009B61F0" w:rsidR="00CE2AB1">
      <w:pPr>
        <w:jc w:val="both"/>
      </w:pPr>
    </w:p>
    <w:p w:rsidRDefault="009B61F0" w:rsidP="009B61F0" w:rsidR="009B61F0" w:rsidRPr="00F62CA2">
      <w:pPr>
        <w:jc w:val="center"/>
      </w:pPr>
      <w:r w:rsidRPr="00F62CA2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CA3856">
      <w:pPr>
        <w:tabs>
          <w:tab w:pos="4050" w:val="left"/>
        </w:tabs>
        <w:jc w:val="both"/>
      </w:pPr>
      <w:r>
        <w:t xml:space="preserve">           </w:t>
      </w:r>
      <w:r w:rsidR="00F81165">
        <w:t>Predlagatelj</w:t>
      </w:r>
      <w:r w:rsidR="006254AA">
        <w:t xml:space="preserve"> -</w:t>
      </w:r>
      <w:r w:rsidR="00F81165">
        <w:t xml:space="preserve"> </w:t>
      </w:r>
      <w:r w:rsidR="00365D75">
        <w:t>dužnik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F62CA2">
        <w:t>23. kolovoza 2018</w:t>
      </w:r>
      <w:r w:rsidR="00CE2AB1">
        <w:t>. g.</w:t>
      </w:r>
      <w:r w:rsidRPr="00DD2365">
        <w:t xml:space="preserve"> prijedlog za otvaranje stečajnog postupka nad dužnikom </w:t>
      </w:r>
      <w:r w:rsidR="00F62CA2">
        <w:rPr>
          <w:b/>
        </w:rPr>
        <w:t xml:space="preserve">MALIBU d.o.o. Osijek, A. Stepinca 12, OIB: 65718921376, MBS: 030071375 </w:t>
      </w:r>
      <w:r w:rsidR="005C0847">
        <w:t xml:space="preserve">navodeći da dužnik </w:t>
      </w:r>
      <w:r w:rsidR="00CA3856">
        <w:t>ne posjeduje nikakvu imovinu</w:t>
      </w:r>
      <w:r w:rsidR="006254AA">
        <w:t xml:space="preserve"> a što je utvrđeno uvidom u </w:t>
      </w:r>
      <w:proofErr w:type="spellStart"/>
      <w:r w:rsidR="00CA3856">
        <w:t>prokazni</w:t>
      </w:r>
      <w:proofErr w:type="spellEnd"/>
      <w:r w:rsidR="00CA3856">
        <w:t xml:space="preserve"> popis imovine dužnika od 23.8.2018. g. ovjerovljenog kod javnog bilježnika Mirjana Borić iz Osijeka, OV-10180/18 od 23. kolovoza 2018. g.</w:t>
      </w:r>
    </w:p>
    <w:p w:rsidRDefault="00CA3856" w:rsidP="00160320" w:rsidR="004B4206">
      <w:pPr>
        <w:tabs>
          <w:tab w:pos="4050" w:val="left"/>
        </w:tabs>
        <w:jc w:val="both"/>
        <w:rPr>
          <w:b/>
        </w:rPr>
      </w:pPr>
      <w:r>
        <w:rPr>
          <w:b/>
        </w:rPr>
        <w:t xml:space="preserve"> </w:t>
      </w:r>
    </w:p>
    <w:p w:rsidRDefault="004B4206" w:rsidP="00160320" w:rsidR="004B4206">
      <w:pPr>
        <w:tabs>
          <w:tab w:pos="4050" w:val="left"/>
        </w:tabs>
        <w:jc w:val="both"/>
        <w:rPr>
          <w:b/>
        </w:rPr>
      </w:pPr>
    </w:p>
    <w:p w:rsidRDefault="004B4206" w:rsidP="00160320" w:rsidR="004B4206">
      <w:pPr>
        <w:tabs>
          <w:tab w:pos="4050" w:val="left"/>
        </w:tabs>
        <w:jc w:val="both"/>
        <w:rPr>
          <w:b/>
        </w:rPr>
      </w:pPr>
    </w:p>
    <w:p w:rsidRDefault="00365D75" w:rsidP="00160320" w:rsidR="00365D75">
      <w:pPr>
        <w:tabs>
          <w:tab w:pos="4050" w:val="left"/>
        </w:tabs>
        <w:jc w:val="both"/>
        <w:rPr>
          <w:b/>
        </w:rPr>
      </w:pPr>
    </w:p>
    <w:p w:rsidRDefault="0007653A" w:rsidP="0007653A" w:rsidR="0007653A">
      <w:pPr>
        <w:jc w:val="right"/>
      </w:pPr>
      <w:r>
        <w:lastRenderedPageBreak/>
        <w:t>Broj: 6 St-1088/18-4</w:t>
      </w:r>
    </w:p>
    <w:p w:rsidRDefault="00EE39F3" w:rsidP="00160320" w:rsidR="00EE39F3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A3856" w:rsidP="00702D4E" w:rsidR="00512D34">
      <w:pPr>
        <w:ind w:firstLine="720"/>
        <w:jc w:val="both"/>
      </w:pPr>
      <w:r>
        <w:t>Dana 23. kolovoza 2018. g.</w:t>
      </w:r>
      <w:r w:rsidR="004B4206">
        <w:t xml:space="preserve"> </w:t>
      </w:r>
      <w:r w:rsidR="005C0847">
        <w:t xml:space="preserve">dužnik je dostavio </w:t>
      </w:r>
      <w:proofErr w:type="spellStart"/>
      <w:r w:rsidR="002E0CAF">
        <w:t>prokazni</w:t>
      </w:r>
      <w:proofErr w:type="spellEnd"/>
      <w:r w:rsidR="002E0CAF">
        <w:t xml:space="preserve"> popi imovine dužnika od </w:t>
      </w:r>
      <w:r>
        <w:t>23.8.2018. g.</w:t>
      </w:r>
      <w:r w:rsidR="002E0CAF">
        <w:t xml:space="preserve"> </w:t>
      </w:r>
      <w:r w:rsidR="00702D4E">
        <w:t xml:space="preserve">ovjerovljen kod javnog bilježnika </w:t>
      </w:r>
      <w:r>
        <w:t xml:space="preserve">Mirjana Borić iz Osijeka broj OV-10180/18 od 23.8.2018. g., bruto bilancu od 1.1.2018. g. do 10.8.2018. g., Prijavu poreza na dobit od 1.1.2018. g. do 10.8.2018. g. te podneskom od 24.9.2018. g. Potvrdu FINE o blokadi računa i novčanih sredstava </w:t>
      </w:r>
      <w:proofErr w:type="spellStart"/>
      <w:r>
        <w:t>ovršenika</w:t>
      </w:r>
      <w:proofErr w:type="spellEnd"/>
      <w:r>
        <w:t xml:space="preserve"> od 21.9.2018. g. </w:t>
      </w:r>
      <w:r w:rsidR="00702D4E">
        <w:t xml:space="preserve"> </w:t>
      </w:r>
      <w:r w:rsidR="00B0260C">
        <w:t xml:space="preserve">iz kojeg proizlazi da </w:t>
      </w:r>
      <w:r w:rsidR="00702D4E">
        <w:t xml:space="preserve">dužnik nema </w:t>
      </w:r>
      <w:r w:rsidR="00B0260C">
        <w:t xml:space="preserve">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2E0CAF">
        <w:t>je</w:t>
      </w:r>
      <w:r>
        <w:t xml:space="preserve"> dostavi</w:t>
      </w:r>
      <w:r w:rsidR="002E0CAF">
        <w:t>o</w:t>
      </w:r>
      <w:r>
        <w:t xml:space="preserve"> dužnik utvrđeno da dužnik nema imovine iz koje bi se mogli podmiriti troškovi kako prethodnog tako i otvorenog stečajnog postupka te budući da je iz prijedloga </w:t>
      </w:r>
      <w:r w:rsidR="006254AA">
        <w:t>dužnika</w:t>
      </w:r>
      <w:r>
        <w:t xml:space="preserve"> od </w:t>
      </w:r>
      <w:r w:rsidR="00CA3856">
        <w:t>23. kolovoza 2018. g.</w:t>
      </w:r>
      <w:r>
        <w:t xml:space="preserve"> za otvaranje stečajnog postupka nad dužnikom razvidno da </w:t>
      </w:r>
      <w:r w:rsidR="006254AA">
        <w:t xml:space="preserve">je dužnik nesposoban za plaćanje što proizlazi iz Potvrde FINE o blokadi računa i novčanih sredstava </w:t>
      </w:r>
      <w:proofErr w:type="spellStart"/>
      <w:r w:rsidR="006254AA">
        <w:t>ovršenika</w:t>
      </w:r>
      <w:proofErr w:type="spellEnd"/>
      <w:r w:rsidR="006254AA">
        <w:t xml:space="preserve"> od </w:t>
      </w:r>
      <w:r w:rsidR="00CA3856">
        <w:t>21.9.2018</w:t>
      </w:r>
      <w:r w:rsidR="006254AA">
        <w:t>. g.</w:t>
      </w:r>
      <w:r>
        <w:t xml:space="preserve">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4A294A" w:rsidP="004B741D" w:rsidR="004A294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7653A">
        <w:t>9</w:t>
      </w:r>
      <w:r w:rsidR="00702D4E">
        <w:t>. listopada</w:t>
      </w:r>
      <w:r w:rsidR="00D575E6">
        <w:t xml:space="preserve"> 201</w:t>
      </w:r>
      <w:r w:rsidR="0007653A">
        <w:t>8</w:t>
      </w:r>
      <w:r w:rsidR="00D575E6">
        <w:t>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6254AA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4A294A">
        <w:t xml:space="preserve">uz </w:t>
      </w:r>
      <w:proofErr w:type="spellStart"/>
      <w:r w:rsidR="004A294A">
        <w:t>prokazni</w:t>
      </w:r>
      <w:proofErr w:type="spellEnd"/>
      <w:r w:rsidR="004A294A">
        <w:t xml:space="preserve"> popis imovine dužnika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6254AA">
        <w:t>25</w:t>
      </w:r>
      <w:r w:rsidR="00702D4E">
        <w:t>.1</w:t>
      </w:r>
      <w:r w:rsidR="0007653A">
        <w:t>0</w:t>
      </w:r>
      <w:r w:rsidR="00702D4E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79E" w:rsidR="0001179E">
      <w:r>
        <w:separator/>
      </w:r>
    </w:p>
  </w:endnote>
  <w:endnote w:id="0" w:type="continuationSeparator">
    <w:p w:rsidRDefault="0001179E" w:rsidR="00011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79E" w:rsidR="0001179E">
      <w:r>
        <w:separator/>
      </w:r>
    </w:p>
  </w:footnote>
  <w:footnote w:id="0" w:type="continuationSeparator">
    <w:p w:rsidRDefault="0001179E" w:rsidR="000117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2544D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179E"/>
    <w:rsid w:val="0001202A"/>
    <w:rsid w:val="00012C38"/>
    <w:rsid w:val="00015125"/>
    <w:rsid w:val="000209AD"/>
    <w:rsid w:val="00025AAA"/>
    <w:rsid w:val="00025E45"/>
    <w:rsid w:val="0003531D"/>
    <w:rsid w:val="0005396D"/>
    <w:rsid w:val="00056A87"/>
    <w:rsid w:val="00064F47"/>
    <w:rsid w:val="0007653A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21A9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0CAF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57191"/>
    <w:rsid w:val="00365D75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A294A"/>
    <w:rsid w:val="004B4206"/>
    <w:rsid w:val="004B741D"/>
    <w:rsid w:val="004C420D"/>
    <w:rsid w:val="004E5065"/>
    <w:rsid w:val="00500BBD"/>
    <w:rsid w:val="00502F33"/>
    <w:rsid w:val="005126A6"/>
    <w:rsid w:val="00512D34"/>
    <w:rsid w:val="0051651D"/>
    <w:rsid w:val="00521F89"/>
    <w:rsid w:val="00532A58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20C32"/>
    <w:rsid w:val="006235FB"/>
    <w:rsid w:val="006254AA"/>
    <w:rsid w:val="00626EC3"/>
    <w:rsid w:val="0064434C"/>
    <w:rsid w:val="00650423"/>
    <w:rsid w:val="006826C2"/>
    <w:rsid w:val="006837ED"/>
    <w:rsid w:val="006A2408"/>
    <w:rsid w:val="006A56C2"/>
    <w:rsid w:val="006C541C"/>
    <w:rsid w:val="006E44FD"/>
    <w:rsid w:val="006E6779"/>
    <w:rsid w:val="00702D4E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45CB0"/>
    <w:rsid w:val="00A60716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96FED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289E"/>
    <w:rsid w:val="00CA3856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2442A"/>
    <w:rsid w:val="00E2544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62CA2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54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54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4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4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4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54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5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4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St-1088/2018</izvorni_sadrzaj>
    <derivirana_varijabla naziv="DomainObject.Predmet.OznakaBroj_1">St-1088/2018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MALIBU d.o.o. za turizam i ugostiteljstvo</izvorni_sadrzaj>
    <derivirana_varijabla naziv="DomainObject.Predmet.StrankaFormated_1">  MALIBU d.o.o. za turizam i ugostiteljstvo</derivirana_varijabla>
  </DomainObject.Predmet.StrankaFormated>
  <DomainObject.Predmet.StrankaFormatedOIB>
    <izvorni_sadrzaj>  MALIBU d.o.o. za turizam i ugostiteljstvo, OIB 65718921376</izvorni_sadrzaj>
    <derivirana_varijabla naziv="DomainObject.Predmet.StrankaFormatedOIB_1">  MALIBU d.o.o. za turizam i ugostiteljstvo, OIB 65718921376</derivirana_varijabla>
  </DomainObject.Predmet.StrankaFormatedOIB>
  <DomainObject.Predmet.StrankaFormatedWithAdress>
    <izvorni_sadrzaj> MALIBU d.o.o. za turizam i ugostiteljstvo, A.Stepinca 12, 31000 Osijek</izvorni_sadrzaj>
    <derivirana_varijabla naziv="DomainObject.Predmet.StrankaFormatedWithAdress_1"> MALIBU d.o.o. za turizam i ugostiteljstvo, A.Stepinca 12, 31000 Osijek</derivirana_varijabla>
  </DomainObject.Predmet.StrankaFormatedWithAdress>
  <DomainObject.Predmet.StrankaFormatedWithAdressOIB>
    <izvorni_sadrzaj> MALIBU d.o.o. za turizam i ugostiteljstvo, OIB 65718921376, A.Stepinca 12, 31000 Osijek</izvorni_sadrzaj>
    <derivirana_varijabla naziv="DomainObject.Predmet.StrankaFormatedWithAdressOIB_1"> MALIBU d.o.o. za turizam i ugostiteljstvo, OIB 65718921376, A.Stepinca 12, 31000 Osijek</derivirana_varijabla>
  </DomainObject.Predmet.StrankaFormatedWithAdressOIB>
  <DomainObject.Predmet.StrankaWithAdress>
    <izvorni_sadrzaj>MALIBU d.o.o. za turizam i ugostiteljstvo A.Stepinca 12,31000 Osijek</izvorni_sadrzaj>
    <derivirana_varijabla naziv="DomainObject.Predmet.StrankaWithAdress_1">MALIBU d.o.o. za turizam i ugostiteljstvo A.Stepinca 12,31000 Osijek</derivirana_varijabla>
  </DomainObject.Predmet.StrankaWithAdress>
  <DomainObject.Predmet.StrankaWithAdressOIB>
    <izvorni_sadrzaj>MALIBU d.o.o. za turizam i ugostiteljstvo, OIB 65718921376, A.Stepinca 12,31000 Osijek</izvorni_sadrzaj>
    <derivirana_varijabla naziv="DomainObject.Predmet.StrankaWithAdressOIB_1">MALIBU d.o.o. za turizam i ugostiteljstvo, OIB 65718921376, A.Stepinca 12,31000 Osijek</derivirana_varijabla>
  </DomainObject.Predmet.StrankaWithAdressOIB>
  <DomainObject.Predmet.StrankaNazivFormated>
    <izvorni_sadrzaj>MALIBU d.o.o. za turizam i ugostiteljstvo</izvorni_sadrzaj>
    <derivirana_varijabla naziv="DomainObject.Predmet.StrankaNazivFormated_1">MALIBU d.o.o. za turizam i ugostiteljstvo</derivirana_varijabla>
  </DomainObject.Predmet.StrankaNazivFormated>
  <DomainObject.Predmet.StrankaNazivFormatedOIB>
    <izvorni_sadrzaj>MALIBU d.o.o. za turizam i ugostiteljstvo, OIB 65718921376</izvorni_sadrzaj>
    <derivirana_varijabla naziv="DomainObject.Predmet.StrankaNazivFormatedOIB_1">MALIBU d.o.o. za turizam i ugostiteljstvo, OIB 65718921376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MALIBU d.o.o. za turizam i ugostiteljstvo</item>
    </izvorni_sadrzaj>
    <derivirana_varijabla naziv="DomainObject.Predmet.StrankaListFormated_1">
      <item>MALIBU d.o.o. za turizam i ugostiteljstvo</item>
    </derivirana_varijabla>
  </DomainObject.Predmet.StrankaListFormated>
  <DomainObject.Predmet.StrankaListFormatedOIB>
    <izvorni_sadrzaj>
      <item>MALIBU d.o.o. za turizam i ugostiteljstvo, OIB 65718921376</item>
    </izvorni_sadrzaj>
    <derivirana_varijabla naziv="DomainObject.Predmet.StrankaListFormatedOIB_1">
      <item>MALIBU d.o.o. za turizam i ugostiteljstvo, OIB 65718921376</item>
    </derivirana_varijabla>
  </DomainObject.Predmet.StrankaListFormatedOIB>
  <DomainObject.Predmet.StrankaListFormatedWithAdress>
    <izvorni_sadrzaj>
      <item>MALIBU d.o.o. za turizam i ugostiteljstvo, A.Stepinca 12, 31000 Osijek</item>
    </izvorni_sadrzaj>
    <derivirana_varijabla naziv="DomainObject.Predmet.StrankaListFormatedWithAdress_1">
      <item>MALIBU d.o.o. za turizam i ugostiteljstvo, A.Stepinca 12, 31000 Osijek</item>
    </derivirana_varijabla>
  </DomainObject.Predmet.StrankaListFormatedWithAdress>
  <DomainObject.Predmet.StrankaListFormatedWithAdressOIB>
    <izvorni_sadrzaj>
      <item>MALIBU d.o.o. za turizam i ugostiteljstvo, OIB 65718921376, A.Stepinca 12, 31000 Osijek</item>
    </izvorni_sadrzaj>
    <derivirana_varijabla naziv="DomainObject.Predmet.StrankaListFormatedWithAdressOIB_1">
      <item>MALIBU d.o.o. za turizam i ugostiteljstvo, OIB 65718921376, A.Stepinca 12, 31000 Osijek</item>
    </derivirana_varijabla>
  </DomainObject.Predmet.StrankaListFormatedWithAdressOIB>
  <DomainObject.Predmet.StrankaListNazivFormated>
    <izvorni_sadrzaj>
      <item>MALIBU d.o.o. za turizam i ugostiteljstvo</item>
    </izvorni_sadrzaj>
    <derivirana_varijabla naziv="DomainObject.Predmet.StrankaListNazivFormated_1">
      <item>MALIBU d.o.o. za turizam i ugostiteljstvo</item>
    </derivirana_varijabla>
  </DomainObject.Predmet.StrankaListNazivFormated>
  <DomainObject.Predmet.StrankaListNazivFormatedOIB>
    <izvorni_sadrzaj>
      <item>MALIBU d.o.o. za turizam i ugostiteljstvo, OIB 65718921376</item>
    </izvorni_sadrzaj>
    <derivirana_varijabla naziv="DomainObject.Predmet.StrankaListNazivFormatedOIB_1">
      <item>MALIBU d.o.o. za turizam i ugostiteljstvo, OIB 65718921376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MALIBU d.o.o. za turizam i ugostiteljstvo</izvorni_sadrzaj>
    <derivirana_varijabla naziv="DomainObject.Predmet.StrankaIDrugi_1">MALIBU d.o.o. za turizam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MALIBU d.o.o. za turizam i ugostiteljstvo, OIB 65718921376, A.Stepinca 12, 31000 Osijek</izvorni_sadrzaj>
    <derivirana_varijabla naziv="DomainObject.Predmet.StrankaIDrugiAdressOIB_1">MALIBU d.o.o. za turizam i ugostiteljstvo, OIB 65718921376, A.Stepinca 12,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MALIBU d.o.o. za turizam i ugostiteljstvo</item>
    </izvorni_sadrzaj>
    <derivirana_varijabla naziv="DomainObject.Predmet.SudioniciListNaziv_1">
      <item>MALIBU d.o.o. za turizam i ugostiteljstvo</item>
    </derivirana_varijabla>
  </DomainObject.Predmet.SudioniciListNaziv>
  <DomainObject.Predmet.SudioniciListAdressOIB>
    <izvorni_sadrzaj>
      <item>MALIBU d.o.o. za turizam i ugostiteljstvo, OIB 65718921376, A.Stepinca 12,31000 Osijek</item>
    </izvorni_sadrzaj>
    <derivirana_varijabla naziv="DomainObject.Predmet.SudioniciListAdressOIB_1">
      <item>MALIBU d.o.o. za turizam i ugostiteljstvo, OIB 65718921376, A.Stepinca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65718921376</item>
    </izvorni_sadrzaj>
    <derivirana_varijabla naziv="DomainObject.Predmet.SudioniciListNazivOIB_1">
      <item>, OIB 65718921376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5F9421-C3F9-480D-B18E-DE759B714A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552</properties:Words>
  <properties:Characters>2834</properties:Characters>
  <properties:Lines>101</properties:Lines>
  <properties:Paragraphs>23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2017-10-25T12:20:00Z</dcterms:created>
  <dc:creator>hermanj</dc:creator>
  <cp:lastModifiedBy>Danijela Sekulić</cp:lastModifiedBy>
  <cp:lastPrinted>2017-10-25T12:19:00Z</cp:lastPrinted>
  <dcterms:modified xmlns:xsi="http://www.w3.org/2001/XMLSchema-instance" xsi:type="dcterms:W3CDTF">2018-10-09T08:55:00Z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PRETHODNOG-DUŽNIK.docx)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