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dfef" w14:paraId="35adfef" w:rsidRDefault="0011064F" w:rsidP="001940FB" w:rsidR="0011064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1064F" w:rsidR="0011064F" w:rsidRPr="0011064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8005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900DA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1064F" w:rsidP="00AA6BCF" w:rsidR="0011064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1064F" w:rsidP="0011064F" w:rsidR="0011064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1064F" w:rsidP="0011064F" w:rsidR="0011064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1064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1064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816BA">
        <w:rPr>
          <w:rFonts w:cs="Calibri" w:eastAsia="Arial Unicode MS" w:hAnsi="Calibri" w:ascii="Calibri"/>
          <w:kern w:val="1"/>
          <w:lang w:eastAsia="ar-SA" w:val="hr-HR"/>
        </w:rPr>
        <w:t>MLADINIĆ-STIPIČIĆ MARGARITA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480054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1064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od  </w:t>
      </w:r>
      <w:r w:rsidR="002816BA">
        <w:rPr>
          <w:rFonts w:cs="Calibri" w:hAnsi="Calibri" w:ascii="Calibri"/>
        </w:rPr>
        <w:t>103.356,92</w:t>
      </w:r>
      <w:r w:rsidR="001065A0">
        <w:rPr>
          <w:rFonts w:cs="Calibri" w:hAnsi="Calibri" w:ascii="Calibri"/>
        </w:rPr>
        <w:t xml:space="preserve">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</w:t>
      </w:r>
      <w:r w:rsidR="002816BA">
        <w:rPr>
          <w:rFonts w:cs="Calibri" w:eastAsia="Arial Unicode MS" w:hAnsi="Calibri" w:ascii="Calibri"/>
          <w:kern w:val="1"/>
          <w:lang w:eastAsia="ar-SA" w:val="hr-HR"/>
        </w:rPr>
        <w:t xml:space="preserve"> 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816BA">
        <w:rPr>
          <w:rFonts w:cs="Calibri" w:hAnsi="Calibri" w:ascii="Calibri"/>
        </w:rPr>
        <w:t>95.156,92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2816BA">
        <w:rPr>
          <w:rFonts w:cs="Calibri" w:hAnsi="Calibri" w:ascii="Calibri"/>
        </w:rPr>
        <w:t>8.200,00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1064F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866BA5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1064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1064F" w:rsidRPr="0011064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1064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11064F" w:rsidP="00866BA5" w:rsidR="0011064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16B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816BA">
              <w:rPr>
                <w:rFonts w:cs="Calibri" w:hAnsi="Calibri" w:ascii="Calibri"/>
              </w:rPr>
              <w:t>MLADINIĆ-STIPIČIĆ MARGARITA</w:t>
            </w:r>
            <w:r>
              <w:rPr>
                <w:rFonts w:cs="Calibri"/>
              </w:rPr>
              <w:t xml:space="preserve">, </w:t>
            </w:r>
            <w:r w:rsidRPr="002816BA">
              <w:rPr>
                <w:rFonts w:cs="Calibri"/>
              </w:rPr>
              <w:t xml:space="preserve"> </w:t>
            </w:r>
            <w:r w:rsidRPr="002816BA">
              <w:rPr>
                <w:rFonts w:cs="Calibri" w:hAnsi="Calibri" w:ascii="Calibri"/>
              </w:rPr>
              <w:t>Ruđera Boškovića 19,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2816BA">
              <w:rPr>
                <w:rFonts w:cs="Calibri" w:hAnsi="Calibri" w:ascii="Calibri"/>
              </w:rPr>
              <w:t>29288736143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16BA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816B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816B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816BA">
              <w:rPr>
                <w:rFonts w:cs="Calibri" w:hAnsi="Calibri" w:ascii="Calibri"/>
              </w:rPr>
              <w:t>103.356,92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16B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816BA">
              <w:rPr>
                <w:rFonts w:cs="Calibri" w:hAnsi="Calibri" w:ascii="Calibri"/>
              </w:rPr>
              <w:t>95.156,92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816B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816BA">
              <w:rPr>
                <w:rFonts w:cs="Calibri" w:hAnsi="Calibri" w:ascii="Calibri"/>
              </w:rPr>
              <w:t>8.200,00 kn</w:t>
            </w:r>
          </w:p>
        </w:tc>
      </w:tr>
    </w:tbl>
    <w:p w:rsidRDefault="0011064F" w:rsidP="0011064F" w:rsidR="0011064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23FC4" w:rsidP="0011064F" w:rsidR="00E23FC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B3BD8" w:rsidP="00E23FC4" w:rsidR="00E23FC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FC4" w:rsidP="00E23FC4" w:rsidR="00E23FC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23FC4" w:rsidP="00E23FC4" w:rsidR="00E23FC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23FC4" w:rsidP="00E23FC4" w:rsidR="00E23FC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A3F" w:rsidR="00DE5A3F">
      <w:pPr>
        <w:spacing w:after="0"/>
      </w:pPr>
      <w:r>
        <w:separator/>
      </w:r>
    </w:p>
  </w:endnote>
  <w:endnote w:id="0" w:type="continuationSeparator">
    <w:p w:rsidRDefault="00DE5A3F" w:rsidR="00DE5A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A3F" w:rsidR="00DE5A3F">
      <w:pPr>
        <w:spacing w:after="0"/>
      </w:pPr>
      <w:r>
        <w:separator/>
      </w:r>
    </w:p>
  </w:footnote>
  <w:footnote w:id="0" w:type="continuationSeparator">
    <w:p w:rsidRDefault="00DE5A3F" w:rsidR="00DE5A3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2DA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1E248F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064F"/>
    <w:rsid w:val="00113256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94A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16BA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0054"/>
    <w:rsid w:val="004859E8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4FDF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4655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0DA2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1144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CE1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2DA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5A3F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FC4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3BD8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64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2DA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2DA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2DA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2DA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64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2DA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2DA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2DA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2DA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FD529-A043-41D7-86DC-4DCC97602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1475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St-651/2017-265 / Podnesak - Podnesak (-265.docx)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