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5cd0e" w14:paraId="325cd0e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BD7E42">
        <w:rPr>
          <w:sz w:val="24"/>
          <w:szCs w:val="24"/>
          <w:lang w:val="hr-HR"/>
        </w:rPr>
        <w:t>443</w:t>
      </w:r>
      <w:r w:rsidR="00190F02" w:rsidRPr="007A679F">
        <w:rPr>
          <w:sz w:val="24"/>
          <w:szCs w:val="24"/>
          <w:lang w:val="hr-HR"/>
        </w:rPr>
        <w:t>/16-</w:t>
      </w:r>
      <w:r w:rsidR="00BD7E42">
        <w:rPr>
          <w:sz w:val="24"/>
          <w:szCs w:val="24"/>
          <w:lang w:val="hr-HR"/>
        </w:rPr>
        <w:t>3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3D7F81">
        <w:rPr>
          <w:szCs w:val="24"/>
        </w:rPr>
        <w:t>ADRIATIC MEDIA j.</w:t>
      </w:r>
      <w:r w:rsidR="007875AD">
        <w:rPr>
          <w:szCs w:val="24"/>
        </w:rPr>
        <w:t xml:space="preserve">d.o.o., Šibenik, </w:t>
      </w:r>
      <w:r w:rsidR="003D7F81">
        <w:rPr>
          <w:szCs w:val="24"/>
        </w:rPr>
        <w:t>Šubićevo šetalište 1</w:t>
      </w:r>
      <w:r w:rsidR="008639A6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3D7F81">
        <w:rPr>
          <w:szCs w:val="24"/>
        </w:rPr>
        <w:t>40750524489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DD7490">
        <w:rPr>
          <w:szCs w:val="24"/>
        </w:rPr>
        <w:t>29</w:t>
      </w:r>
      <w:r w:rsidR="00837384" w:rsidRPr="007A679F">
        <w:rPr>
          <w:szCs w:val="24"/>
        </w:rPr>
        <w:t>. ožujka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C02856" w:rsidP="003D7F81" w:rsidR="003C52FE" w:rsidRPr="003D7F81">
      <w:pPr>
        <w:pStyle w:val="Odlomakpopisa"/>
        <w:numPr>
          <w:ilvl w:val="0"/>
          <w:numId w:val="1"/>
        </w:numPr>
        <w:ind w:firstLine="360" w:left="0"/>
        <w:jc w:val="both"/>
        <w:rPr>
          <w:sz w:val="24"/>
          <w:szCs w:val="24"/>
          <w:shd w:fill="F8F8F8" w:color="auto" w:val="clear"/>
        </w:rPr>
      </w:pPr>
      <w:r w:rsidRPr="003D7F81">
        <w:rPr>
          <w:sz w:val="24"/>
          <w:szCs w:val="24"/>
          <w:lang w:val="hr-HR"/>
        </w:rPr>
        <w:t>Nalaže</w:t>
      </w:r>
      <w:r w:rsidR="003C52FE" w:rsidRPr="003D7F81">
        <w:rPr>
          <w:sz w:val="24"/>
          <w:szCs w:val="24"/>
          <w:lang w:val="hr-HR"/>
        </w:rPr>
        <w:t xml:space="preserve"> se </w:t>
      </w:r>
      <w:r w:rsidR="003D7F81" w:rsidRPr="003D7F81">
        <w:rPr>
          <w:sz w:val="24"/>
          <w:szCs w:val="24"/>
          <w:shd w:fill="F8F8F8" w:color="auto" w:val="clear"/>
        </w:rPr>
        <w:t xml:space="preserve">SLAVENU GULINU iz Šibenika, Mandalinskih </w:t>
      </w:r>
      <w:r w:rsidR="003D7F81">
        <w:rPr>
          <w:sz w:val="24"/>
          <w:szCs w:val="24"/>
          <w:shd w:fill="F8F8F8" w:color="auto" w:val="clear"/>
        </w:rPr>
        <w:t>žrtava 1</w:t>
      </w:r>
      <w:r w:rsidR="00A26E8D">
        <w:rPr>
          <w:sz w:val="24"/>
          <w:szCs w:val="24"/>
          <w:shd w:fill="F8F8F8" w:color="auto" w:val="clear"/>
        </w:rPr>
        <w:t>3</w:t>
      </w:r>
      <w:r w:rsidR="003D7F81">
        <w:rPr>
          <w:sz w:val="24"/>
          <w:szCs w:val="24"/>
          <w:shd w:fill="F8F8F8" w:color="auto" w:val="clear"/>
        </w:rPr>
        <w:t xml:space="preserve"> C</w:t>
      </w:r>
      <w:r w:rsidR="00302BB8" w:rsidRPr="003D7F81">
        <w:rPr>
          <w:sz w:val="24"/>
          <w:szCs w:val="24"/>
          <w:shd w:fill="F8F8F8" w:color="auto" w:val="clear"/>
        </w:rPr>
        <w:t>,</w:t>
      </w:r>
      <w:r w:rsidR="007A679F" w:rsidRPr="003D7F81">
        <w:rPr>
          <w:sz w:val="24"/>
          <w:szCs w:val="24"/>
          <w:lang w:val="hr-HR"/>
        </w:rPr>
        <w:t xml:space="preserve"> </w:t>
      </w:r>
      <w:r w:rsidR="000632FD" w:rsidRPr="003D7F81">
        <w:rPr>
          <w:sz w:val="24"/>
          <w:szCs w:val="24"/>
          <w:lang w:val="hr-HR"/>
        </w:rPr>
        <w:t xml:space="preserve">OIB: </w:t>
      </w:r>
      <w:r w:rsidR="003D7F81" w:rsidRPr="003D7F81">
        <w:rPr>
          <w:sz w:val="24"/>
          <w:szCs w:val="24"/>
          <w:shd w:fill="F8F8F8" w:color="auto" w:val="clear"/>
        </w:rPr>
        <w:t>98419795700</w:t>
      </w:r>
      <w:r w:rsidR="007A679F" w:rsidRPr="003D7F81">
        <w:rPr>
          <w:sz w:val="24"/>
          <w:szCs w:val="24"/>
          <w:lang w:val="hr-HR"/>
        </w:rPr>
        <w:t>,</w:t>
      </w:r>
      <w:r w:rsidR="007875AD" w:rsidRPr="003D7F81">
        <w:rPr>
          <w:sz w:val="24"/>
          <w:szCs w:val="24"/>
          <w:lang w:val="hr-HR"/>
        </w:rPr>
        <w:t xml:space="preserve"> </w:t>
      </w:r>
      <w:r w:rsidR="003C52FE" w:rsidRPr="003D7F81">
        <w:rPr>
          <w:sz w:val="24"/>
          <w:szCs w:val="24"/>
          <w:lang w:val="hr-HR"/>
        </w:rPr>
        <w:t xml:space="preserve">u roku od </w:t>
      </w:r>
      <w:r w:rsidR="002877F3" w:rsidRPr="003D7F81">
        <w:rPr>
          <w:sz w:val="24"/>
          <w:szCs w:val="24"/>
          <w:lang w:val="hr-HR"/>
        </w:rPr>
        <w:t>8</w:t>
      </w:r>
      <w:r w:rsidR="003C52FE" w:rsidRPr="003D7F81">
        <w:rPr>
          <w:sz w:val="24"/>
          <w:szCs w:val="24"/>
          <w:lang w:val="hr-HR"/>
        </w:rPr>
        <w:t xml:space="preserve"> dana</w:t>
      </w:r>
      <w:r w:rsidR="00237ABD" w:rsidRPr="003D7F81">
        <w:rPr>
          <w:sz w:val="24"/>
          <w:szCs w:val="24"/>
          <w:lang w:val="hr-HR"/>
        </w:rPr>
        <w:t xml:space="preserve"> </w:t>
      </w:r>
      <w:r w:rsidR="007A679F" w:rsidRPr="003D7F81">
        <w:rPr>
          <w:sz w:val="24"/>
          <w:szCs w:val="24"/>
          <w:lang w:val="hr-HR"/>
        </w:rPr>
        <w:t>plat</w:t>
      </w:r>
      <w:r w:rsidR="002D66FE" w:rsidRPr="003D7F81">
        <w:rPr>
          <w:sz w:val="24"/>
          <w:szCs w:val="24"/>
          <w:lang w:val="hr-HR"/>
        </w:rPr>
        <w:t>i</w:t>
      </w:r>
      <w:r w:rsidR="003C52FE" w:rsidRPr="003D7F81">
        <w:rPr>
          <w:sz w:val="24"/>
          <w:szCs w:val="24"/>
          <w:lang w:val="hr-HR"/>
        </w:rPr>
        <w:t xml:space="preserve"> iznos </w:t>
      </w:r>
      <w:r w:rsidR="002877F3" w:rsidRPr="003D7F81">
        <w:rPr>
          <w:sz w:val="24"/>
          <w:szCs w:val="24"/>
          <w:lang w:val="hr-HR"/>
        </w:rPr>
        <w:t xml:space="preserve">predujma </w:t>
      </w:r>
      <w:r w:rsidR="003C52FE" w:rsidRPr="003D7F81">
        <w:rPr>
          <w:sz w:val="24"/>
          <w:szCs w:val="24"/>
          <w:lang w:val="hr-HR"/>
        </w:rPr>
        <w:t xml:space="preserve">od </w:t>
      </w:r>
      <w:r w:rsidR="002877F3" w:rsidRPr="003D7F81">
        <w:rPr>
          <w:sz w:val="24"/>
          <w:szCs w:val="24"/>
          <w:lang w:val="hr-HR"/>
        </w:rPr>
        <w:t>1</w:t>
      </w:r>
      <w:r w:rsidR="003C52FE" w:rsidRPr="003D7F81">
        <w:rPr>
          <w:sz w:val="24"/>
          <w:szCs w:val="24"/>
          <w:lang w:val="hr-HR"/>
        </w:rPr>
        <w:t>.</w:t>
      </w:r>
      <w:r w:rsidR="007B3220" w:rsidRPr="003D7F81">
        <w:rPr>
          <w:sz w:val="24"/>
          <w:szCs w:val="24"/>
          <w:lang w:val="hr-HR"/>
        </w:rPr>
        <w:t>0</w:t>
      </w:r>
      <w:r w:rsidR="003C52FE" w:rsidRPr="003D7F81">
        <w:rPr>
          <w:sz w:val="24"/>
          <w:szCs w:val="24"/>
          <w:lang w:val="hr-HR"/>
        </w:rPr>
        <w:t xml:space="preserve">00,00 kuna </w:t>
      </w:r>
      <w:r w:rsidR="007718B2" w:rsidRPr="003D7F81">
        <w:rPr>
          <w:sz w:val="24"/>
          <w:szCs w:val="24"/>
          <w:lang w:val="hr-HR"/>
        </w:rPr>
        <w:t>u Fond za n</w:t>
      </w:r>
      <w:r w:rsidR="00871F4E" w:rsidRPr="003D7F81">
        <w:rPr>
          <w:sz w:val="24"/>
          <w:szCs w:val="24"/>
          <w:lang w:val="hr-HR"/>
        </w:rPr>
        <w:t>a</w:t>
      </w:r>
      <w:r w:rsidR="007718B2" w:rsidRPr="003D7F81">
        <w:rPr>
          <w:sz w:val="24"/>
          <w:szCs w:val="24"/>
          <w:lang w:val="hr-HR"/>
        </w:rPr>
        <w:t>mirenje troškova stečajnog postupka</w:t>
      </w:r>
      <w:r w:rsidR="003C52FE" w:rsidRPr="003D7F81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3D7F81">
        <w:rPr>
          <w:sz w:val="24"/>
          <w:szCs w:val="24"/>
          <w:lang w:val="hr-HR"/>
        </w:rPr>
        <w:t>HR</w:t>
      </w:r>
      <w:r w:rsidR="00DD7B90" w:rsidRPr="003D7F81">
        <w:rPr>
          <w:sz w:val="24"/>
          <w:szCs w:val="24"/>
          <w:lang w:val="hr-HR"/>
        </w:rPr>
        <w:t>4323900011300000857</w:t>
      </w:r>
      <w:r w:rsidR="00FD77E2" w:rsidRPr="003D7F81">
        <w:rPr>
          <w:sz w:val="24"/>
          <w:szCs w:val="24"/>
          <w:lang w:val="hr-HR"/>
        </w:rPr>
        <w:t xml:space="preserve"> </w:t>
      </w:r>
      <w:r w:rsidR="003C52FE" w:rsidRPr="003D7F81">
        <w:rPr>
          <w:sz w:val="24"/>
          <w:szCs w:val="24"/>
          <w:lang w:val="hr-HR"/>
        </w:rPr>
        <w:t xml:space="preserve">poziv na broj </w:t>
      </w:r>
      <w:r w:rsidR="004C5EC3" w:rsidRPr="003D7F81">
        <w:rPr>
          <w:sz w:val="24"/>
          <w:szCs w:val="24"/>
          <w:lang w:val="hr-HR"/>
        </w:rPr>
        <w:t>05 100-</w:t>
      </w:r>
      <w:r w:rsidR="00BD7E42">
        <w:rPr>
          <w:sz w:val="24"/>
          <w:szCs w:val="24"/>
          <w:lang w:val="hr-HR"/>
        </w:rPr>
        <w:t>443</w:t>
      </w:r>
      <w:r w:rsidR="004C5EC3" w:rsidRPr="003D7F81">
        <w:rPr>
          <w:sz w:val="24"/>
          <w:szCs w:val="24"/>
          <w:lang w:val="hr-HR"/>
        </w:rPr>
        <w:t>-1</w:t>
      </w:r>
      <w:r w:rsidR="00190F02" w:rsidRPr="003D7F81">
        <w:rPr>
          <w:sz w:val="24"/>
          <w:szCs w:val="24"/>
          <w:lang w:val="hr-HR"/>
        </w:rPr>
        <w:t>6</w:t>
      </w:r>
      <w:r w:rsidR="003C52FE" w:rsidRPr="003D7F81">
        <w:rPr>
          <w:sz w:val="24"/>
          <w:szCs w:val="24"/>
          <w:lang w:val="hr-HR"/>
        </w:rPr>
        <w:t xml:space="preserve"> te u istom roku u spis dostav</w:t>
      </w:r>
      <w:r w:rsidR="00AF2A8E" w:rsidRPr="003D7F81">
        <w:rPr>
          <w:sz w:val="24"/>
          <w:szCs w:val="24"/>
          <w:lang w:val="hr-HR"/>
        </w:rPr>
        <w:t>iti dokaz o uplati ( s naznakom Fond ZP 111. SZ)</w:t>
      </w:r>
      <w:r w:rsidR="00CF77F4" w:rsidRPr="003D7F81">
        <w:rPr>
          <w:sz w:val="24"/>
          <w:szCs w:val="24"/>
          <w:lang w:val="hr-HR"/>
        </w:rPr>
        <w:t>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3D7F81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3D7F81" w:rsidRPr="003D7F81">
        <w:rPr>
          <w:sz w:val="24"/>
          <w:szCs w:val="24"/>
        </w:rPr>
        <w:t>ADRIATIC MEDIA j.d.o.o., Šibenik</w:t>
      </w:r>
      <w:r w:rsidR="000632FD" w:rsidRPr="003D7F81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DD7490">
        <w:rPr>
          <w:sz w:val="24"/>
          <w:szCs w:val="24"/>
        </w:rPr>
        <w:t>29</w:t>
      </w:r>
      <w:r w:rsidR="00837384" w:rsidRPr="007A679F">
        <w:rPr>
          <w:sz w:val="24"/>
          <w:szCs w:val="24"/>
        </w:rPr>
        <w:t xml:space="preserve">. ožujka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DB7F5C" w:rsidP="003C52FE" w:rsidR="00DB7F5C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7875AD" w:rsidR="007875AD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3D7F81">
        <w:rPr>
          <w:szCs w:val="24"/>
          <w:shd w:fill="F8F8F8" w:color="auto" w:val="clear"/>
        </w:rPr>
        <w:t>SLAVEN GULIN</w:t>
      </w:r>
      <w:r w:rsidR="003D7F81" w:rsidRPr="003D7F81">
        <w:rPr>
          <w:szCs w:val="24"/>
          <w:shd w:fill="F8F8F8" w:color="auto" w:val="clear"/>
        </w:rPr>
        <w:t xml:space="preserve"> iz Šibenika, Mandalinskih </w:t>
      </w:r>
      <w:r w:rsidR="003D7F81">
        <w:rPr>
          <w:szCs w:val="24"/>
          <w:shd w:fill="F8F8F8" w:color="auto" w:val="clear"/>
        </w:rPr>
        <w:t>žrtava 1</w:t>
      </w:r>
      <w:r w:rsidR="00A26E8D">
        <w:rPr>
          <w:szCs w:val="24"/>
          <w:shd w:fill="F8F8F8" w:color="auto" w:val="clear"/>
        </w:rPr>
        <w:t xml:space="preserve">3 </w:t>
      </w:r>
      <w:r w:rsidR="003D7F81">
        <w:rPr>
          <w:szCs w:val="24"/>
          <w:shd w:fill="F8F8F8" w:color="auto" w:val="clear"/>
        </w:rPr>
        <w:t>C</w:t>
      </w:r>
      <w:r w:rsidR="00881084">
        <w:rPr>
          <w:szCs w:val="24"/>
          <w:shd w:fill="F8F8F8" w:color="auto" w:val="clear"/>
        </w:rPr>
        <w:t xml:space="preserve"> </w:t>
      </w:r>
      <w:r w:rsidR="00EE3BE6">
        <w:rPr>
          <w:szCs w:val="24"/>
        </w:rPr>
        <w:t>i na e-oglasnu ploču sud</w:t>
      </w:r>
      <w:r w:rsidR="002D66FE">
        <w:rPr>
          <w:szCs w:val="24"/>
        </w:rPr>
        <w:t>a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F60E80" w:rsidRPr="007A679F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sectPr w:rsidSect="00BB68B9" w:rsidR="00F60E80" w:rsidRPr="007A679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E42" w:rsidR="00BD7E4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E42" w:rsidR="00BD7E4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E42" w:rsidR="00BD7E4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C418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B7F5C" w:rsidP="00DB7F5C" w:rsidR="00EE1B9B" w:rsidRPr="00A448B5">
    <w:pPr>
      <w:ind w:left="6096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 xml:space="preserve">Posl. </w:t>
    </w:r>
    <w:r w:rsidR="00EE1B9B" w:rsidRPr="00951610">
      <w:rPr>
        <w:sz w:val="24"/>
        <w:szCs w:val="24"/>
        <w:lang w:val="hr-HR"/>
      </w:rPr>
      <w:t xml:space="preserve">br. </w:t>
    </w:r>
    <w:r w:rsidR="00EE1B9B">
      <w:rPr>
        <w:sz w:val="24"/>
        <w:szCs w:val="24"/>
        <w:lang w:val="hr-HR"/>
      </w:rPr>
      <w:t>1 St</w:t>
    </w:r>
    <w:r w:rsidR="00BD7E42" w:rsidRPr="007A679F">
      <w:rPr>
        <w:sz w:val="24"/>
        <w:szCs w:val="24"/>
        <w:lang w:val="hr-HR"/>
      </w:rPr>
      <w:t>-</w:t>
    </w:r>
    <w:r w:rsidR="00BD7E42">
      <w:rPr>
        <w:sz w:val="24"/>
        <w:szCs w:val="24"/>
        <w:lang w:val="hr-HR"/>
      </w:rPr>
      <w:t>443</w:t>
    </w:r>
    <w:r w:rsidR="00BD7E42" w:rsidRPr="007A679F">
      <w:rPr>
        <w:sz w:val="24"/>
        <w:szCs w:val="24"/>
        <w:lang w:val="hr-HR"/>
      </w:rPr>
      <w:t>/16-</w:t>
    </w:r>
    <w:r w:rsidR="00BD7E42">
      <w:rPr>
        <w:sz w:val="24"/>
        <w:szCs w:val="24"/>
        <w:lang w:val="hr-HR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E42" w:rsidR="00BD7E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49548D"/>
    <w:multiLevelType w:val="hybridMultilevel"/>
    <w:tmpl w:val="1DA25AE0"/>
    <w:lvl w:tplc="0ECC01D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92006"/>
    <w:rsid w:val="000F48F0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22030"/>
    <w:rsid w:val="00230D12"/>
    <w:rsid w:val="00237ABD"/>
    <w:rsid w:val="00256749"/>
    <w:rsid w:val="0027022E"/>
    <w:rsid w:val="002806C2"/>
    <w:rsid w:val="002877F3"/>
    <w:rsid w:val="002D33E5"/>
    <w:rsid w:val="002D66FE"/>
    <w:rsid w:val="00302BB8"/>
    <w:rsid w:val="003079CD"/>
    <w:rsid w:val="00330E6B"/>
    <w:rsid w:val="003328D9"/>
    <w:rsid w:val="003616D7"/>
    <w:rsid w:val="003C52FE"/>
    <w:rsid w:val="003D7F81"/>
    <w:rsid w:val="003E475F"/>
    <w:rsid w:val="00410D53"/>
    <w:rsid w:val="00421825"/>
    <w:rsid w:val="00434741"/>
    <w:rsid w:val="00477F3D"/>
    <w:rsid w:val="0049238A"/>
    <w:rsid w:val="004C3D10"/>
    <w:rsid w:val="004C5EC3"/>
    <w:rsid w:val="004E3CFC"/>
    <w:rsid w:val="0053132F"/>
    <w:rsid w:val="00562761"/>
    <w:rsid w:val="0056285E"/>
    <w:rsid w:val="00585F66"/>
    <w:rsid w:val="00590098"/>
    <w:rsid w:val="0059486F"/>
    <w:rsid w:val="005A78A8"/>
    <w:rsid w:val="005F4567"/>
    <w:rsid w:val="006325FF"/>
    <w:rsid w:val="006423FC"/>
    <w:rsid w:val="00645D3A"/>
    <w:rsid w:val="0065029E"/>
    <w:rsid w:val="00697CE6"/>
    <w:rsid w:val="006B3C9A"/>
    <w:rsid w:val="006D20A6"/>
    <w:rsid w:val="006D3746"/>
    <w:rsid w:val="006D6304"/>
    <w:rsid w:val="006D7447"/>
    <w:rsid w:val="00742494"/>
    <w:rsid w:val="00761BFC"/>
    <w:rsid w:val="007718B2"/>
    <w:rsid w:val="007875AD"/>
    <w:rsid w:val="0079071C"/>
    <w:rsid w:val="00793003"/>
    <w:rsid w:val="007A679F"/>
    <w:rsid w:val="007B3220"/>
    <w:rsid w:val="007C48AB"/>
    <w:rsid w:val="007E206B"/>
    <w:rsid w:val="007E6694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1084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C3BCE"/>
    <w:rsid w:val="009D1CA9"/>
    <w:rsid w:val="009D373A"/>
    <w:rsid w:val="009D495D"/>
    <w:rsid w:val="009D4A3A"/>
    <w:rsid w:val="009E3412"/>
    <w:rsid w:val="00A26E8D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351ED"/>
    <w:rsid w:val="00B65707"/>
    <w:rsid w:val="00B83E7A"/>
    <w:rsid w:val="00BB68B9"/>
    <w:rsid w:val="00BD7E42"/>
    <w:rsid w:val="00BF4645"/>
    <w:rsid w:val="00C02856"/>
    <w:rsid w:val="00CA58CD"/>
    <w:rsid w:val="00CC3B20"/>
    <w:rsid w:val="00CE7D5C"/>
    <w:rsid w:val="00CF77F4"/>
    <w:rsid w:val="00D00E37"/>
    <w:rsid w:val="00D02E56"/>
    <w:rsid w:val="00D24022"/>
    <w:rsid w:val="00D330A2"/>
    <w:rsid w:val="00D35D28"/>
    <w:rsid w:val="00D37004"/>
    <w:rsid w:val="00D679B2"/>
    <w:rsid w:val="00D735BF"/>
    <w:rsid w:val="00D9137B"/>
    <w:rsid w:val="00DA50A1"/>
    <w:rsid w:val="00DB7F5C"/>
    <w:rsid w:val="00DD2FCC"/>
    <w:rsid w:val="00DD7490"/>
    <w:rsid w:val="00DD7B90"/>
    <w:rsid w:val="00DE3274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A1CFC"/>
    <w:rsid w:val="00FC4181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apple-converted-space" w:type="character">
    <w:name w:val="apple-converted-space"/>
    <w:basedOn w:val="Zadanifontodlomka"/>
    <w:rsid w:val="00DD7490"/>
  </w:style>
  <w:style w:styleId="Odlomakpopisa" w:type="paragraph">
    <w:name w:val="List Paragraph"/>
    <w:basedOn w:val="Normal"/>
    <w:uiPriority w:val="34"/>
    <w:qFormat/>
    <w:rsid w:val="003D7F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41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1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18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1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1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apple-converted-space" w:type="character">
    <w:name w:val="apple-converted-space"/>
    <w:basedOn w:val="Zadanifontodlomka"/>
    <w:rsid w:val="00DD7490"/>
  </w:style>
  <w:style w:styleId="Odlomakpopisa" w:type="paragraph">
    <w:name w:val="List Paragraph"/>
    <w:basedOn w:val="Normal"/>
    <w:uiPriority w:val="34"/>
    <w:qFormat/>
    <w:rsid w:val="003D7F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41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1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18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1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1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St-443/2016</izvorni_sadrzaj>
    <derivirana_varijabla naziv="DomainObject.Predmet.OznakaBroj_1">St-443/2016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MEDIA j.d.o.o. za turizam, trgovinu i informatičke usluge</izvorni_sadrzaj>
    <derivirana_varijabla naziv="DomainObject.Predmet.ProtustrankaFormated_1">  ADRIATIC MEDIA j.d.o.o. za turizam, trgovinu i informatičke usluge</derivirana_varijabla>
  </DomainObject.Predmet.ProtustrankaFormated>
  <DomainObject.Predmet.ProtustrankaFormatedOIB>
    <izvorni_sadrzaj>  ADRIATIC MEDIA j.d.o.o. za turizam, trgovinu i informatičke usluge, OIB 40750524489</izvorni_sadrzaj>
    <derivirana_varijabla naziv="DomainObject.Predmet.ProtustrankaFormatedOIB_1">  ADRIATIC MEDIA j.d.o.o. za turizam, trgovinu i informatičke usluge, OIB 40750524489</derivirana_varijabla>
  </DomainObject.Predmet.ProtustrankaFormatedOIB>
  <DomainObject.Predmet.ProtustrankaFormatedWithAdress>
    <izvorni_sadrzaj> ADRIATIC MEDIA j.d.o.o. za turizam, trgovinu i informatičke usluge, Šubićevo šetalište 1, 22000 Šibenik</izvorni_sadrzaj>
    <derivirana_varijabla naziv="DomainObject.Predmet.ProtustrankaFormatedWithAdress_1"> ADRIATIC MEDIA j.d.o.o. za turizam, trgovinu i informatičke usluge, Šubićevo šetalište 1, 22000 Šibenik</derivirana_varijabla>
  </DomainObject.Predmet.ProtustrankaFormatedWithAdress>
  <DomainObject.Predmet.ProtustrankaFormatedWithAdressOIB>
    <izvorni_sadrzaj> ADRIATIC MEDIA j.d.o.o. za turizam, trgovinu i informatičke usluge, OIB 40750524489, Šubićevo šetalište 1, 22000 Šibenik</izvorni_sadrzaj>
    <derivirana_varijabla naziv="DomainObject.Predmet.ProtustrankaFormatedWithAdressOIB_1"> ADRIATIC MEDIA j.d.o.o. za turizam, trgovinu i informatičke usluge, OIB 40750524489, Šubićevo šetalište 1, 22000 Šibenik</derivirana_varijabla>
  </DomainObject.Predmet.ProtustrankaFormatedWithAdressOIB>
  <DomainObject.Predmet.ProtustrankaWithAdress>
    <izvorni_sadrzaj>ADRIATIC MEDIA j.d.o.o. za turizam, trgovinu i informatičke usluge Šubićevo šetalište 1, 22000 Šibenik</izvorni_sadrzaj>
    <derivirana_varijabla naziv="DomainObject.Predmet.ProtustrankaWithAdress_1">ADRIATIC MEDIA j.d.o.o. za turizam, trgovinu i informatičke usluge Šubićevo šetalište 1, 22000 Šibenik</derivirana_varijabla>
  </DomainObject.Predmet.ProtustrankaWithAdress>
  <DomainObject.Predmet.ProtustrankaWithAdressOIB>
    <izvorni_sadrzaj>ADRIATIC MEDIA j.d.o.o. za turizam, trgovinu i informatičke usluge, OIB 40750524489, Šubićevo šetalište 1, 22000 Šibenik</izvorni_sadrzaj>
    <derivirana_varijabla naziv="DomainObject.Predmet.ProtustrankaWithAdressOIB_1">ADRIATIC MEDIA j.d.o.o. za turizam, trgovinu i informatičke usluge, OIB 40750524489, Šubićevo šetalište 1, 22000 Šibenik</derivirana_varijabla>
  </DomainObject.Predmet.ProtustrankaWithAdressOIB>
  <DomainObject.Predmet.ProtustrankaNazivFormated>
    <izvorni_sadrzaj>ADRIATIC MEDIA j.d.o.o. za turizam, trgovinu i informatičke usluge</izvorni_sadrzaj>
    <derivirana_varijabla naziv="DomainObject.Predmet.ProtustrankaNazivFormated_1">ADRIATIC MEDIA j.d.o.o. za turizam, trgovinu i informatičke usluge</derivirana_varijabla>
  </DomainObject.Predmet.ProtustrankaNazivFormated>
  <DomainObject.Predmet.ProtustrankaNazivFormatedOIB>
    <izvorni_sadrzaj>ADRIATIC MEDIA j.d.o.o. za turizam, trgovinu i informatičke usluge, OIB 40750524489</izvorni_sadrzaj>
    <derivirana_varijabla naziv="DomainObject.Predmet.ProtustrankaNazivFormatedOIB_1">ADRIATIC MEDIA j.d.o.o. za turizam, trgovinu i informatičke usluge, OIB 40750524489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ADRIATIC MEDIA j.d.o.o. za turizam, trgovinu i informatičke usluge</item>
    </izvorni_sadrzaj>
    <derivirana_varijabla naziv="DomainObject.Predmet.ProtuStrankaListFormated_1">
      <item>ADRIATIC MEDIA j.d.o.o. za turizam, trgovinu i informatičke usluge</item>
    </derivirana_varijabla>
  </DomainObject.Predmet.ProtuStrankaListFormated>
  <DomainObject.Predmet.ProtuStrankaListFormatedOIB>
    <izvorni_sadrzaj>
      <item>ADRIATIC MEDIA j.d.o.o. za turizam, trgovinu i informatičke usluge, OIB 40750524489</item>
    </izvorni_sadrzaj>
    <derivirana_varijabla naziv="DomainObject.Predmet.ProtuStrankaListFormatedOIB_1">
      <item>ADRIATIC MEDIA j.d.o.o. za turizam, trgovinu i informatičke usluge, OIB 40750524489</item>
    </derivirana_varijabla>
  </DomainObject.Predmet.ProtuStrankaListFormatedOIB>
  <DomainObject.Predmet.ProtuStrankaListFormatedWithAdress>
    <izvorni_sadrzaj>
      <item>ADRIATIC MEDIA j.d.o.o. za turizam, trgovinu i informatičke usluge, Šubićevo šetalište 1, 22000 Šibenik</item>
    </izvorni_sadrzaj>
    <derivirana_varijabla naziv="DomainObject.Predmet.ProtuStrankaListFormatedWithAdress_1">
      <item>ADRIATIC MEDIA j.d.o.o. za turizam, trgovinu i informatičke usluge, Šubićevo šetalište 1, 22000 Šibenik</item>
    </derivirana_varijabla>
  </DomainObject.Predmet.ProtuStrankaListFormatedWithAdress>
  <DomainObject.Predmet.ProtuStrankaListFormatedWithAdressOIB>
    <izvorni_sadrzaj>
      <item>ADRIATIC MEDIA j.d.o.o. za turizam, trgovinu i informatičke usluge, OIB 40750524489, Šubićevo šetalište 1, 22000 Šibenik</item>
    </izvorni_sadrzaj>
    <derivirana_varijabla naziv="DomainObject.Predmet.ProtuStrankaListFormatedWithAdressOIB_1">
      <item>ADRIATIC MEDIA j.d.o.o. za turizam, trgovinu i informatičke usluge, OIB 40750524489, Šubićevo šetalište 1, 22000 Šibenik</item>
    </derivirana_varijabla>
  </DomainObject.Predmet.ProtuStrankaListFormatedWithAdressOIB>
  <DomainObject.Predmet.ProtuStrankaListNazivFormated>
    <izvorni_sadrzaj>
      <item>ADRIATIC MEDIA j.d.o.o. za turizam, trgovinu i informatičke usluge</item>
    </izvorni_sadrzaj>
    <derivirana_varijabla naziv="DomainObject.Predmet.ProtuStrankaListNazivFormated_1">
      <item>ADRIATIC MEDIA j.d.o.o. za turizam, trgovinu i informatičke usluge</item>
    </derivirana_varijabla>
  </DomainObject.Predmet.ProtuStrankaListNazivFormated>
  <DomainObject.Predmet.ProtuStrankaListNazivFormatedOIB>
    <izvorni_sadrzaj>
      <item>ADRIATIC MEDIA j.d.o.o. za turizam, trgovinu i informatičke usluge, OIB 40750524489</item>
    </izvorni_sadrzaj>
    <derivirana_varijabla naziv="DomainObject.Predmet.ProtuStrankaListNazivFormatedOIB_1">
      <item>ADRIATIC MEDIA j.d.o.o. za turizam, trgovinu i informatičke usluge, OIB 40750524489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ADRIATIC MEDIA j.d.o.o. za turizam, trgovinu i informatičke usluge</izvorni_sadrzaj>
    <derivirana_varijabla naziv="DomainObject.Predmet.ProtustrankaIDrugi_1">ADRIATIC MEDIA j.d.o.o. za turizam, trgovinu i informatičke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ADRIATIC MEDIA j.d.o.o. za turizam, trgovinu i informatičke usluge, OIB 40750524489, Šubićevo šetalište 1, 22000 Šibenik</izvorni_sadrzaj>
    <derivirana_varijabla naziv="DomainObject.Predmet.ProtustrankaIDrugiAdressOIB_1">ADRIATIC MEDIA j.d.o.o. za turizam, trgovinu i informatičke usluge, OIB 40750524489, Šubićevo šetalište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ADRIATIC MEDIA j.d.o.o. za turizam, trgovinu i informatičke usluge</item>
    </izvorni_sadrzaj>
    <derivirana_varijabla naziv="DomainObject.Predmet.SudioniciListNaziv_1">
      <item>FINA - Podružnica Šibenik</item>
      <item>ADRIATIC MEDIA j.d.o.o. za turizam, trgovinu i informatičke usluge</item>
    </derivirana_varijabla>
  </DomainObject.Predmet.SudioniciListNaziv>
  <DomainObject.Predmet.SudioniciListAdressOIB>
    <izvorni_sadrzaj>
      <item>FINA - Podružnica Šibenik, OIB 85821130368, Perivoj L. Marune 1,22000 Šibenik</item>
      <item>ADRIATIC MEDIA j.d.o.o. za turizam, trgovinu i informatičke usluge, OIB 40750524489, Šubićevo šetalište 1,22000 Šibenik</item>
    </izvorni_sadrzaj>
    <derivirana_varijabla naziv="DomainObject.Predmet.SudioniciListAdressOIB_1">
      <item>FINA - Podružnica Šibenik, OIB 85821130368, Perivoj L. Marune 1,22000 Šibenik</item>
      <item>ADRIATIC MEDIA j.d.o.o. za turizam, trgovinu i informatičke usluge, OIB 40750524489, Šubićevo šetalište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40750524489</item>
    </izvorni_sadrzaj>
    <derivirana_varijabla naziv="DomainObject.Predmet.SudioniciListNazivOIB_1">
      <item>, OIB 85821130368</item>
      <item>, OIB 40750524489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A7BBA9-43AA-4B34-BB02-534090EA7B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344</properties:Words>
  <properties:Characters>1722</properties:Characters>
  <properties:Lines>58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2016-03-29T08:04:00Z</dcterms:created>
  <dc:creator>Josipa Dorkin</dc:creator>
  <cp:lastModifiedBy>Merlina Klišmanić</cp:lastModifiedBy>
  <cp:lastPrinted>2016-03-23T11:43:00Z</cp:lastPrinted>
  <dcterms:modified xmlns:xsi="http://www.w3.org/2001/XMLSchema-instance" xsi:type="dcterms:W3CDTF">2016-03-31T09:00:00Z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