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7194d40" w14:paraId="7194d40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E13F52">
        <w:t>1005</w:t>
      </w:r>
      <w:r w:rsidR="0036251A">
        <w:t>/2017-</w:t>
      </w:r>
      <w:r w:rsidR="00445E5E">
        <w:t>25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1F016A" w:rsidP="00403F01" w:rsidR="001F016A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36251A" w:rsidR="0036251A">
      <w:pPr>
        <w:jc w:val="both"/>
      </w:pPr>
      <w:r w:rsidRPr="003734BE">
        <w:rPr>
          <w:lang w:val="hr-HR"/>
        </w:rPr>
        <w:tab/>
      </w:r>
      <w:r w:rsidR="0036251A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E13F52">
        <w:t>MARRUBIUM d.o.o. Split, Put Duilova 10/A, OIB: 25255154390</w:t>
      </w:r>
      <w:r w:rsidR="0036251A">
        <w:t xml:space="preserve">, </w:t>
      </w:r>
      <w:r w:rsidR="00445E5E">
        <w:t>11. ožujka</w:t>
      </w:r>
      <w:r w:rsidR="0036251A">
        <w:t xml:space="preserve"> 2019.</w:t>
      </w:r>
    </w:p>
    <w:p w:rsidRDefault="00224568" w:rsidP="0036251A" w:rsidR="00224568">
      <w:pPr>
        <w:pStyle w:val="Tijeloteksta"/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E735B1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13F52">
        <w:t>MARRUBIUM d.o.o. Split, Put Duilova 10/A, OIB: 25255154390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445E5E">
        <w:rPr>
          <w:szCs w:val="20"/>
          <w:lang w:eastAsia="hr-HR" w:val="en-AU"/>
        </w:rPr>
        <w:t>11. ožujka</w:t>
      </w:r>
      <w:r w:rsidR="00224568">
        <w:rPr>
          <w:szCs w:val="20"/>
          <w:lang w:eastAsia="hr-HR" w:val="en-AU"/>
        </w:rPr>
        <w:t xml:space="preserve"> </w:t>
      </w:r>
      <w:r w:rsidR="006552E2">
        <w:rPr>
          <w:szCs w:val="20"/>
          <w:lang w:eastAsia="hr-HR" w:val="en-AU"/>
        </w:rPr>
        <w:t>2019</w:t>
      </w:r>
      <w:r w:rsidR="00224568">
        <w:rPr>
          <w:szCs w:val="20"/>
          <w:lang w:eastAsia="hr-HR" w:val="en-AU"/>
        </w:rPr>
        <w:t>.</w:t>
      </w:r>
      <w:r w:rsidR="002D3D3D" w:rsidRPr="00C81C12">
        <w:rPr>
          <w:szCs w:val="20"/>
          <w:lang w:eastAsia="hr-HR" w:val="en-AU"/>
        </w:rPr>
        <w:t xml:space="preserve"> u </w:t>
      </w:r>
      <w:r w:rsidR="00445E5E">
        <w:rPr>
          <w:szCs w:val="20"/>
          <w:lang w:eastAsia="hr-HR" w:val="en-AU"/>
        </w:rPr>
        <w:t>14:30</w:t>
      </w:r>
      <w:r w:rsidR="001236B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E51B86" w:rsidP="00E51B86" w:rsidR="00E51B86" w:rsidRPr="00E51B86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445E5E" w:rsidR="00C81C12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E51B86">
        <w:rPr>
          <w:lang w:val="hr-HR"/>
        </w:rPr>
        <w:t xml:space="preserve">Za stečajnog upravitelja imenuje se </w:t>
      </w:r>
      <w:r w:rsidR="00445E5E" w:rsidRPr="00445E5E">
        <w:rPr>
          <w:lang w:val="hr-HR"/>
        </w:rPr>
        <w:t>Damir Vrca, Stoci 2, Split, OIB: 72900552088</w:t>
      </w:r>
      <w:r w:rsidR="00445E5E">
        <w:rPr>
          <w:lang w:val="hr-HR"/>
        </w:rPr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E735B1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13F52">
        <w:t>MARRUBIUM d.o.o. Split, Put Duilova 10/A, OIB: 25255154390</w:t>
      </w:r>
      <w:r w:rsidRPr="00C81C12">
        <w:rPr>
          <w:lang w:val="hr-HR"/>
        </w:rPr>
        <w:t xml:space="preserve">. </w:t>
      </w:r>
    </w:p>
    <w:p w:rsidRDefault="00E51B86" w:rsidP="00E51B86" w:rsidR="00E51B86" w:rsidRPr="00E51B86">
      <w:pPr>
        <w:pStyle w:val="Odlomakpopisa"/>
        <w:rPr>
          <w:szCs w:val="20"/>
          <w:lang w:eastAsia="hr-HR" w:val="en-AU"/>
        </w:rPr>
      </w:pPr>
    </w:p>
    <w:p w:rsidRDefault="00634348" w:rsidP="00E51B86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E51B86">
        <w:rPr>
          <w:lang w:val="hr-HR"/>
        </w:rPr>
        <w:t>Nakon pravomoćnosti ovog rješenja, dužnik će se brisati iz sudskog registra.</w:t>
      </w:r>
    </w:p>
    <w:p w:rsidRDefault="004F4777" w:rsidP="00445E5E" w:rsidR="004F4777">
      <w:pPr>
        <w:rPr>
          <w:lang w:val="hr-HR"/>
        </w:rPr>
      </w:pPr>
    </w:p>
    <w:p w:rsidRDefault="006C0489" w:rsidP="00E51B86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F016A" w:rsidP="00E14AE2" w:rsidR="001F016A">
      <w:pPr>
        <w:rPr>
          <w:lang w:val="hr-HR"/>
        </w:rPr>
      </w:pPr>
    </w:p>
    <w:p w:rsidRDefault="00E13F52" w:rsidP="00E13F52" w:rsidR="00E13F52">
      <w:pPr>
        <w:ind w:firstLine="708"/>
        <w:jc w:val="both"/>
      </w:pPr>
      <w:r>
        <w:t>Financijska agencija, Regionalni centar Split podnijela je ovom sudu 16. rujna 2016., zahtjev za provedbu skraćenog stečajnog postupka nad dužnikom MARRUBIUM d.o.o. Split, Put Duilova 10/A.</w:t>
      </w:r>
    </w:p>
    <w:p w:rsidRDefault="00E13F52" w:rsidP="00E13F52" w:rsidR="00E13F52">
      <w:pPr>
        <w:ind w:firstLine="708"/>
        <w:jc w:val="both"/>
      </w:pPr>
    </w:p>
    <w:p w:rsidRDefault="00E13F52" w:rsidP="00E13F52" w:rsidR="00E13F52">
      <w:pPr>
        <w:ind w:firstLine="708"/>
        <w:jc w:val="both"/>
      </w:pPr>
      <w:r>
        <w:t xml:space="preserve">Budući da su prema podacima iz podnesenog zahtjeva, kao i podacima iz sudskog registra za dužnika, bile ispunjene pretpostavke za provedbu skraćenog stečajnog postupka u smislu odredbi članka 428. Stečajnog zakona (Narodne novine broj 71/15 i 104/17), ovaj sud je temeljem odredbi članka 430. SZ, na mrežnoj stranici e-Oglasna ploča sudova, 23. siječnja 2017.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</w:t>
      </w:r>
      <w:r>
        <w:lastRenderedPageBreak/>
        <w:t xml:space="preserve">otvaranje stečajnog postupka nad dužnikom, sve to uz upozorenje na pravne posljedice nepodnošenja prijedloga za otvaranje stečajnog postupka. </w:t>
      </w:r>
    </w:p>
    <w:p w:rsidRDefault="00E13F52" w:rsidP="00E13F52" w:rsidR="00E13F52">
      <w:pPr>
        <w:jc w:val="both"/>
      </w:pPr>
    </w:p>
    <w:p w:rsidRDefault="00E13F52" w:rsidP="00E13F52" w:rsidR="00E13F52">
      <w:pPr>
        <w:ind w:firstLine="708"/>
        <w:jc w:val="both"/>
      </w:pPr>
      <w:r>
        <w:t xml:space="preserve">Predlagatelj Republika Hrvatska, Ministarstvo financija je pravovremeno, 15. veljače 2017. podnio ovom sudu prijedlog za otvaranje stečajnog postupka nad dužnikom. U tom prijedlogu, predlagatelj je naveo da prema dužniku ima dospjelih, a nepodmirenih tražbina u ukupnom iznosu od 298.577,49 kuna, čije postojanje proizlazi iz podataka Porezne uprave o stanju računa dužnika kao poreznog obveznika na dan 24. siječnja 2017., kao i da dužnik raspolaže imovinom koja je dostatna za namirenje troškova kako prethodnog, tako i otvorenog stečajnog postupka, a što da je razvidno iz godišnjih financijskih izvješća dužnika za 2015. </w:t>
      </w:r>
    </w:p>
    <w:p w:rsidRDefault="00E13F52" w:rsidP="00E13F52" w:rsidR="00E13F52" w:rsidRPr="00874DE6">
      <w:pPr>
        <w:jc w:val="both"/>
      </w:pPr>
    </w:p>
    <w:p w:rsidRDefault="00E13F52" w:rsidP="00E13F52" w:rsidR="00E13F52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12.St-1780/2016 od 10. travnja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E13F52" w:rsidP="00E13F52" w:rsidR="00E13F52">
      <w:pPr>
        <w:ind w:firstLine="708"/>
        <w:jc w:val="both"/>
      </w:pPr>
    </w:p>
    <w:p w:rsidRDefault="00E13F52" w:rsidP="00E13F52" w:rsidR="00E13F52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10. travnja 2017., ovaj predmet je zaveden po novi poslovni broj St-1005/2017.</w:t>
      </w:r>
    </w:p>
    <w:p w:rsidRDefault="00E13F52" w:rsidP="00E13F52" w:rsidR="00E13F52">
      <w:pPr>
        <w:jc w:val="both"/>
      </w:pPr>
    </w:p>
    <w:p w:rsidRDefault="00E13F52" w:rsidP="00E13F52" w:rsidR="00E13F52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</w:t>
      </w:r>
      <w:r>
        <w:t>poslovni broj</w:t>
      </w:r>
      <w:r w:rsidRPr="006A49A6">
        <w:t xml:space="preserve"> </w:t>
      </w:r>
      <w:r>
        <w:t>4</w:t>
      </w:r>
      <w:r w:rsidRPr="006A49A6">
        <w:t>.St-</w:t>
      </w:r>
      <w:r>
        <w:t>1005/2017-5</w:t>
      </w:r>
      <w:r w:rsidRPr="006A49A6">
        <w:t xml:space="preserve"> od </w:t>
      </w:r>
      <w:r>
        <w:t>5. listopada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E13F52" w:rsidP="00E13F52" w:rsidR="00E13F52">
      <w:pPr>
        <w:ind w:firstLine="708"/>
        <w:jc w:val="both"/>
      </w:pPr>
    </w:p>
    <w:p w:rsidRDefault="00E13F52" w:rsidP="00E13F52" w:rsidR="00E13F52">
      <w:pPr>
        <w:ind w:firstLine="708"/>
        <w:jc w:val="both"/>
      </w:pPr>
      <w:r>
        <w:t xml:space="preserve">Zakonska zastupnika dužnika je 16. listopada 2018. u spis dostavila bruto bilancu za 2017., knjigovodstveno-računovodstveni popis vrijednosti dugotrajne imovine od 31. prosinca 2017. te popis imovine u otpadu sa pratećim listovima. </w:t>
      </w:r>
    </w:p>
    <w:p w:rsidRDefault="00E13F52" w:rsidP="00E13F52" w:rsidR="00E13F52">
      <w:pPr>
        <w:ind w:firstLine="708"/>
        <w:jc w:val="both"/>
      </w:pPr>
    </w:p>
    <w:p w:rsidRDefault="00E13F52" w:rsidP="00E13F52" w:rsidR="00E13F52" w:rsidRPr="0062358A">
      <w:pPr>
        <w:ind w:firstLine="708"/>
        <w:jc w:val="both"/>
      </w:pPr>
      <w:r>
        <w:t xml:space="preserve">Centar za vozila Hrvatske d.d. dostavio je u sudski spis uvjerenje iz kojeg je razvidno da dužnik nije evidentiran kao vlasnik vozila. </w:t>
      </w:r>
    </w:p>
    <w:p w:rsidRDefault="00E13F52" w:rsidP="00E13F52" w:rsidR="00E13F52">
      <w:pPr>
        <w:ind w:firstLine="708"/>
        <w:jc w:val="both"/>
      </w:pPr>
    </w:p>
    <w:p w:rsidRDefault="00E13F52" w:rsidP="00E13F52" w:rsidR="00E13F52">
      <w:pPr>
        <w:ind w:firstLine="708"/>
        <w:jc w:val="both"/>
      </w:pPr>
      <w:r>
        <w:t xml:space="preserve">Općinski sud u Splitu, zemljišnoknjižni odjel je 26. listopada 2018. u spis dostavio potvrdu iz koje je razvidno da dužnik nije upisan kao vlasnik nekretnina na području nadležnosti navedenog zemljišnoknjižnog odjela. </w:t>
      </w:r>
    </w:p>
    <w:p w:rsidRDefault="00E13F52" w:rsidP="00E13F52" w:rsidR="00E13F52">
      <w:pPr>
        <w:jc w:val="both"/>
      </w:pPr>
    </w:p>
    <w:p w:rsidRDefault="00E13F52" w:rsidP="00E13F52" w:rsidR="00E13F52" w:rsidRPr="00BF04AB">
      <w:pPr>
        <w:ind w:firstLine="708"/>
        <w:jc w:val="both"/>
      </w:pPr>
      <w:r>
        <w:t xml:space="preserve">Na ročištu održanom 1. veljače 2019. zz dužnika Inga Kovačić Sindik se izjasnila o prijedlogu za otvaranjem stečajnog postupka nad dužnikom te je izjavila da je društvo MARRUBIUM d.o.o. imalo mali wellnes centar s kozmetičkim preparatima. Društvo je imalo zaposlenih. 2010. je došlo prvi put do blokade. Zbog gospodarske krize te gubitka tržišta društvo je dugi niz godina u neprekidnoj blokadi te je u lipnju 2013. podnijelo prijedlog za otvaranje predstečajne nagodbe, no zbog predugog trajanja istog postupka prestale su važiti sve poslovne okolnosti koje su bile temelj za planirano operativno i financijsko </w:t>
      </w:r>
      <w:r w:rsidRPr="006525A6">
        <w:t xml:space="preserve">restrukturiranje zbog </w:t>
      </w:r>
      <w:r>
        <w:t xml:space="preserve">čega je bilo prisiljeno zaustaviti sve daljnje aktivnosti i planove vezane za daljnje gospodarsko poslovanje. Došlo je od otplate jedne do dvije rate. Društvo je svoju djelatnost obavljalo nekoliko godina. Prostor u kojem je društvo obavljalo svoju djelatnost se mislilo prenamijeniti u turističke svrhe, no do realizacije istog nije došlo. Društvo nema zaposlenih niti ostvaruje prihode. Navedena imovina predstavljala je u naravi uređaj za njegu lica i tijela, masažni stol te opremu prostora (kuhinjski ormarići, dvosjed i sl.). Sva ova oprema je nabavljena tijekom 2010. i to kao prethodno korištenja oprema, a otkupljena je od drugog društva. Odlukom o prestanku bavljenjem kozmetičkom djelatnosti navedena imovina je smještena početkom 2013. u priručno skladište u kojem je nekoliko puta poplavljena, te ista posve oštećena i neupotrebljiva za daljnje korištenje te nema nikakvu uporabnu djelatnost. S tim u vezi 31. prosinca 2016. izvršena je inventura sa procjenom realne vrijednosti imovine koja je u tom trenutku 0,00 kuna. Otpisana imovina je predana u otpad. Društvo u svom vlasništvu nema nekretnina, pokretnina, novčanih i nenovčanih potraživanja prema drugima. Dodatno je istaknula da je suglasna s prijedlogom za otvaranje stečajnog postupka. </w:t>
      </w:r>
    </w:p>
    <w:p w:rsidRDefault="00E13F52" w:rsidP="00E13F52" w:rsidR="00E13F52">
      <w:pPr>
        <w:jc w:val="both"/>
      </w:pPr>
    </w:p>
    <w:p w:rsidRDefault="00E13F52" w:rsidP="00E13F52" w:rsidR="00E13F52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70 spisa) kojom se potvrđuje da dužnik na dan 31. siječnja 2019., u Očevidniku redoslijeda osnova za plaćanje, ima evidentirane neizvršne osnove za plaćanje u neprekinutom razdoblju od 989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E13F52" w:rsidP="00E13F52" w:rsidR="00E13F52">
      <w:pPr>
        <w:ind w:firstLine="708"/>
        <w:jc w:val="both"/>
      </w:pPr>
    </w:p>
    <w:p w:rsidRDefault="00E13F52" w:rsidP="00E13F52" w:rsidR="00E13F52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36251A" w:rsidP="0036251A" w:rsidR="0036251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E13F52">
        <w:rPr>
          <w:rFonts w:cs="Times New Roman" w:hAnsi="Times New Roman" w:ascii="Times New Roman"/>
          <w:sz w:val="24"/>
          <w:szCs w:val="24"/>
        </w:rPr>
        <w:t>1005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E13F52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 od 1. veljače 2019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E13F52" w:rsidRPr="00E13F52">
        <w:rPr>
          <w:rFonts w:cs="Times New Roman" w:hAnsi="Times New Roman" w:ascii="Times New Roman"/>
          <w:sz w:val="24"/>
          <w:szCs w:val="24"/>
        </w:rPr>
        <w:t>MARRUBIUM d.o.o. Split, Put Duilova 10/A, OIB: 25255154390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E13F52">
        <w:rPr>
          <w:rFonts w:cs="Times New Roman" w:hAnsi="Times New Roman" w:ascii="Times New Roman"/>
          <w:sz w:val="24"/>
          <w:szCs w:val="24"/>
        </w:rPr>
        <w:t>19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>
        <w:rPr>
          <w:rFonts w:cs="Times New Roman" w:hAnsi="Times New Roman" w:ascii="Times New Roman"/>
          <w:sz w:val="24"/>
          <w:szCs w:val="24"/>
        </w:rPr>
        <w:t>1. veljače 2019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6251A" w:rsidP="0036251A" w:rsidR="0036251A">
      <w:pPr>
        <w:ind w:firstLine="708"/>
        <w:jc w:val="both"/>
      </w:pPr>
    </w:p>
    <w:p w:rsidRDefault="0036251A" w:rsidP="0036251A" w:rsidR="0036251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445E5E">
        <w:t>11. ožujka</w:t>
      </w:r>
      <w:r>
        <w:t xml:space="preserve"> 2019. dostavila potvrdu o neizvršenim osnovama za plaćanje iz koje je razvidno da su kod dužnika na dan </w:t>
      </w:r>
      <w:r w:rsidR="00445E5E">
        <w:t xml:space="preserve">11. ožujka </w:t>
      </w:r>
      <w:r>
        <w:t xml:space="preserve">2019. evidentirane neizvršene osnove za plaćanje u neprekinutom razdoblju od </w:t>
      </w:r>
      <w:r w:rsidR="00445E5E">
        <w:t>1028</w:t>
      </w:r>
      <w:r>
        <w:t xml:space="preserve"> dana. </w:t>
      </w:r>
    </w:p>
    <w:p w:rsidRDefault="0036251A" w:rsidP="00211C0E" w:rsidR="0036251A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36251A">
        <w:t>1. veljače 2019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445E5E">
        <w:t>11. ožujka</w:t>
      </w:r>
      <w:r w:rsidR="006552E2">
        <w:t xml:space="preserve"> 2019</w:t>
      </w:r>
      <w:r>
        <w:t xml:space="preserve">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>
            <w:pPr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Katarina Mikulić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022EA">
        <w:rPr>
          <w:lang w:val="hr-HR"/>
        </w:rPr>
        <w:t xml:space="preserve">FINA SPLIT </w:t>
      </w:r>
    </w:p>
    <w:p w:rsidRDefault="00520266" w:rsidP="00403F01" w:rsidR="00F107E7">
      <w:pPr>
        <w:jc w:val="both"/>
      </w:pPr>
      <w:r>
        <w:rPr>
          <w:lang w:val="hr-HR"/>
        </w:rPr>
        <w:t xml:space="preserve">-  </w:t>
      </w:r>
      <w:r w:rsidR="00E13F52" w:rsidRPr="00E13F52">
        <w:t>MARRUBIUM d.o.o. Split, Pu</w:t>
      </w:r>
      <w:r w:rsidR="00E13F52">
        <w:t>t Duilova 10/A</w:t>
      </w:r>
    </w:p>
    <w:p w:rsidRDefault="0042086E" w:rsidP="00403F01" w:rsidR="00F107E7">
      <w:pPr>
        <w:jc w:val="both"/>
      </w:pPr>
      <w:r>
        <w:rPr>
          <w:lang w:val="hr-HR"/>
        </w:rPr>
        <w:t xml:space="preserve">- </w:t>
      </w:r>
      <w:r w:rsidR="00E51B86">
        <w:rPr>
          <w:lang w:val="hr-HR"/>
        </w:rPr>
        <w:t xml:space="preserve"> </w:t>
      </w:r>
      <w:r w:rsidR="00E13F52" w:rsidRPr="00924C53">
        <w:t>Inga Kovačić Sindik, Podstrana - Sv. Martin, Don Petra Cara 81</w:t>
      </w:r>
    </w:p>
    <w:p w:rsidRDefault="00520266" w:rsidP="00403F01" w:rsidR="00445E5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445E5E">
        <w:rPr>
          <w:lang w:val="hr-HR"/>
        </w:rPr>
        <w:t>Damir Vrca, Stoci 2, Split, OIB: 72900552088</w:t>
      </w:r>
      <w:r w:rsidR="00655ECC">
        <w:rPr>
          <w:lang w:val="hr-HR"/>
        </w:rPr>
        <w:t xml:space="preserve"> uz potvrdu o imenovanju </w:t>
      </w:r>
      <w:r w:rsidR="005678EE">
        <w:rPr>
          <w:lang w:val="hr-HR"/>
        </w:rPr>
        <w:t xml:space="preserve">i izjavu </w:t>
      </w:r>
      <w:r w:rsidR="0036251A">
        <w:rPr>
          <w:lang w:val="hr-HR"/>
        </w:rPr>
        <w:t xml:space="preserve">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538B5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C70F0B">
        <w:rPr>
          <w:lang w:val="hr-HR"/>
        </w:rPr>
        <w:t xml:space="preserve">odmah i 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B1A" w:rsidRPr="00B77B1A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E13F52">
          <w:t>1005</w:t>
        </w:r>
        <w:r w:rsidR="0036251A">
          <w:t>/2017-</w:t>
        </w:r>
        <w:r w:rsidR="00445E5E">
          <w:t>25</w:t>
        </w:r>
      </w:p>
      <w:p w:rsidRDefault="00B77B1A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016A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251A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45E5E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2E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84765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77B1A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3F52"/>
    <w:rsid w:val="00E14AE2"/>
    <w:rsid w:val="00E17251"/>
    <w:rsid w:val="00E35E83"/>
    <w:rsid w:val="00E42E73"/>
    <w:rsid w:val="00E51B86"/>
    <w:rsid w:val="00E6013F"/>
    <w:rsid w:val="00E70F10"/>
    <w:rsid w:val="00E735B1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107E7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MARRUBIUM d.o.o. za građenje</izvorni_sadrzaj>
    <derivirana_varijabla naziv="DomainObject.Predmet.ProtustrankaFormated_1">  MARRUBIUM d.o.o. za građenje</derivirana_varijabla>
  </DomainObject.Predmet.ProtustrankaFormated>
  <DomainObject.Predmet.ProtustrankaFormatedOIB>
    <izvorni_sadrzaj>  MARRUBIUM d.o.o. za građenje, OIB 25255154390</izvorni_sadrzaj>
    <derivirana_varijabla naziv="DomainObject.Predmet.ProtustrankaFormatedOIB_1">  MARRUBIUM d.o.o. za građenje, OIB 25255154390</derivirana_varijabla>
  </DomainObject.Predmet.ProtustrankaFormatedOIB>
  <DomainObject.Predmet.ProtustrankaFormatedWithAdress>
    <izvorni_sadrzaj> MARRUBIUM d.o.o. za građenje, Put Duilova 10/A, 21000 Split</izvorni_sadrzaj>
    <derivirana_varijabla naziv="DomainObject.Predmet.ProtustrankaFormatedWithAdress_1"> MARRUBIUM d.o.o. za građenje, Put Duilova 10/A, 21000 Split</derivirana_varijabla>
  </DomainObject.Predmet.ProtustrankaFormatedWithAdress>
  <DomainObject.Predmet.ProtustrankaFormatedWithAdressOIB>
    <izvorni_sadrzaj> MARRUBIUM d.o.o. za građenje, OIB 25255154390, Put Duilova 10/A, 21000 Split</izvorni_sadrzaj>
    <derivirana_varijabla naziv="DomainObject.Predmet.ProtustrankaFormatedWithAdressOIB_1"> MARRUBIUM d.o.o. za građenje, OIB 25255154390, Put Duilova 10/A, 21000 Split</derivirana_varijabla>
  </DomainObject.Predmet.ProtustrankaFormatedWithAdressOIB>
  <DomainObject.Predmet.ProtustrankaWithAdress>
    <izvorni_sadrzaj>MARRUBIUM d.o.o. za građenje Put Duilova 10/A, 21000 Split</izvorni_sadrzaj>
    <derivirana_varijabla naziv="DomainObject.Predmet.ProtustrankaWithAdress_1">MARRUBIUM d.o.o. za građenje Put Duilova 10/A, 21000 Split</derivirana_varijabla>
  </DomainObject.Predmet.ProtustrankaWithAdress>
  <DomainObject.Predmet.ProtustrankaWithAdressOIB>
    <izvorni_sadrzaj>MARRUBIUM d.o.o. za građenje, OIB 25255154390, Put Duilova 10/A, 21000 Split</izvorni_sadrzaj>
    <derivirana_varijabla naziv="DomainObject.Predmet.ProtustrankaWithAdressOIB_1">MARRUBIUM d.o.o. za građenje, OIB 25255154390, Put Duilova 10/A, 21000 Split</derivirana_varijabla>
  </DomainObject.Predmet.ProtustrankaWithAdressOIB>
  <DomainObject.Predmet.ProtustrankaNazivFormated>
    <izvorni_sadrzaj>MARRUBIUM d.o.o. za građenje</izvorni_sadrzaj>
    <derivirana_varijabla naziv="DomainObject.Predmet.ProtustrankaNazivFormated_1">MARRUBIUM d.o.o. za građenje</derivirana_varijabla>
  </DomainObject.Predmet.ProtustrankaNazivFormated>
  <DomainObject.Predmet.ProtustrankaNazivFormatedOIB>
    <izvorni_sadrzaj>MARRUBIUM d.o.o. za građenje, OIB 25255154390</izvorni_sadrzaj>
    <derivirana_varijabla naziv="DomainObject.Predmet.ProtustrankaNazivFormatedOIB_1">MARRUBIUM d.o.o. za građenje, OIB 25255154390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 zastupanog po punomoćniku ŽUPANIJSKO DRŽAVNO ODVJETNIŠTVO U SPLITU</izvorni_sadrzaj>
    <derivirana_varijabla naziv="DomainObject.Predmet.StrankaFormated_1">  FINANCIJSKA AGENCIJA, RC SPLIT; RH, Ministarstvo financija RH zastupanog po punomoćniku ŽUPANIJSKO DRŽAVNO ODVJETNIŠTVO U SPLITU</derivirana_varijabla>
  </DomainObject.Predmet.StrankaFormated>
  <DomainObject.Predmet.StrankaFormatedOIB>
    <izvorni_sadrzaj>  FINANCIJSKA AGENCIJA, RC SPLIT, OIB 85821130368; RH, Ministarstvo financija RH, OIB 18683136487 zastupanog po punomoćniku ŽUPANIJSKO DRŽAVNO ODVJETNIŠTVO U SPLITU</izvorni_sadrzaj>
    <derivirana_varijabla naziv="DomainObject.Predmet.StrankaFormatedOIB_1">  FINANCIJSKA AGENCIJA, RC SPLIT, OIB 85821130368; RH,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RH zastupanog po punomoćniku ŽUPANIJSKO DRŽAVNO ODVJETNIŠTVO U SPLITU</izvorni_sadrzaj>
    <derivirana_varijabla naziv="DomainObject.Predmet.StrankaFormatedWithAdress_1"> FINANCIJSKA AGENCIJA, RC SPLIT, Mažuranićevo šetalište 24 b, 21000 Split; RH,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 RH,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RH zastupanog po punomoćniku ŽUPANIJSKO DRŽAVNO ODVJETNIŠTVO U SPLITU</item>
    </izvorni_sadrzaj>
    <derivirana_varijabla naziv="DomainObject.Predmet.StrankaListFormated_1">
      <item>FINANCIJSKA AGENCIJA, RC SPLIT</item>
      <item>RH, 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MARRUBIUM d.o.o. za građenje</item>
    </izvorni_sadrzaj>
    <derivirana_varijabla naziv="DomainObject.Predmet.ProtuStrankaListFormated_1">
      <item>MARRUBIUM d.o.o. za građenje</item>
    </derivirana_varijabla>
  </DomainObject.Predmet.ProtuStrankaListFormated>
  <DomainObject.Predmet.ProtuStrankaListFormatedOIB>
    <izvorni_sadrzaj>
      <item>MARRUBIUM d.o.o. za građenje, OIB 25255154390</item>
    </izvorni_sadrzaj>
    <derivirana_varijabla naziv="DomainObject.Predmet.ProtuStrankaListFormatedOIB_1">
      <item>MARRUBIUM d.o.o. za građenje, OIB 25255154390</item>
    </derivirana_varijabla>
  </DomainObject.Predmet.ProtuStrankaListFormatedOIB>
  <DomainObject.Predmet.ProtuStrankaListFormatedWithAdress>
    <izvorni_sadrzaj>
      <item>MARRUBIUM d.o.o. za građenje, Put Duilova 10/A, 21000 Split</item>
    </izvorni_sadrzaj>
    <derivirana_varijabla naziv="DomainObject.Predmet.ProtuStrankaListFormatedWithAdress_1">
      <item>MARRUBIUM d.o.o. za građenje, Put Duilova 10/A, 21000 Split</item>
    </derivirana_varijabla>
  </DomainObject.Predmet.ProtuStrankaListFormatedWithAdress>
  <DomainObject.Predmet.ProtuStrankaListFormatedWithAdressOIB>
    <izvorni_sadrzaj>
      <item>MARRUBIUM d.o.o. za građenje, OIB 25255154390, Put Duilova 10/A, 21000 Split</item>
    </izvorni_sadrzaj>
    <derivirana_varijabla naziv="DomainObject.Predmet.ProtuStrankaListFormatedWithAdressOIB_1">
      <item>MARRUBIUM d.o.o. za građenje, OIB 25255154390, Put Duilova 10/A, 21000 Split</item>
    </derivirana_varijabla>
  </DomainObject.Predmet.ProtuStrankaListFormatedWithAdressOIB>
  <DomainObject.Predmet.ProtuStrankaListNazivFormated>
    <izvorni_sadrzaj>
      <item>MARRUBIUM d.o.o. za građenje</item>
    </izvorni_sadrzaj>
    <derivirana_varijabla naziv="DomainObject.Predmet.ProtuStrankaListNazivFormated_1">
      <item>MARRUBIUM d.o.o. za građenje</item>
    </derivirana_varijabla>
  </DomainObject.Predmet.ProtuStrankaListNazivFormated>
  <DomainObject.Predmet.ProtuStrankaListNazivFormatedOIB>
    <izvorni_sadrzaj>
      <item>MARRUBIUM d.o.o. za građenje, OIB 25255154390</item>
    </izvorni_sadrzaj>
    <derivirana_varijabla naziv="DomainObject.Predmet.ProtuStrankaListNazivFormatedOIB_1">
      <item>MARRUBIUM d.o.o. za građenje, OIB 25255154390</item>
    </derivirana_varijabla>
  </DomainObject.Predmet.ProtuStrankaListNazivFormatedOIB>
  <DomainObject.Predmet.OstaliListFormated>
    <izvorni_sadrzaj>
      <item>ŽUPANIJSKO DRŽAVNO ODVJETNIŠTVO U SPLITU punomoćnik sudionika u postupku RH, Ministarstvo financija RH</item>
      <item>Inga Kovačić Sindik</item>
    </izvorni_sadrzaj>
    <derivirana_varijabla naziv="DomainObject.Predmet.OstaliListFormated_1">
      <item>ŽUPANIJSKO DRŽAVNO ODVJETNIŠTVO U SPLITU punomoćnik sudionika u postupku RH, Ministarstvo financija RH</item>
      <item>Inga Kovačić Sindik</item>
    </derivirana_varijabla>
  </DomainObject.Predmet.OstaliListFormated>
  <DomainObject.Predmet.OstaliListFormatedOIB>
    <izvorni_sadrzaj>
      <item>ŽUPANIJSKO DRŽAVNO ODVJETNIŠTVO U SPLITU punomoćnik sudionika u postupku RH, Ministarstvo financija RH</item>
      <item>Inga Kovačić Sindik, OIB 44592835704</item>
    </izvorni_sadrzaj>
    <derivirana_varijabla naziv="DomainObject.Predmet.OstaliListFormatedOIB_1">
      <item>ŽUPANIJSKO DRŽAVNO ODVJETNIŠTVO U SPLITU punomoćnik sudionika u postupku RH, Ministarstvo financija RH</item>
      <item>Inga Kovačić Sindik, OIB 44592835704</item>
    </derivirana_varijabla>
  </DomainObject.Predmet.OstaliListFormatedOIB>
  <DomainObject.Predmet.OstaliListFormatedWithAdress>
    <izvorni_sadrzaj>
      <item>ŽUPANIJSKO DRŽAVNO ODVJETNIŠTVO U SPLITU punomoćnik sudionika u postupku RH, Ministarstvo financija RH</item>
      <item>Inga Kovačić Sindik, Don Petra Cara 81, 21311 Podstrana</item>
    </izvorni_sadrzaj>
    <derivirana_varijabla naziv="DomainObject.Predmet.OstaliListFormatedWithAdress_1">
      <item>ŽUPANIJSKO DRŽAVNO ODVJETNIŠTVO U SPLITU punomoćnik sudionika u postupku RH, Ministarstvo financija RH</item>
      <item>Inga Kovačić Sindik, Don Petra Cara 81, 21311 Podstrana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 RH</item>
      <item>Inga Kovačić Sindik, OIB 44592835704, Don Petra Cara 81, 21311 Podstrana</item>
    </izvorni_sadrzaj>
    <derivirana_varijabla naziv="DomainObject.Predmet.OstaliListFormatedWithAdressOIB_1">
      <item>ŽUPANIJSKO DRŽAVNO ODVJETNIŠTVO U SPLITU punomoćnik sudionika u postupku RH, Ministarstvo financija RH</item>
      <item>Inga Kovačić Sindik, OIB 44592835704, Don Petra Cara 81, 21311 Podstrana</item>
    </derivirana_varijabla>
  </DomainObject.Predmet.OstaliListFormatedWithAdressOIB>
  <DomainObject.Predmet.OstaliListNazivFormated>
    <izvorni_sadrzaj>
      <item>ŽUPANIJSKO DRŽAVNO ODVJETNIŠTVO U SPLITU</item>
      <item>Inga Kovačić Sindik</item>
    </izvorni_sadrzaj>
    <derivirana_varijabla naziv="DomainObject.Predmet.OstaliListNazivFormated_1">
      <item>ŽUPANIJSKO DRŽAVNO ODVJETNIŠTVO U SPLITU</item>
      <item>Inga Kovačić Sindik</item>
    </derivirana_varijabla>
  </DomainObject.Predmet.OstaliListNazivFormated>
  <DomainObject.Predmet.OstaliListNazivFormatedOIB>
    <izvorni_sadrzaj>
      <item>ŽUPANIJSKO DRŽAVNO ODVJETNIŠTVO U SPLITU</item>
      <item>Inga Kovačić Sindik, OIB 44592835704</item>
    </izvorni_sadrzaj>
    <derivirana_varijabla naziv="DomainObject.Predmet.OstaliListNazivFormatedOIB_1">
      <item>ŽUPANIJSKO DRŽAVNO ODVJETNIŠTVO U SPLITU</item>
      <item>Inga Kovačić Sindik, OIB 44592835704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MARRUBIUM d.o.o. za građenje</izvorni_sadrzaj>
    <derivirana_varijabla naziv="DomainObject.Predmet.ProtustrankaIDrugi_1">MARRUBIUM d.o.o. za građenje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MARRUBIUM d.o.o. za građenje, OIB 25255154390, Put Duilova 10/A, 21000 Split</izvorni_sadrzaj>
    <derivirana_varijabla naziv="DomainObject.Predmet.ProtustrankaIDrugiAdressOIB_1">MARRUBIUM d.o.o. za građenje, OIB 25255154390, Put Duilova 10/A,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MARRUBIUM d.o.o. za građenje</item>
      <item>FINANCIJSKA AGENCIJA, RC SPLIT</item>
      <item>RH, Ministarstvo financija RH</item>
      <item>ŽUPANIJSKO DRŽAVNO ODVJETNIŠTVO U SPLITU</item>
      <item>Inga Kovačić Sindik</item>
    </izvorni_sadrzaj>
    <derivirana_varijabla naziv="DomainObject.Predmet.SudioniciListNaziv_1">
      <item>MARRUBIUM d.o.o. za građenje</item>
      <item>FINANCIJSKA AGENCIJA, RC SPLIT</item>
      <item>RH, Ministarstvo financija RH</item>
      <item>ŽUPANIJSKO DRŽAVNO ODVJETNIŠTVO U SPLITU</item>
      <item>Inga Kovačić Sindik</item>
    </derivirana_varijabla>
  </DomainObject.Predmet.SudioniciListNaziv>
  <DomainObject.Predmet.SudioniciListAdressOIB>
    <izvorni_sadrzaj>
      <item>MARRUBIUM d.o.o. za građenje, OIB 25255154390, Put Duilova 10/A,21000 Split</item>
      <item>FINANCIJSKA AGENCIJA, RC SPLIT, OIB 85821130368, Mažuranićevo šetalište 24 b,21000 Split</item>
      <item>RH, Ministarstvo financija RH, OIB 18683136487</item>
      <item>ŽUPANIJSKO DRŽAVNO ODVJETNIŠTVO U SPLITU</item>
      <item>Inga Kovačić Sindik, OIB 44592835704, Don Petra Cara 81,21311 Podstrana</item>
    </izvorni_sadrzaj>
    <derivirana_varijabla naziv="DomainObject.Predmet.SudioniciListAdressOIB_1">
      <item>MARRUBIUM d.o.o. za građenje, OIB 25255154390, Put Duilova 10/A,21000 Split</item>
      <item>FINANCIJSKA AGENCIJA, RC SPLIT, OIB 85821130368, Mažuranićevo šetalište 24 b,21000 Split</item>
      <item>RH, Ministarstvo financija RH, OIB 18683136487</item>
      <item>ŽUPANIJSKO DRŽAVNO ODVJETNIŠTVO U SPLITU</item>
      <item>Inga Kovačić Sindik, OIB 44592835704, Don Petra Cara 81,21311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25255154390</item>
      <item>, OIB 85821130368</item>
      <item>, OIB 18683136487</item>
      <item>, OIB null</item>
      <item>, OIB 44592835704</item>
    </izvorni_sadrzaj>
    <derivirana_varijabla naziv="DomainObject.Predmet.SudioniciListNazivOIB_1">
      <item>, OIB 25255154390</item>
      <item>, OIB 85821130368</item>
      <item>, OIB 18683136487</item>
      <item>, OIB null</item>
      <item>, OIB 44592835704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63E8F-02E9-4792-9605-D475DDAF4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1645</properties:Words>
  <properties:Characters>9229</properties:Characters>
  <properties:Lines>188</properties:Lines>
  <properties:Paragraphs>46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2019-01-04T13:12:00Z</cp:lastPrinted>
  <dcterms:modified xmlns:xsi="http://www.w3.org/2001/XMLSchema-instance" xsi:type="dcterms:W3CDTF">2019-03-11T13:21:00Z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