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25ba" w14:paraId="40525ba" w:rsidRDefault="00AE0AD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E0AD7" w:rsidP="00AE0AD7" w:rsidR="00AE0AD7" w:rsidRPr="00AE0AD7">
      <w:pPr>
        <w:spacing w:after="0"/>
        <w:rPr>
          <w:rFonts w:cs="Times New Roman" w:eastAsia="Times New Roman"/>
          <w:b/>
          <w:lang w:eastAsia="hr-HR"/>
        </w:rPr>
      </w:pPr>
      <w:r w:rsidRPr="00AE0AD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E0AD7">
        <w:rPr>
          <w:rFonts w:cs="Times New Roman" w:eastAsia="Times New Roman"/>
          <w:b/>
          <w:lang w:eastAsia="hr-HR"/>
        </w:rPr>
        <w:t>Broj: 14. St-321/2015.</w:t>
      </w:r>
    </w:p>
    <w:p w:rsidRDefault="00AE0AD7" w:rsidP="00AE0AD7" w:rsidR="00AE0AD7" w:rsidRPr="00AE0AD7">
      <w:pPr>
        <w:spacing w:after="0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E0AD7" w:rsidP="00AE0AD7" w:rsidR="00AE0AD7" w:rsidRPr="00AE0AD7">
      <w:pPr>
        <w:spacing w:after="0"/>
        <w:rPr>
          <w:rFonts w:cs="Times New Roman" w:eastAsia="Times New Roman"/>
          <w:b/>
          <w:lang w:eastAsia="hr-HR"/>
        </w:rPr>
      </w:pPr>
      <w:r w:rsidRPr="00AE0AD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E0AD7">
        <w:rPr>
          <w:rFonts w:cs="Times New Roman" w:eastAsia="Times New Roman"/>
          <w:b/>
          <w:lang w:eastAsia="hr-HR"/>
        </w:rPr>
        <w:t>Sukoišanska</w:t>
      </w:r>
      <w:proofErr w:type="spellEnd"/>
      <w:r w:rsidRPr="00AE0AD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0AD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E0AD7" w:rsidP="00AE0AD7" w:rsidR="00AE0AD7" w:rsidRPr="00AE0A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0AD7" w:rsidP="00AE0AD7" w:rsidR="00AE0AD7" w:rsidRPr="00AE0A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0AD7">
        <w:rPr>
          <w:rFonts w:cs="Times New Roman" w:eastAsia="Times New Roman"/>
          <w:b/>
          <w:lang w:eastAsia="hr-HR"/>
        </w:rPr>
        <w:t>R J E Š E NJ E</w:t>
      </w:r>
    </w:p>
    <w:p w:rsidRDefault="00AE0AD7" w:rsidP="00AE0AD7" w:rsidR="00AE0AD7" w:rsidRPr="00AE0A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b/>
          <w:lang w:eastAsia="hr-HR"/>
        </w:rPr>
        <w:tab/>
      </w:r>
      <w:r w:rsidRPr="00AE0AD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EXTRA LINE, d.o.o., putnička agencija,  Split, </w:t>
      </w:r>
      <w:proofErr w:type="spellStart"/>
      <w:r w:rsidRPr="00AE0AD7">
        <w:rPr>
          <w:rFonts w:cs="Times New Roman" w:eastAsia="Times New Roman"/>
          <w:lang w:eastAsia="hr-HR"/>
        </w:rPr>
        <w:t>Smiljanićeva</w:t>
      </w:r>
      <w:proofErr w:type="spellEnd"/>
      <w:r w:rsidRPr="00AE0AD7">
        <w:rPr>
          <w:rFonts w:cs="Times New Roman" w:eastAsia="Times New Roman"/>
          <w:lang w:eastAsia="hr-HR"/>
        </w:rPr>
        <w:t xml:space="preserve"> 24.,   OIB: 06588199130., MBS: 060028131., dana 24. ožujka 2016. godine.</w:t>
      </w: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center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r i j e š i o  j e</w:t>
      </w:r>
    </w:p>
    <w:p w:rsidRDefault="00AE0AD7" w:rsidP="00AE0AD7" w:rsidR="00AE0AD7" w:rsidRPr="00AE0A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 xml:space="preserve">Otvara se skraćeni stečajni postupak nad Dužnikom: EXTRA LINE, d.o.o., putnička agencija,  Split, </w:t>
      </w:r>
      <w:proofErr w:type="spellStart"/>
      <w:r w:rsidRPr="00AE0AD7">
        <w:rPr>
          <w:rFonts w:cs="Times New Roman" w:eastAsia="Times New Roman"/>
          <w:lang w:eastAsia="hr-HR"/>
        </w:rPr>
        <w:t>Smiljanićeva</w:t>
      </w:r>
      <w:proofErr w:type="spellEnd"/>
      <w:r w:rsidRPr="00AE0AD7">
        <w:rPr>
          <w:rFonts w:cs="Times New Roman" w:eastAsia="Times New Roman"/>
          <w:lang w:eastAsia="hr-HR"/>
        </w:rPr>
        <w:t xml:space="preserve"> 24., OIB: 06588199130., MBS: 060028131. Skraćeni stečajni postupak je otvoren dana 24. ožujka 2016. godine u 12,30 sati, kada je ovo rješenje objavljeno na mrežnoj stranici e-Oglasna ploča sudova.</w:t>
      </w:r>
    </w:p>
    <w:p w:rsidRDefault="00AE0AD7" w:rsidP="00AE0AD7" w:rsidR="00AE0AD7" w:rsidRPr="00AE0AD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AE0AD7" w:rsidP="00AE0AD7" w:rsidR="00AE0AD7" w:rsidRPr="00AE0AD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 xml:space="preserve">Zaključuje se skraćeni stečajni postupak nad Dužnikom: EXTRA LINE, d.o.o., putnička agencija,  Split, </w:t>
      </w:r>
      <w:proofErr w:type="spellStart"/>
      <w:r w:rsidRPr="00AE0AD7">
        <w:rPr>
          <w:rFonts w:cs="Times New Roman" w:eastAsia="Times New Roman"/>
          <w:lang w:eastAsia="hr-HR"/>
        </w:rPr>
        <w:t>Smiljanićeva</w:t>
      </w:r>
      <w:proofErr w:type="spellEnd"/>
      <w:r w:rsidRPr="00AE0AD7">
        <w:rPr>
          <w:rFonts w:cs="Times New Roman" w:eastAsia="Times New Roman"/>
          <w:lang w:eastAsia="hr-HR"/>
        </w:rPr>
        <w:t xml:space="preserve"> 24.,   OIB: 06588199130., MBS: 060028131.</w:t>
      </w:r>
    </w:p>
    <w:p w:rsidRDefault="00AE0AD7" w:rsidP="00AE0AD7" w:rsidR="00AE0AD7" w:rsidRPr="00AE0AD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E0AD7" w:rsidP="00AE0AD7" w:rsidR="00AE0AD7" w:rsidRPr="00AE0AD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center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Obrazloženje</w:t>
      </w:r>
    </w:p>
    <w:p w:rsidRDefault="00AE0AD7" w:rsidP="00AE0AD7" w:rsidR="00AE0AD7" w:rsidRPr="00AE0A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18. rujna 2015. godine Zahtjev za provedbu skraćenog stečajnog postupka (Zahtjev) nad Dužnikom: EXTRA LINE, d.o.o., putnička agencija,  Split, </w:t>
      </w:r>
      <w:proofErr w:type="spellStart"/>
      <w:r w:rsidRPr="00AE0AD7">
        <w:rPr>
          <w:rFonts w:cs="Times New Roman" w:eastAsia="Times New Roman"/>
          <w:lang w:eastAsia="hr-HR"/>
        </w:rPr>
        <w:t>Smiljanićeva</w:t>
      </w:r>
      <w:proofErr w:type="spellEnd"/>
      <w:r w:rsidRPr="00AE0AD7">
        <w:rPr>
          <w:rFonts w:cs="Times New Roman" w:eastAsia="Times New Roman"/>
          <w:lang w:eastAsia="hr-HR"/>
        </w:rPr>
        <w:t xml:space="preserve"> 24.</w:t>
      </w: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3170. dana, u ukupnom iznosu od: 14.617,28 kn, kao i da prema podacima koji su dostavljeni od Hrvatskog zavoda za mirovinskog osiguranje, Dužnik nema zaposlenih.</w:t>
      </w: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>
      <w:pPr>
        <w:spacing w:after="0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ab/>
      </w: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E0AD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AE0AD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E0AD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E0AD7">
        <w:rPr>
          <w:rFonts w:cs="Times New Roman" w:eastAsia="Times New Roman"/>
          <w:b/>
          <w:lang w:eastAsia="hr-HR" w:val="en-AU"/>
        </w:rPr>
        <w:t xml:space="preserve">: 14. </w:t>
      </w:r>
      <w:r w:rsidRPr="00AE0AD7">
        <w:rPr>
          <w:rFonts w:cs="Times New Roman" w:eastAsia="Times New Roman"/>
          <w:b/>
          <w:lang w:eastAsia="hr-HR"/>
        </w:rPr>
        <w:t>St-321/2015.</w:t>
      </w: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AE0AD7">
        <w:rPr>
          <w:rFonts w:cs="Times New Roman" w:eastAsia="Times New Roman"/>
          <w:i/>
          <w:lang w:eastAsia="hr-HR"/>
        </w:rPr>
        <w:t>Narodne novine</w:t>
      </w:r>
      <w:r w:rsidRPr="00AE0AD7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ab/>
      </w: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U Splitu, 24. ožujka 2016. godine</w:t>
      </w:r>
    </w:p>
    <w:p w:rsidRDefault="00AE0AD7" w:rsidP="00AE0AD7" w:rsidR="00AE0AD7" w:rsidRPr="00AE0AD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S U D A C</w:t>
      </w:r>
    </w:p>
    <w:p w:rsidRDefault="00AE0AD7" w:rsidP="00AE0AD7" w:rsidR="00AE0AD7" w:rsidRPr="00AE0A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Jozo Ćaleta</w:t>
      </w:r>
    </w:p>
    <w:p w:rsidRDefault="00AE0AD7" w:rsidP="00AE0AD7" w:rsidR="00AE0AD7" w:rsidRPr="00AE0A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E0AD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E0AD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E0AD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E0AD7">
        <w:rPr>
          <w:rFonts w:cs="Times New Roman" w:eastAsia="Times New Roman"/>
          <w:b/>
          <w:lang w:eastAsia="hr-HR" w:val="en-AU"/>
        </w:rPr>
        <w:t xml:space="preserve">: 14. </w:t>
      </w:r>
      <w:r w:rsidRPr="00AE0AD7">
        <w:rPr>
          <w:rFonts w:cs="Times New Roman" w:eastAsia="Times New Roman"/>
          <w:b/>
          <w:lang w:eastAsia="hr-HR"/>
        </w:rPr>
        <w:t>St-321/2015.</w:t>
      </w: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POUKA O PRAVNOM LIJEKU:</w:t>
      </w: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DNA:</w:t>
      </w:r>
    </w:p>
    <w:p w:rsidRDefault="00AE0AD7" w:rsidP="00AE0AD7" w:rsidR="00AE0AD7" w:rsidRPr="00AE0AD7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E0AD7" w:rsidP="00AE0AD7" w:rsidR="00AE0AD7" w:rsidRPr="00AE0AD7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Dužniku,</w:t>
      </w:r>
    </w:p>
    <w:p w:rsidRDefault="00AE0AD7" w:rsidP="00AE0AD7" w:rsidR="00AE0AD7" w:rsidRPr="00AE0AD7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AE0AD7" w:rsidP="00AE0AD7" w:rsidR="00AE0AD7" w:rsidRPr="00AE0AD7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Županijsko državno odvjetništvo Split,</w:t>
      </w:r>
    </w:p>
    <w:p w:rsidRDefault="00AE0AD7" w:rsidP="00AE0AD7" w:rsidR="00AE0AD7" w:rsidRPr="00AE0AD7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 xml:space="preserve">Porezna uprava Split, </w:t>
      </w:r>
    </w:p>
    <w:p w:rsidRDefault="00AE0AD7" w:rsidP="00AE0AD7" w:rsidR="00AE0AD7" w:rsidRPr="00AE0AD7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e-Oglasna ploča Suda – rok 20. dana,</w:t>
      </w:r>
    </w:p>
    <w:p w:rsidRDefault="00AE0AD7" w:rsidP="00AE0AD7" w:rsidR="00AE0AD7" w:rsidRPr="00AE0AD7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sudski registar – nakon pravomoćnosti</w:t>
      </w:r>
    </w:p>
    <w:p w:rsidRDefault="00AE0AD7" w:rsidP="00AE0AD7" w:rsidR="00AE0AD7" w:rsidRPr="00AE0AD7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AD7">
        <w:rPr>
          <w:rFonts w:cs="Times New Roman" w:eastAsia="Times New Roman"/>
          <w:lang w:eastAsia="hr-HR"/>
        </w:rPr>
        <w:t>u spis.</w:t>
      </w: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AD7" w:rsidP="00AE0AD7" w:rsidR="00AE0AD7" w:rsidRPr="00AE0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AD7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66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St-321/2015-6</izvorni_sadrzaj>
    <derivirana_varijabla naziv="DomainObject.Oznaka_1">St-321/2015-6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St-321/2015</izvorni_sadrzaj>
    <derivirana_varijabla naziv="DomainObject.Predmet.OznakaBroj_1">St-321/2015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EXTRA LINE društvo  s ograničenom odgovornošću putnička agencija</izvorni_sadrzaj>
    <derivirana_varijabla naziv="DomainObject.Predmet.ProtustrankaFormated_1">  EXTRA LINE društvo  s ograničenom odgovornošću putnička agencija</derivirana_varijabla>
  </DomainObject.Predmet.ProtustrankaFormated>
  <DomainObject.Predmet.ProtustrankaFormatedOIB>
    <izvorni_sadrzaj>  EXTRA LINE društvo  s ograničenom odgovornošću putnička agencija, OIB 06588199130</izvorni_sadrzaj>
    <derivirana_varijabla naziv="DomainObject.Predmet.ProtustrankaFormatedOIB_1">  EXTRA LINE društvo  s ograničenom odgovornošću putnička agencija, OIB 06588199130</derivirana_varijabla>
  </DomainObject.Predmet.ProtustrankaFormatedOIB>
  <DomainObject.Predmet.ProtustrankaFormatedWithAdress>
    <izvorni_sadrzaj> EXTRA LINE društvo  s ograničenom odgovornošću putnička agencija, Smiljanićeva 24, 21000 Split</izvorni_sadrzaj>
    <derivirana_varijabla naziv="DomainObject.Predmet.ProtustrankaFormatedWithAdress_1"> EXTRA LINE društvo  s ograničenom odgovornošću putnička agencija, Smiljanićeva 24, 21000 Split</derivirana_varijabla>
  </DomainObject.Predmet.ProtustrankaFormatedWithAdress>
  <DomainObject.Predmet.ProtustrankaFormatedWithAdressOIB>
    <izvorni_sadrzaj> EXTRA LINE društvo  s ograničenom odgovornošću putnička agencija, OIB 06588199130, Smiljanićeva 24, 21000 Split</izvorni_sadrzaj>
    <derivirana_varijabla naziv="DomainObject.Predmet.ProtustrankaFormatedWithAdressOIB_1"> EXTRA LINE društvo  s ograničenom odgovornošću putnička agencija, OIB 06588199130, Smiljanićeva 24, 21000 Split</derivirana_varijabla>
  </DomainObject.Predmet.ProtustrankaFormatedWithAdressOIB>
  <DomainObject.Predmet.ProtustrankaWithAdress>
    <izvorni_sadrzaj>EXTRA LINE društvo  s ograničenom odgovornošću putnička agencija Smiljanićeva 24, 21000 Split</izvorni_sadrzaj>
    <derivirana_varijabla naziv="DomainObject.Predmet.ProtustrankaWithAdress_1">EXTRA LINE društvo  s ograničenom odgovornošću putnička agencija Smiljanićeva 24, 21000 Split</derivirana_varijabla>
  </DomainObject.Predmet.ProtustrankaWithAdress>
  <DomainObject.Predmet.ProtustrankaWithAdressOIB>
    <izvorni_sadrzaj>EXTRA LINE društvo  s ograničenom odgovornošću putnička agencija, OIB 06588199130, Smiljanićeva 24, 21000 Split</izvorni_sadrzaj>
    <derivirana_varijabla naziv="DomainObject.Predmet.ProtustrankaWithAdressOIB_1">EXTRA LINE društvo  s ograničenom odgovornošću putnička agencija, OIB 06588199130, Smiljanićeva 24, 21000 Split</derivirana_varijabla>
  </DomainObject.Predmet.ProtustrankaWithAdressOIB>
  <DomainObject.Predmet.ProtustrankaNazivFormated>
    <izvorni_sadrzaj>EXTRA LINE društvo  s ograničenom odgovornošću putnička agencija</izvorni_sadrzaj>
    <derivirana_varijabla naziv="DomainObject.Predmet.ProtustrankaNazivFormated_1">EXTRA LINE društvo  s ograničenom odgovornošću putnička agencija</derivirana_varijabla>
  </DomainObject.Predmet.ProtustrankaNazivFormated>
  <DomainObject.Predmet.ProtustrankaNazivFormatedOIB>
    <izvorni_sadrzaj>EXTRA LINE društvo  s ograničenom odgovornošću putnička agencija, OIB 06588199130</izvorni_sadrzaj>
    <derivirana_varijabla naziv="DomainObject.Predmet.ProtustrankaNazivFormatedOIB_1">EXTRA LINE društvo  s ograničenom odgovornošću putnička agencija, OIB 06588199130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14635.15</izvorni_sadrzaj>
    <derivirana_varijabla naziv="DomainObject.Predmet.TrenutnaVrijednost_1">14635.15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EXTRA LINE društvo  s ograničenom odgovornošću putnička agencija</item>
    </izvorni_sadrzaj>
    <derivirana_varijabla naziv="DomainObject.Predmet.ProtuStrankaListFormated_1">
      <item>EXTRA LINE društvo  s ograničenom odgovornošću putnička agencija</item>
    </derivirana_varijabla>
  </DomainObject.Predmet.ProtuStrankaListFormated>
  <DomainObject.Predmet.ProtuStrankaListFormatedOIB>
    <izvorni_sadrzaj>
      <item>EXTRA LINE društvo  s ograničenom odgovornošću putnička agencija, OIB 06588199130</item>
    </izvorni_sadrzaj>
    <derivirana_varijabla naziv="DomainObject.Predmet.ProtuStrankaListFormatedOIB_1">
      <item>EXTRA LINE društvo  s ograničenom odgovornošću putnička agencija, OIB 06588199130</item>
    </derivirana_varijabla>
  </DomainObject.Predmet.ProtuStrankaListFormatedOIB>
  <DomainObject.Predmet.ProtuStrankaListFormatedWithAdress>
    <izvorni_sadrzaj>
      <item>EXTRA LINE društvo  s ograničenom odgovornošću putnička agencija, Smiljanićeva 24, 21000 Split</item>
    </izvorni_sadrzaj>
    <derivirana_varijabla naziv="DomainObject.Predmet.ProtuStrankaListFormatedWithAdress_1">
      <item>EXTRA LINE društvo  s ograničenom odgovornošću putnička agencija, Smiljanićeva 24, 21000 Split</item>
    </derivirana_varijabla>
  </DomainObject.Predmet.ProtuStrankaListFormatedWithAdress>
  <DomainObject.Predmet.ProtuStrankaListFormatedWithAdressOIB>
    <izvorni_sadrzaj>
      <item>EXTRA LINE društvo  s ograničenom odgovornošću putnička agencija, OIB 06588199130, Smiljanićeva 24, 21000 Split</item>
    </izvorni_sadrzaj>
    <derivirana_varijabla naziv="DomainObject.Predmet.ProtuStrankaListFormatedWithAdressOIB_1">
      <item>EXTRA LINE društvo  s ograničenom odgovornošću putnička agencija, OIB 06588199130, Smiljanićeva 24, 21000 Split</item>
    </derivirana_varijabla>
  </DomainObject.Predmet.ProtuStrankaListFormatedWithAdressOIB>
  <DomainObject.Predmet.ProtuStrankaListNazivFormated>
    <izvorni_sadrzaj>
      <item>EXTRA LINE društvo  s ograničenom odgovornošću putnička agencija</item>
    </izvorni_sadrzaj>
    <derivirana_varijabla naziv="DomainObject.Predmet.ProtuStrankaListNazivFormated_1">
      <item>EXTRA LINE društvo  s ograničenom odgovornošću putnička agencija</item>
    </derivirana_varijabla>
  </DomainObject.Predmet.ProtuStrankaListNazivFormated>
  <DomainObject.Predmet.ProtuStrankaListNazivFormatedOIB>
    <izvorni_sadrzaj>
      <item>EXTRA LINE društvo  s ograničenom odgovornošću putnička agencija, OIB 06588199130</item>
    </izvorni_sadrzaj>
    <derivirana_varijabla naziv="DomainObject.Predmet.ProtuStrankaListNazivFormatedOIB_1">
      <item>EXTRA LINE društvo  s ograničenom odgovornošću putnička agencija, OIB 06588199130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St-321/2015-6</izvorni_sadrzaj>
    <derivirana_varijabla naziv="DomainObject.PoslovniBrojDokumenta_1">St-321/2015-6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EXTRA LINE društvo  s ograničenom odgovornošću putnička agencija</izvorni_sadrzaj>
    <derivirana_varijabla naziv="DomainObject.Predmet.ProtustrankaIDrugi_1">EXTRA LINE društvo  s ograničenom odgovornošću putnička agencija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EXTRA LINE društvo  s ograničenom odgovornošću putnička agencija, OIB 06588199130, Smiljanićeva 24, 21000 Split</izvorni_sadrzaj>
    <derivirana_varijabla naziv="DomainObject.Predmet.ProtustrankaIDrugiAdressOIB_1">EXTRA LINE društvo  s ograničenom odgovornošću putnička agencija, OIB 06588199130, Smiljanićeva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EXTRA LINE društvo  s ograničenom odgovornošću putnička agencija</item>
    </izvorni_sadrzaj>
    <derivirana_varijabla naziv="DomainObject.Predmet.SudioniciListNaziv_1">
      <item>FINANCIJSKA AGENCIJA, RC SPLIT</item>
      <item>EXTRA LINE društvo  s ograničenom odgovornošću putnička agencija</item>
    </derivirana_varijabla>
  </DomainObject.Predmet.SudioniciListNaziv>
  <DomainObject.Predmet.SudioniciListAdressOIB>
    <izvorni_sadrzaj>
      <item>FINANCIJSKA AGENCIJA, RC SPLIT, OIB 85821130368, Mažuranićevo šet. 24 b,21000 Split</item>
      <item>EXTRA LINE društvo  s ograničenom odgovornošću putnička agencija, OIB 06588199130, Smiljanićeva 24,21000 Split</item>
    </izvorni_sadrzaj>
    <derivirana_varijabla naziv="DomainObject.Predmet.SudioniciListAdressOIB_1">
      <item>FINANCIJSKA AGENCIJA, RC SPLIT, OIB 85821130368, Mažuranićevo šet. 24 b,21000 Split</item>
      <item>EXTRA LINE društvo  s ograničenom odgovornošću putnička agencija, OIB 06588199130, Smiljanićeva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D1A03-13E2-4976-B8B3-50AF4B630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4206</properties:Characters>
  <properties:Lines>141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2016-03-24T11:41:00Z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St-321/2015-6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