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ef4d" w14:paraId="a7cef4d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46828" w:rsidP="00615013" w:rsidR="00615013">
      <w:pPr>
        <w:tabs>
          <w:tab w:pos="180" w:val="left"/>
          <w:tab w:pos="4251" w:val="center"/>
        </w:tabs>
        <w:jc w:val="right"/>
      </w:pPr>
      <w:r>
        <w:t>7</w:t>
      </w:r>
      <w:r w:rsidR="00615013">
        <w:t>0. St-</w:t>
      </w:r>
      <w:r w:rsidR="004645D6">
        <w:t>2918</w:t>
      </w:r>
      <w:r w:rsidR="00615013">
        <w:t>/</w:t>
      </w:r>
      <w:r w:rsidR="000E6965">
        <w:t>20</w:t>
      </w:r>
      <w:r w:rsidR="00615013">
        <w:t>1</w:t>
      </w:r>
      <w:r w:rsidR="004645D6">
        <w:t>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7D537C" w:rsidR="007D537C">
      <w:pPr>
        <w:ind w:firstLine="660" w:left="2880"/>
      </w:pPr>
      <w:r>
        <w:t>R J E Š E NJ E</w:t>
      </w:r>
    </w:p>
    <w:p w:rsidRDefault="007D537C" w:rsidP="007D537C" w:rsidR="007D537C"/>
    <w:p w:rsidRDefault="007D537C" w:rsidP="00C554F3" w:rsidR="007D537C">
      <w:pPr>
        <w:jc w:val="both"/>
      </w:pPr>
      <w:r>
        <w:t xml:space="preserve">TRGOVAČKI SUD U ZAGREBU, po stečajnom sucu Maji Jurovicki, </w:t>
      </w:r>
      <w:r w:rsidR="004D1ADC" w:rsidRPr="004D1ADC">
        <w:t xml:space="preserve">u stečajnom postupku nad Stečajnom masom iza stečajnog dužnika </w:t>
      </w:r>
      <w:r>
        <w:t xml:space="preserve"> </w:t>
      </w:r>
      <w:r w:rsidR="00CE1718" w:rsidRPr="00CE1718">
        <w:t xml:space="preserve">M.S. PLAN d.o.o. </w:t>
      </w:r>
      <w:r w:rsidR="00CE1718">
        <w:t xml:space="preserve">OIB: </w:t>
      </w:r>
      <w:r w:rsidR="00CE1718" w:rsidRPr="00CE1718">
        <w:t>49258112234</w:t>
      </w:r>
      <w:r>
        <w:t xml:space="preserve">, </w:t>
      </w:r>
      <w:r w:rsidR="00CE1718">
        <w:t xml:space="preserve">Zagreb, Novi Goljak 20, </w:t>
      </w:r>
      <w:r w:rsidR="00C9690F">
        <w:t>22</w:t>
      </w:r>
      <w:r w:rsidR="004645D6">
        <w:t xml:space="preserve">. studenog </w:t>
      </w:r>
      <w:r>
        <w:t>2017.</w:t>
      </w:r>
    </w:p>
    <w:p w:rsidRDefault="00615013" w:rsidP="00561F9B" w:rsidR="006B3643" w:rsidRPr="00561F9B">
      <w:r>
        <w:t xml:space="preserve"> </w:t>
      </w:r>
    </w:p>
    <w:p w:rsidRDefault="00615013" w:rsidP="00615013" w:rsidR="00615013" w:rsidRPr="006B3643">
      <w:pPr>
        <w:overflowPunct w:val="false"/>
        <w:autoSpaceDE w:val="false"/>
        <w:autoSpaceDN w:val="false"/>
        <w:jc w:val="center"/>
      </w:pPr>
      <w:r w:rsidRPr="006B3643">
        <w:rPr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 xml:space="preserve">I      </w:t>
      </w:r>
      <w:r w:rsidR="00615013">
        <w:t>U stečajnom postupku nad Stečajn</w:t>
      </w:r>
      <w:r w:rsidR="00366998">
        <w:t xml:space="preserve">a masa iza </w:t>
      </w:r>
      <w:r w:rsidR="00615013">
        <w:t>stečajnog dužnika</w:t>
      </w:r>
      <w:r w:rsidR="002D60EE" w:rsidRPr="002D60EE">
        <w:t xml:space="preserve"> </w:t>
      </w:r>
      <w:r w:rsidR="004D1ADC" w:rsidRPr="004D1ADC">
        <w:t>M.S. PLAN d.o.o. OIB: 49258112234, Zagreb, Novi Goljak 20</w:t>
      </w:r>
      <w:r w:rsidR="004D1ADC">
        <w:t xml:space="preserve"> </w:t>
      </w:r>
      <w:r w:rsidR="00615013">
        <w:t xml:space="preserve">nastavlja se stečajni postupak  radi naknadne diobe. </w:t>
      </w:r>
    </w:p>
    <w:p w:rsidRDefault="00306363" w:rsidP="00306363" w:rsidR="00306363">
      <w:pPr>
        <w:overflowPunct w:val="false"/>
        <w:autoSpaceDE w:val="false"/>
        <w:autoSpaceDN w:val="false"/>
        <w:ind w:left="360"/>
        <w:jc w:val="both"/>
      </w:pPr>
    </w:p>
    <w:p w:rsidRDefault="00C243F9" w:rsidP="00C243F9" w:rsidR="00615013">
      <w:pPr>
        <w:overflowPunct w:val="false"/>
        <w:autoSpaceDE w:val="false"/>
        <w:autoSpaceDN w:val="false"/>
        <w:jc w:val="both"/>
      </w:pPr>
      <w:r>
        <w:t xml:space="preserve">II.   </w:t>
      </w:r>
      <w:r w:rsidR="00615013">
        <w:t xml:space="preserve"> Stečajni postupak </w:t>
      </w:r>
      <w:r w:rsidR="00D100C6">
        <w:t xml:space="preserve">nad dužnikom </w:t>
      </w:r>
      <w:r w:rsidR="00615013">
        <w:t xml:space="preserve">otvoren je rješenjem od </w:t>
      </w:r>
      <w:r w:rsidR="00D60EA2">
        <w:t>24</w:t>
      </w:r>
      <w:r w:rsidR="006411BE">
        <w:t xml:space="preserve">. ožujka </w:t>
      </w:r>
      <w:r w:rsidR="00D100C6">
        <w:t>2016.</w:t>
      </w:r>
      <w:r w:rsidR="00615013">
        <w:t xml:space="preserve"> Oglas o otvaranju </w:t>
      </w:r>
      <w:r w:rsidR="005024C6">
        <w:t>stečajnog postupka objavljen je</w:t>
      </w:r>
      <w:r w:rsidR="00615013">
        <w:t xml:space="preserve"> i stavljen na oglasnu ploču </w:t>
      </w:r>
      <w:r w:rsidR="00E461EE" w:rsidRPr="00E461EE">
        <w:t xml:space="preserve">suda </w:t>
      </w:r>
      <w:r w:rsidR="00615013">
        <w:t>dana</w:t>
      </w:r>
      <w:r w:rsidR="00AD7D73">
        <w:t xml:space="preserve"> </w:t>
      </w:r>
      <w:r w:rsidR="00990B49">
        <w:t xml:space="preserve"> </w:t>
      </w:r>
      <w:r w:rsidR="00D60EA2">
        <w:t>24</w:t>
      </w:r>
      <w:r w:rsidR="00D36AA2" w:rsidRPr="00D36AA2">
        <w:t>. ožujka 2016</w:t>
      </w:r>
      <w:r w:rsidR="00D36AA2">
        <w:t xml:space="preserve"> </w:t>
      </w:r>
      <w:r w:rsidR="00990B49">
        <w:t xml:space="preserve">u </w:t>
      </w:r>
      <w:r w:rsidR="00D60EA2">
        <w:t>11,15</w:t>
      </w:r>
      <w:r w:rsidR="00AD7D73">
        <w:t xml:space="preserve"> </w:t>
      </w:r>
      <w:r w:rsidR="00990B49">
        <w:t>sati.</w:t>
      </w:r>
      <w:r w:rsidR="00615013">
        <w:t xml:space="preserve"> </w:t>
      </w:r>
    </w:p>
    <w:p w:rsidRDefault="00306363" w:rsidP="00C243F9" w:rsidR="00306363">
      <w:pPr>
        <w:overflowPunct w:val="false"/>
        <w:autoSpaceDE w:val="false"/>
        <w:autoSpaceDN w:val="false"/>
        <w:jc w:val="both"/>
      </w:pPr>
    </w:p>
    <w:p w:rsidRDefault="00910DA1" w:rsidP="00A12610" w:rsidR="00841CFF">
      <w:pPr>
        <w:jc w:val="both"/>
      </w:pPr>
      <w:r>
        <w:t>III</w:t>
      </w:r>
      <w:r w:rsidR="00011A85" w:rsidRPr="00011A85">
        <w:t xml:space="preserve"> </w:t>
      </w:r>
      <w:r w:rsidR="00011A85">
        <w:t xml:space="preserve">  </w:t>
      </w:r>
      <w:r w:rsidR="00A12610">
        <w:t>Petra Gjurašić OIB: 42344632101 iz Zagreba, Petrinjska 28</w:t>
      </w:r>
      <w:r w:rsidR="00C243F9">
        <w:t xml:space="preserve">  </w:t>
      </w:r>
      <w:r w:rsidR="007E12D3">
        <w:t>r</w:t>
      </w:r>
      <w:r>
        <w:t xml:space="preserve">azrješava se dužnosti stečajnog upravitelja dužnika </w:t>
      </w:r>
      <w:r w:rsidR="00D60EA2" w:rsidRPr="00D60EA2">
        <w:t>M.S. PLAN d.o.o. OIB: 49258112234, Zagreb, Novi Goljak 20</w:t>
      </w:r>
    </w:p>
    <w:p w:rsidRDefault="00841CFF" w:rsidP="005024C6" w:rsidR="004C6373">
      <w:pPr>
        <w:jc w:val="both"/>
      </w:pPr>
      <w:r w:rsidRPr="00841CFF">
        <w:t xml:space="preserve">  </w:t>
      </w:r>
    </w:p>
    <w:p w:rsidRDefault="00497EF1" w:rsidP="005024C6" w:rsidR="00910DA1">
      <w:pPr>
        <w:jc w:val="both"/>
      </w:pPr>
      <w:r>
        <w:t>I</w:t>
      </w:r>
      <w:r w:rsidR="00962ED9">
        <w:t>V</w:t>
      </w:r>
      <w:r w:rsidR="00910DA1" w:rsidRPr="003240C3">
        <w:t xml:space="preserve">. </w:t>
      </w:r>
      <w:r w:rsidR="005024C6">
        <w:t xml:space="preserve">    </w:t>
      </w:r>
      <w:r w:rsidR="00754279">
        <w:t>Miron Markičević</w:t>
      </w:r>
      <w:r w:rsidR="00910DA1" w:rsidRPr="003240C3">
        <w:t xml:space="preserve">, </w:t>
      </w:r>
      <w:r w:rsidR="00472994">
        <w:t>OIB:</w:t>
      </w:r>
      <w:r w:rsidR="00754279">
        <w:t xml:space="preserve"> 52797062273,</w:t>
      </w:r>
      <w:r w:rsidR="00472994">
        <w:t xml:space="preserve"> Zagreb, </w:t>
      </w:r>
      <w:r w:rsidR="00754279">
        <w:t xml:space="preserve">Ribnjak 3A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>
        <w:t>Stečajn</w:t>
      </w:r>
      <w:r w:rsidR="00697F67">
        <w:t>e</w:t>
      </w:r>
      <w:r>
        <w:t xml:space="preserve"> mas</w:t>
      </w:r>
      <w:r w:rsidR="00697F67">
        <w:t>e</w:t>
      </w:r>
      <w:r>
        <w:t xml:space="preserve"> iza stečajnog dužnika</w:t>
      </w:r>
      <w:r w:rsidR="00680CF7" w:rsidRPr="00680CF7">
        <w:t xml:space="preserve"> M.S. PLAN d.o.o. OIB: 49258112234, Zagreb, Novi Goljak 20</w:t>
      </w:r>
    </w:p>
    <w:p w:rsidRDefault="004C6373" w:rsidP="00306363" w:rsidR="004C6373">
      <w:pPr>
        <w:jc w:val="both"/>
      </w:pPr>
    </w:p>
    <w:p w:rsidRDefault="00697F67" w:rsidP="00306363" w:rsidR="007A0725">
      <w:pPr>
        <w:jc w:val="both"/>
      </w:pPr>
      <w:r>
        <w:t>V</w:t>
      </w:r>
      <w:r w:rsidR="006A18AE">
        <w:t xml:space="preserve">. </w:t>
      </w:r>
      <w:r w:rsidR="00EB5A9E">
        <w:t xml:space="preserve">   </w:t>
      </w:r>
      <w:r w:rsidR="006A18AE" w:rsidRPr="001D5467">
        <w:t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="00680CF7" w:rsidRPr="00680CF7">
        <w:t xml:space="preserve"> Miron Markičević, , Zagreb, Ribnjak 3A</w:t>
      </w:r>
      <w:r w:rsidR="007A0725">
        <w:t>.</w:t>
      </w:r>
    </w:p>
    <w:p w:rsidRDefault="007A0725" w:rsidP="00306363" w:rsidR="007A0725">
      <w:pPr>
        <w:jc w:val="both"/>
      </w:pPr>
    </w:p>
    <w:p w:rsidRDefault="006A18AE" w:rsidP="00306363" w:rsidR="006A18AE" w:rsidRPr="001D5467">
      <w:pPr>
        <w:jc w:val="both"/>
      </w:pPr>
      <w:r>
        <w:t>V</w:t>
      </w:r>
      <w:r w:rsidR="00227FAC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>V</w:t>
      </w:r>
      <w:r w:rsidR="00962ED9">
        <w:t>II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>
      <w:pPr>
        <w:jc w:val="both"/>
      </w:pPr>
      <w:r w:rsidRPr="001D5467">
        <w:t>V</w:t>
      </w:r>
      <w:r w:rsidR="00227FAC">
        <w:t>I</w:t>
      </w:r>
      <w:r w:rsidRPr="001D5467">
        <w:t>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DB7D80">
        <w:rPr>
          <w:b/>
        </w:rPr>
        <w:t>07</w:t>
      </w:r>
      <w:r w:rsidR="00AC637E">
        <w:rPr>
          <w:b/>
        </w:rPr>
        <w:t xml:space="preserve">. </w:t>
      </w:r>
      <w:r w:rsidR="00304124">
        <w:rPr>
          <w:b/>
        </w:rPr>
        <w:t>veljače 2018</w:t>
      </w:r>
      <w:r w:rsidR="00231790">
        <w:rPr>
          <w:b/>
        </w:rPr>
        <w:t>.</w:t>
      </w:r>
      <w:r w:rsidRPr="001D5467">
        <w:rPr>
          <w:b/>
        </w:rPr>
        <w:t xml:space="preserve"> u </w:t>
      </w:r>
      <w:r w:rsidR="00DB7D80">
        <w:rPr>
          <w:b/>
        </w:rPr>
        <w:t>09</w:t>
      </w:r>
      <w:r w:rsidR="00AC637E">
        <w:rPr>
          <w:b/>
        </w:rPr>
        <w:t xml:space="preserve">,00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7D4D4D" w:rsidP="00452225" w:rsidR="007D4D4D" w:rsidRPr="001D5467">
      <w:pPr>
        <w:jc w:val="both"/>
        <w:rPr>
          <w:b/>
        </w:rPr>
      </w:pPr>
    </w:p>
    <w:p w:rsidRDefault="00962ED9" w:rsidP="009B7D8C" w:rsidR="006A18AE" w:rsidRPr="007B4324">
      <w:pPr>
        <w:jc w:val="both"/>
      </w:pPr>
      <w:r>
        <w:t>IX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EB3595">
        <w:rPr>
          <w:b/>
        </w:rPr>
        <w:t>09</w:t>
      </w:r>
      <w:r w:rsidR="009B7D8C">
        <w:rPr>
          <w:b/>
        </w:rPr>
        <w:t>,1</w:t>
      </w:r>
      <w:r w:rsidR="00231790" w:rsidRPr="00231790">
        <w:rPr>
          <w:b/>
        </w:rPr>
        <w:t>0</w:t>
      </w:r>
      <w:r w:rsidR="00231790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351FD7" w:rsidP="00EB3595" w:rsidR="00351FD7">
      <w:pPr>
        <w:overflowPunct w:val="false"/>
        <w:autoSpaceDE w:val="false"/>
        <w:autoSpaceDN w:val="false"/>
        <w:rPr>
          <w:i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2ED3" w:rsidR="00862E23" w:rsidRPr="00351FD7">
      <w:pPr>
        <w:ind w:firstLine="708"/>
        <w:jc w:val="both"/>
      </w:pPr>
      <w:r w:rsidRPr="00351FD7">
        <w:t>-</w:t>
      </w:r>
      <w:r w:rsidR="006F2CA5">
        <w:t xml:space="preserve"> </w:t>
      </w:r>
      <w:r w:rsidRPr="00351FD7">
        <w:t xml:space="preserve">rješenjem </w:t>
      </w:r>
      <w:r w:rsidR="00742CD2">
        <w:t xml:space="preserve">ovog </w:t>
      </w:r>
      <w:r w:rsidR="00D13883">
        <w:t>suda</w:t>
      </w:r>
      <w:r w:rsidR="00337049">
        <w:t xml:space="preserve"> od </w:t>
      </w:r>
      <w:r w:rsidR="00EB3595">
        <w:t>24</w:t>
      </w:r>
      <w:r w:rsidR="00337049" w:rsidRPr="00337049">
        <w:t>. ožujka 2016</w:t>
      </w:r>
      <w:r w:rsidR="00E8066F">
        <w:t xml:space="preserve">. </w:t>
      </w:r>
      <w:r w:rsidRPr="00351FD7">
        <w:t>poslovni broj St-</w:t>
      </w:r>
      <w:r w:rsidR="00D94F5C">
        <w:t>2918</w:t>
      </w:r>
      <w:r w:rsidR="006F2CA5">
        <w:t>/201</w:t>
      </w:r>
      <w:r w:rsidR="003B0DF2">
        <w:t>5</w:t>
      </w:r>
      <w:r w:rsidRPr="00351FD7">
        <w:t xml:space="preserve"> otvoren je stečajni postupak nad dužnikom (točka I. rješenja), za stečajnog upravitelja imenovan</w:t>
      </w:r>
      <w:r w:rsidR="00D94F5C">
        <w:t>a</w:t>
      </w:r>
      <w:r w:rsidRPr="00351FD7">
        <w:t xml:space="preserve"> je</w:t>
      </w:r>
      <w:r w:rsidR="00337049" w:rsidRPr="00337049">
        <w:t xml:space="preserve">  </w:t>
      </w:r>
      <w:r w:rsidR="00D94F5C" w:rsidRPr="00D94F5C">
        <w:t xml:space="preserve">Petra Gjurašić OIB: 42344632101 iz Zagreba, Petrinjska 28 </w:t>
      </w:r>
      <w:r w:rsidRPr="00351FD7">
        <w:t xml:space="preserve">(točka II. rješenja), te </w:t>
      </w:r>
      <w:r w:rsidR="002A1C34" w:rsidRPr="00351FD7">
        <w:t xml:space="preserve">istodobno </w:t>
      </w:r>
      <w:r w:rsidR="004D7BA1">
        <w:t xml:space="preserve">nad </w:t>
      </w:r>
      <w:r w:rsidR="002A1C34" w:rsidRPr="00351FD7">
        <w:t xml:space="preserve">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612ED3" w:rsidR="00544364">
      <w:pPr>
        <w:jc w:val="both"/>
      </w:pPr>
      <w:r w:rsidRPr="00351FD7">
        <w:t>-</w:t>
      </w:r>
      <w:r w:rsidR="0016477D">
        <w:t xml:space="preserve"> </w:t>
      </w:r>
      <w:r w:rsidRPr="00351FD7">
        <w:t xml:space="preserve">podneskom od </w:t>
      </w:r>
      <w:r w:rsidR="00E466A5">
        <w:t>2</w:t>
      </w:r>
      <w:r w:rsidR="009C3AD4">
        <w:t>7</w:t>
      </w:r>
      <w:r w:rsidR="00926B12">
        <w:t>.</w:t>
      </w:r>
      <w:r w:rsidR="009C3AD4">
        <w:t xml:space="preserve"> srp</w:t>
      </w:r>
      <w:r w:rsidR="00371C30">
        <w:t>nja</w:t>
      </w:r>
      <w:r w:rsidR="002F5571">
        <w:t xml:space="preserve"> </w:t>
      </w:r>
      <w:r w:rsidR="00EC386A">
        <w:t>2016.</w:t>
      </w:r>
      <w:r w:rsidR="00926B12">
        <w:t xml:space="preserve"> </w:t>
      </w:r>
      <w:r w:rsidR="00371C30">
        <w:t xml:space="preserve">stečajni upravitelj </w:t>
      </w:r>
      <w:r w:rsidR="00520890">
        <w:t>obavijestio</w:t>
      </w:r>
      <w:r w:rsidR="008657E4">
        <w:t xml:space="preserve"> je sud </w:t>
      </w:r>
      <w:r w:rsidR="00520890">
        <w:t xml:space="preserve"> </w:t>
      </w:r>
      <w:r w:rsidR="009C3AD4">
        <w:t>kako</w:t>
      </w:r>
      <w:r w:rsidR="00544364">
        <w:t xml:space="preserve"> stečajni dužn</w:t>
      </w:r>
      <w:r w:rsidR="00612ED3">
        <w:t xml:space="preserve">ik </w:t>
      </w:r>
      <w:r w:rsidR="00120697">
        <w:t>ima potraživanja prema O</w:t>
      </w:r>
      <w:r w:rsidR="009C3AD4">
        <w:t xml:space="preserve">sijek-Koteks d.d. </w:t>
      </w:r>
      <w:r w:rsidR="00195E98">
        <w:t xml:space="preserve">i </w:t>
      </w:r>
      <w:r w:rsidR="00D312C3">
        <w:t xml:space="preserve">stavio prijedlog za </w:t>
      </w:r>
      <w:r w:rsidR="00195E98">
        <w:t xml:space="preserve">nastavak postupka </w:t>
      </w:r>
      <w:r w:rsidR="00D312C3">
        <w:t>radi naknadne diobe.</w:t>
      </w:r>
      <w:r w:rsidR="001B1CF1">
        <w:t xml:space="preserve"> </w:t>
      </w:r>
    </w:p>
    <w:p w:rsidRDefault="00544364" w:rsidP="00351FD7" w:rsidR="00544364">
      <w:pPr>
        <w:ind w:firstLine="708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Prema odredbi čl. </w:t>
      </w:r>
      <w:r w:rsidR="00A65D29" w:rsidRPr="00351FD7">
        <w:t>289</w:t>
      </w:r>
      <w:r w:rsidRPr="00351FD7">
        <w:t>. st. 1.</w:t>
      </w:r>
      <w:r w:rsidR="005908E0" w:rsidRPr="00351FD7">
        <w:t>toč</w:t>
      </w:r>
      <w:r w:rsidR="00BE561D" w:rsidRPr="00351FD7">
        <w:t xml:space="preserve">. </w:t>
      </w:r>
      <w:r w:rsidR="005908E0" w:rsidRPr="00351FD7">
        <w:t>1.</w:t>
      </w:r>
      <w:r w:rsidRPr="00351FD7">
        <w:t xml:space="preserve"> Stečajnog zakona 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1C6F94" w:rsidP="00615013" w:rsidR="001C6F94">
      <w:pPr>
        <w:overflowPunct w:val="false"/>
        <w:autoSpaceDE w:val="false"/>
        <w:autoSpaceDN w:val="false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Člankom </w:t>
      </w:r>
      <w:r w:rsidR="005908E0" w:rsidRPr="00351FD7">
        <w:t>133</w:t>
      </w:r>
      <w:r w:rsidRPr="00351FD7">
        <w:t xml:space="preserve">. stavak </w:t>
      </w:r>
      <w:r w:rsidR="00D02061" w:rsidRPr="00351FD7">
        <w:t>5</w:t>
      </w:r>
      <w:r w:rsidRPr="00351FD7">
        <w:t xml:space="preserve">. SZ-a propisano je </w:t>
      </w:r>
      <w:r w:rsidR="00D02061" w:rsidRPr="00351FD7">
        <w:t xml:space="preserve">kako </w:t>
      </w:r>
      <w:r w:rsidRPr="00351FD7">
        <w:t xml:space="preserve"> će u slučaju ispunjenja pretpostavki iz članka </w:t>
      </w:r>
      <w:r w:rsidR="00D02061" w:rsidRPr="00351FD7">
        <w:t>289.</w:t>
      </w:r>
      <w:r w:rsidRPr="00351FD7">
        <w:t xml:space="preserve"> st</w:t>
      </w:r>
      <w:r w:rsidR="00D02061" w:rsidRPr="00351FD7">
        <w:t xml:space="preserve">avak </w:t>
      </w:r>
      <w:r w:rsidRPr="00351FD7">
        <w:t xml:space="preserve">1. SZ-a </w:t>
      </w:r>
      <w:r w:rsidR="00331573">
        <w:t>sud</w:t>
      </w:r>
      <w:r w:rsidRPr="00351FD7">
        <w:t xml:space="preserve"> rješenjem o nastav</w:t>
      </w:r>
      <w:r w:rsidR="00824379" w:rsidRPr="00351FD7">
        <w:t xml:space="preserve">ljanju </w:t>
      </w:r>
      <w:r w:rsidR="00331573">
        <w:t>postupka</w:t>
      </w:r>
      <w:r w:rsidRPr="00351FD7">
        <w:t xml:space="preserve"> pozvati </w:t>
      </w:r>
      <w:r w:rsidR="00824379" w:rsidRPr="00351FD7">
        <w:t>steč</w:t>
      </w:r>
      <w:r w:rsidR="002E3D57">
        <w:t>a</w:t>
      </w:r>
      <w:r w:rsidR="00824379" w:rsidRPr="00351FD7">
        <w:t xml:space="preserve">jne </w:t>
      </w:r>
      <w:r w:rsidRPr="00351FD7"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t xml:space="preserve">sud </w:t>
      </w:r>
      <w:r w:rsidRPr="00351FD7">
        <w:t>će zakazati istovremeno i izvještajno ročište</w:t>
      </w:r>
      <w:r w:rsidR="00824379" w:rsidRPr="00351FD7">
        <w:t xml:space="preserve"> (članak 133. stavak 6. SZ-a)</w:t>
      </w:r>
      <w:r w:rsidRPr="00351FD7">
        <w:t xml:space="preserve">. </w:t>
      </w:r>
    </w:p>
    <w:p w:rsidRDefault="00047B11" w:rsidP="00615013" w:rsidR="00047B11" w:rsidRPr="00351FD7">
      <w:pPr>
        <w:overflowPunct w:val="false"/>
        <w:autoSpaceDE w:val="false"/>
        <w:autoSpaceDN w:val="false"/>
        <w:jc w:val="both"/>
      </w:pPr>
    </w:p>
    <w:p w:rsidRDefault="00615013" w:rsidP="00990B49" w:rsidR="00990B49" w:rsidRPr="00351FD7">
      <w:pPr>
        <w:overflowPunct w:val="false"/>
        <w:autoSpaceDE w:val="false"/>
        <w:autoSpaceDN w:val="false"/>
        <w:jc w:val="both"/>
      </w:pPr>
      <w:r w:rsidRPr="00351FD7">
        <w:tab/>
      </w:r>
      <w:r w:rsidR="002F7538">
        <w:t>S</w:t>
      </w:r>
      <w:r w:rsidR="00BE561D" w:rsidRPr="00351FD7">
        <w:t xml:space="preserve">lijedom svega naprijed navedenog, a temeljem citiranog članka 289. stavak 1.SZ-a, te članka  </w:t>
      </w:r>
      <w:r w:rsidR="00990B49" w:rsidRPr="00351FD7">
        <w:t>133. stavak 5. i 6. SZ-a r</w:t>
      </w:r>
      <w:r w:rsidR="005D59D9">
        <w:t>i</w:t>
      </w:r>
      <w:r w:rsidR="00990B49" w:rsidRPr="00351FD7">
        <w:t xml:space="preserve">ješeno je kao </w:t>
      </w:r>
      <w:r w:rsidR="005D59D9">
        <w:t xml:space="preserve">pod toč. </w:t>
      </w:r>
      <w:r w:rsidR="00753503"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</w:t>
      </w:r>
      <w:r w:rsidR="00914930">
        <w:t>postupku</w:t>
      </w:r>
      <w:r>
        <w:t xml:space="preserve"> obavlja  metodom slučajnog odabira s liste A </w:t>
      </w:r>
      <w:r w:rsidR="0008230C">
        <w:t>stečajnih</w:t>
      </w:r>
      <w:r>
        <w:t xml:space="preserve">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B5468F" w:rsidP="001762B4" w:rsidR="00B5468F">
      <w:pPr>
        <w:tabs>
          <w:tab w:pos="0" w:val="left"/>
        </w:tabs>
        <w:jc w:val="both"/>
      </w:pP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</w:t>
      </w:r>
      <w:r w:rsidR="00914930">
        <w:t>konkurenti</w:t>
      </w:r>
      <w:r w:rsidR="000A6F30">
        <w:t xml:space="preserve">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 xml:space="preserve">postupku predviđa isključivo </w:t>
      </w:r>
      <w:r w:rsidR="0008230C">
        <w:t>stečajne</w:t>
      </w:r>
      <w:r w:rsidR="000A6F30">
        <w:t xml:space="preserve"> upravitelje sa A liste za područje određenog suda</w:t>
      </w:r>
      <w:r w:rsidR="00044AEA">
        <w:t>.</w:t>
      </w:r>
    </w:p>
    <w:p w:rsidRDefault="00B5468F" w:rsidP="001762B4" w:rsidR="00B5468F">
      <w:pPr>
        <w:tabs>
          <w:tab w:pos="0" w:val="left"/>
        </w:tabs>
        <w:jc w:val="both"/>
      </w:pPr>
    </w:p>
    <w:p w:rsidRDefault="00044AEA" w:rsidP="001762B4" w:rsidR="007605D8">
      <w:pPr>
        <w:tabs>
          <w:tab w:pos="0" w:val="left"/>
        </w:tabs>
        <w:jc w:val="both"/>
      </w:pPr>
      <w:r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 xml:space="preserve">stečajni </w:t>
      </w:r>
      <w:r w:rsidR="00501E8C">
        <w:lastRenderedPageBreak/>
        <w:t>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192070">
      <w:pPr>
        <w:tabs>
          <w:tab w:pos="0" w:val="left"/>
        </w:tabs>
        <w:jc w:val="both"/>
      </w:pPr>
      <w:r>
        <w:tab/>
        <w:t xml:space="preserve">Uvidom u listu stečajnih upravitelja utvrđeno je da je </w:t>
      </w:r>
      <w:r w:rsidR="00914930">
        <w:t>dosadašnji</w:t>
      </w:r>
      <w:r>
        <w:t xml:space="preserve"> stečajni upravitelj </w:t>
      </w:r>
      <w:r w:rsidR="00410968" w:rsidRPr="00410968">
        <w:t>Petra Gjurašić OIB: 42344632101 iz Zagreba, Petrinjska 28</w:t>
      </w:r>
      <w:r w:rsidR="00410968">
        <w:t xml:space="preserve"> </w:t>
      </w:r>
      <w:r w:rsidR="005E2E0A">
        <w:t>upisan</w:t>
      </w:r>
      <w:r w:rsidR="00410968">
        <w:t>a</w:t>
      </w:r>
      <w:r w:rsidR="00EC72DB">
        <w:t xml:space="preserve"> na</w:t>
      </w:r>
      <w:r w:rsidR="00A35A89">
        <w:t xml:space="preserve"> listu B stečajnih upravitelja, s</w:t>
      </w:r>
      <w:r w:rsidR="00EC72DB">
        <w:t>lijedom</w:t>
      </w:r>
      <w:r w:rsidR="00A35A89">
        <w:t xml:space="preserve"> </w:t>
      </w:r>
      <w:r w:rsidR="00EC72DB">
        <w:t>navedenog odlučeno je kao pod toč.</w:t>
      </w:r>
      <w:r w:rsidR="0044178B">
        <w:t>III.</w:t>
      </w:r>
    </w:p>
    <w:p w:rsidRDefault="0044178B" w:rsidP="001762B4" w:rsidR="0044178B">
      <w:pPr>
        <w:tabs>
          <w:tab w:pos="0" w:val="left"/>
        </w:tabs>
        <w:jc w:val="both"/>
      </w:pPr>
    </w:p>
    <w:p w:rsidRDefault="00EC72DB" w:rsidP="00C349DA" w:rsidR="001762B4" w:rsidRPr="001D5467">
      <w:pPr>
        <w:tabs>
          <w:tab w:pos="0" w:val="left"/>
        </w:tabs>
        <w:jc w:val="both"/>
      </w:pPr>
      <w:r>
        <w:tab/>
      </w:r>
      <w:r w:rsidR="0044178B">
        <w:t>S</w:t>
      </w:r>
      <w:r>
        <w:t xml:space="preserve">tečajni </w:t>
      </w:r>
      <w:r w:rsidR="005E2E0A">
        <w:t>upravitelj</w:t>
      </w:r>
      <w:r w:rsidR="00D12BA3" w:rsidRPr="00D12BA3">
        <w:t xml:space="preserve"> </w:t>
      </w:r>
      <w:r w:rsidR="0099739D" w:rsidRPr="0099739D">
        <w:t xml:space="preserve">Miron Markičević, OIB: 52797062273, Zagreb, Ribnjak 3A </w:t>
      </w:r>
      <w:r w:rsidR="0044178B">
        <w:t xml:space="preserve">je </w:t>
      </w:r>
      <w:r>
        <w:t>imenova</w:t>
      </w:r>
      <w:r w:rsidR="0044178B">
        <w:t xml:space="preserve">n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toč.IV)</w:t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I.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I. i </w:t>
      </w:r>
      <w:r w:rsidR="00C349DA">
        <w:t>IX</w:t>
      </w:r>
      <w:r w:rsidRPr="001D5467">
        <w:t>. utemeljene su na odredbi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</w:pPr>
    </w:p>
    <w:p w:rsidRDefault="00615013" w:rsidP="00BE1447" w:rsidR="00615013" w:rsidRPr="00351FD7">
      <w:pPr>
        <w:ind w:firstLine="720"/>
        <w:jc w:val="center"/>
        <w:rPr>
          <w:bCs/>
        </w:rPr>
      </w:pPr>
      <w:r w:rsidRPr="00351FD7">
        <w:rPr>
          <w:bCs/>
        </w:rPr>
        <w:t xml:space="preserve">Zagreb,  </w:t>
      </w:r>
      <w:r w:rsidR="00FC748A">
        <w:rPr>
          <w:bCs/>
        </w:rPr>
        <w:t>22</w:t>
      </w:r>
      <w:r w:rsidR="0099739D">
        <w:rPr>
          <w:bCs/>
        </w:rPr>
        <w:t xml:space="preserve">. studenog </w:t>
      </w:r>
      <w:r w:rsidRPr="00351FD7">
        <w:rPr>
          <w:bCs/>
        </w:rPr>
        <w:t>201</w:t>
      </w:r>
      <w:r w:rsidR="00B87C90">
        <w:rPr>
          <w:bCs/>
        </w:rPr>
        <w:t>7</w:t>
      </w:r>
      <w:r w:rsidRPr="00351FD7">
        <w:rPr>
          <w:bCs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F979E1" w:rsidR="00615013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99739D" w:rsidP="00F979E1" w:rsidR="0099739D" w:rsidRPr="00351FD7">
      <w:pPr>
        <w:overflowPunct w:val="false"/>
        <w:autoSpaceDE w:val="false"/>
        <w:autoSpaceDN w:val="false"/>
        <w:ind w:firstLine="720" w:left="5040"/>
        <w:jc w:val="right"/>
      </w:pP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2C57FD">
        <w:t xml:space="preserve">, v.r. </w:t>
      </w: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2C57FD" w:rsidP="004F5146" w:rsidR="002C57FD">
      <w:pPr>
        <w:jc w:val="right"/>
      </w:pPr>
      <w:r>
        <w:t>za točnost otpravka-ovlašteni službenik</w:t>
      </w:r>
    </w:p>
    <w:p w:rsidRDefault="002C57FD" w:rsidP="004F5146" w:rsidR="002C57FD">
      <w:pPr>
        <w:jc w:val="right"/>
      </w:pPr>
      <w:r>
        <w:t xml:space="preserve">Mirjana Gašparić </w:t>
      </w:r>
    </w:p>
    <w:p w:rsidRDefault="00DC24BA" w:rsidP="008734F5" w:rsidR="00DC24BA">
      <w:pPr>
        <w:overflowPunct w:val="false"/>
        <w:autoSpaceDE w:val="false"/>
        <w:autoSpaceDN w:val="false"/>
        <w:jc w:val="both"/>
      </w:pPr>
    </w:p>
    <w:p w:rsidRDefault="007D14D1" w:rsidP="008734F5" w:rsidR="007D14D1" w:rsidRPr="00351FD7">
      <w:pPr>
        <w:overflowPunct w:val="false"/>
        <w:autoSpaceDE w:val="false"/>
        <w:autoSpaceDN w:val="false"/>
        <w:jc w:val="both"/>
      </w:pPr>
    </w:p>
    <w:sectPr w:rsidSect="00AC637E" w:rsidR="007D14D1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4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</w:t>
    </w:r>
    <w:r w:rsidR="00044C83">
      <w:rPr>
        <w:bCs/>
      </w:rPr>
      <w:t xml:space="preserve"> </w:t>
    </w:r>
    <w:r w:rsidR="007422F4">
      <w:rPr>
        <w:bCs/>
      </w:rPr>
      <w:t>St-</w:t>
    </w:r>
    <w:r w:rsidR="00304124">
      <w:rPr>
        <w:bCs/>
      </w:rPr>
      <w:t>2918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304124">
      <w:rPr>
        <w:bCs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5E78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0697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25E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E747F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57FD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124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3822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1B83"/>
    <w:rsid w:val="00463ECB"/>
    <w:rsid w:val="004645D6"/>
    <w:rsid w:val="004649CB"/>
    <w:rsid w:val="00465D3D"/>
    <w:rsid w:val="004678CE"/>
    <w:rsid w:val="004678E6"/>
    <w:rsid w:val="00467D50"/>
    <w:rsid w:val="00470A05"/>
    <w:rsid w:val="00470DE8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3FB7"/>
    <w:rsid w:val="004F47E7"/>
    <w:rsid w:val="004F5048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14CE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0CF7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279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7BD5"/>
    <w:rsid w:val="008600BD"/>
    <w:rsid w:val="00861237"/>
    <w:rsid w:val="00862E23"/>
    <w:rsid w:val="00863687"/>
    <w:rsid w:val="00863A95"/>
    <w:rsid w:val="008657E4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54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0F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6B7"/>
    <w:rsid w:val="00CE7E9C"/>
    <w:rsid w:val="00CF04EE"/>
    <w:rsid w:val="00CF2AA1"/>
    <w:rsid w:val="00CF5E95"/>
    <w:rsid w:val="00CF63B6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B7D80"/>
    <w:rsid w:val="00DC0383"/>
    <w:rsid w:val="00DC0BF9"/>
    <w:rsid w:val="00DC24BA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C748A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St-2918/2015-12</izvorni_sadrzaj>
    <derivirana_varijabla naziv="DomainObject.Oznaka_1">St-2918/2015-12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2918</izvorni_sadrzaj>
    <derivirana_varijabla naziv="DomainObject.Predmet.Broj_1">2918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St-2918/2015</izvorni_sadrzaj>
    <derivirana_varijabla naziv="DomainObject.Predmet.OznakaBroj_1">St-2918/2015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 PLAN d.o.o. zastupanog po punomoćniku Sanja Trbojević; Mirela Popek Gojkovič</izvorni_sadrzaj>
    <derivirana_varijabla naziv="DomainObject.Predmet.ProtustrankaFormated_1">  M.S. PLAN d.o.o. zastupanog po punomoćniku Sanja Trbojević; Mirela Popek Gojkovič</derivirana_varijabla>
  </DomainObject.Predmet.ProtustrankaFormated>
  <DomainObject.Predmet.ProtustrankaFormatedOIB>
    <izvorni_sadrzaj>  M.S. PLAN d.o.o., OIB 49258112234 zastupanog po punomoćniku Sanja Trbojević; Mirela Popek Gojkovič</izvorni_sadrzaj>
    <derivirana_varijabla naziv="DomainObject.Predmet.ProtustrankaFormatedOIB_1">  M.S. PLAN d.o.o., OIB 49258112234 zastupanog po punomoćniku Sanja Trbojević; Mirela Popek Gojkovič</derivirana_varijabla>
  </DomainObject.Predmet.ProtustrankaFormatedOIB>
  <DomainObject.Predmet.ProtustrankaFormatedWithAdress>
    <izvorni_sadrzaj> M.S. PLAN d.o.o., Novi Goljak 20, 10000 Zagreb zastupanog po punomoćniku Sanja Trbojević; Mirela Popek Gojkovič</izvorni_sadrzaj>
    <derivirana_varijabla naziv="DomainObject.Predmet.ProtustrankaFormatedWithAdress_1"> M.S. PLAN d.o.o., Novi Goljak 20, 10000 Zagreb zastupanog po punomoćniku Sanja Trbojević; Mirela Popek Gojkovič</derivirana_varijabla>
  </DomainObject.Predmet.ProtustrankaFormatedWithAdress>
  <DomainObject.Predmet.ProtustrankaFormatedWithAdressOIB>
    <izvorni_sadrzaj> M.S. PLAN d.o.o., OIB 49258112234, Novi Goljak 20, 10000 Zagreb zastupanog po punomoćniku Sanja Trbojević; Mirela Popek Gojkovič</izvorni_sadrzaj>
    <derivirana_varijabla naziv="DomainObject.Predmet.ProtustrankaFormatedWithAdressOIB_1"> M.S. PLAN d.o.o., OIB 49258112234, Novi Goljak 20, 10000 Zagreb zastupanog po punomoćniku Sanja Trbojević; Mirela Popek Gojkovič</derivirana_varijabla>
  </DomainObject.Predmet.ProtustrankaFormatedWithAdressOIB>
  <DomainObject.Predmet.ProtustrankaWithAdress>
    <izvorni_sadrzaj>M.S. PLAN d.o.o. Novi Goljak 20, 10000 Zagreb</izvorni_sadrzaj>
    <derivirana_varijabla naziv="DomainObject.Predmet.ProtustrankaWithAdress_1">M.S. PLAN d.o.o. Novi Goljak 20, 10000 Zagreb</derivirana_varijabla>
  </DomainObject.Predmet.ProtustrankaWithAdress>
  <DomainObject.Predmet.ProtustrankaWithAdressOIB>
    <izvorni_sadrzaj>M.S. PLAN d.o.o., OIB 49258112234, Novi Goljak 20, 10000 Zagreb</izvorni_sadrzaj>
    <derivirana_varijabla naziv="DomainObject.Predmet.ProtustrankaWithAdressOIB_1">M.S. PLAN d.o.o., OIB 49258112234, Novi Goljak 20, 10000 Zagreb</derivirana_varijabla>
  </DomainObject.Predmet.ProtustrankaWithAdressOIB>
  <DomainObject.Predmet.ProtustrankaNazivFormated>
    <izvorni_sadrzaj>M.S. PLAN d.o.o.</izvorni_sadrzaj>
    <derivirana_varijabla naziv="DomainObject.Predmet.ProtustrankaNazivFormated_1">M.S. PLAN d.o.o.</derivirana_varijabla>
  </DomainObject.Predmet.ProtustrankaNazivFormated>
  <DomainObject.Predmet.ProtustrankaNazivFormatedOIB>
    <izvorni_sadrzaj>M.S. PLAN d.o.o., OIB 49258112234</izvorni_sadrzaj>
    <derivirana_varijabla naziv="DomainObject.Predmet.ProtustrankaNazivFormatedOIB_1">M.S. PLAN d.o.o., OIB 49258112234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 PLAN d.o.o. zastupanog po punomoćniku Sanja Trbojević; Mirela Popek Gojkovič</item>
    </izvorni_sadrzaj>
    <derivirana_varijabla naziv="DomainObject.Predmet.ProtuStrankaListFormated_1">
      <item>M.S. PLAN d.o.o. zastupanog po punomoćniku Sanja Trbojević; Mirela Popek Gojkovič</item>
    </derivirana_varijabla>
  </DomainObject.Predmet.ProtuStrankaListFormated>
  <DomainObject.Predmet.ProtuStrankaListFormatedOIB>
    <izvorni_sadrzaj>
      <item>M.S. PLAN d.o.o., OIB 49258112234 zastupanog po punomoćniku Sanja Trbojević; Mirela Popek Gojkovič</item>
    </izvorni_sadrzaj>
    <derivirana_varijabla naziv="DomainObject.Predmet.ProtuStrankaListFormatedOIB_1">
      <item>M.S. PLAN d.o.o., OIB 49258112234 zastupanog po punomoćniku Sanja Trbojević; Mirela Popek Gojkovič</item>
    </derivirana_varijabla>
  </DomainObject.Predmet.ProtuStrankaListFormatedOIB>
  <DomainObject.Predmet.ProtuStrankaListFormatedWithAdress>
    <izvorni_sadrzaj>
      <item>M.S. PLAN d.o.o., Novi Goljak 20, 10000 Zagreb zastupanog po punomoćniku Sanja Trbojević; Mirela Popek Gojkovič</item>
    </izvorni_sadrzaj>
    <derivirana_varijabla naziv="DomainObject.Predmet.ProtuStrankaListFormatedWithAdress_1">
      <item>M.S. PLAN d.o.o., Novi Goljak 20, 10000 Zagreb zastupanog po punomoćniku Sanja Trbojević; Mirela Popek Gojkovič</item>
    </derivirana_varijabla>
  </DomainObject.Predmet.ProtuStrankaListFormatedWithAdress>
  <DomainObject.Predmet.ProtuStrankaListFormatedWithAdressOIB>
    <izvorni_sadrzaj>
      <item>M.S. PLAN d.o.o., OIB 49258112234, Novi Goljak 20, 10000 Zagreb zastupanog po punomoćniku Sanja Trbojević; Mirela Popek Gojkovič</item>
    </izvorni_sadrzaj>
    <derivirana_varijabla naziv="DomainObject.Predmet.ProtuStrankaListFormatedWithAdressOIB_1">
      <item>M.S. PLAN d.o.o., OIB 49258112234, Novi Goljak 20, 10000 Zagreb zastupanog po punomoćniku Sanja Trbojević; Mirela Popek Gojkovič</item>
    </derivirana_varijabla>
  </DomainObject.Predmet.ProtuStrankaListFormatedWithAdressOIB>
  <DomainObject.Predmet.ProtuStrankaListNazivFormated>
    <izvorni_sadrzaj>
      <item>M.S. PLAN d.o.o.</item>
    </izvorni_sadrzaj>
    <derivirana_varijabla naziv="DomainObject.Predmet.ProtuStrankaListNazivFormated_1">
      <item>M.S. PLAN d.o.o.</item>
    </derivirana_varijabla>
  </DomainObject.Predmet.ProtuStrankaListNazivFormated>
  <DomainObject.Predmet.ProtuStrankaListNazivFormatedOIB>
    <izvorni_sadrzaj>
      <item>M.S. PLAN d.o.o., OIB 49258112234</item>
    </izvorni_sadrzaj>
    <derivirana_varijabla naziv="DomainObject.Predmet.ProtuStrankaListNazivFormatedOIB_1">
      <item>M.S. PLAN d.o.o., OIB 49258112234</item>
    </derivirana_varijabla>
  </DomainObject.Predmet.ProtuStrankaListNazivFormatedOIB>
  <DomainObject.Predmet.OstaliListFormated>
    <izvorni_sadrzaj>
      <item>Sanja Trbojević punomoćnik sudionika u postupku M.S. PLAN d.o.o.</item>
      <item>Mirela Popek Gojkovič punomoćnik sudionika u postupku M.S. PLAN d.o.o.</item>
    </izvorni_sadrzaj>
    <derivirana_varijabla naziv="DomainObject.Predmet.OstaliListFormated_1">
      <item>Sanja Trbojević punomoćnik sudionika u postupku M.S. PLAN d.o.o.</item>
      <item>Mirela Popek Gojkovič punomoćnik sudionika u postupku M.S. PLAN d.o.o.</item>
    </derivirana_varijabla>
  </DomainObject.Predmet.OstaliListFormated>
  <DomainObject.Predmet.OstaliListFormatedOIB>
    <izvorni_sadrzaj>
      <item>Sanja Trbojević, OIB 43039645589 punomoćnik sudionika u postupku M.S. PLAN d.o.o.</item>
      <item>Mirela Popek Gojkovič, OIB 69644853346 punomoćnik sudionika u postupku M.S. PLAN d.o.o.</item>
    </izvorni_sadrzaj>
    <derivirana_varijabla naziv="DomainObject.Predmet.OstaliListFormatedOIB_1">
      <item>Sanja Trbojević, OIB 43039645589 punomoćnik sudionika u postupku M.S. PLAN d.o.o.</item>
      <item>Mirela Popek Gojkovič, OIB 69644853346 punomoćnik sudionika u postupku M.S. PLAN d.o.o.</item>
    </derivirana_varijabla>
  </DomainObject.Predmet.OstaliListFormatedOIB>
  <DomainObject.Predmet.OstaliListFormatedWithAdress>
    <izvorni_sadrzaj>
      <item>Sanja Trbojević, Prevoj 89, 10000 Zagreb punomoćnik sudionika u postupku M.S. PLAN d.o.o.</item>
      <item>Mirela Popek Gojkovič, 4. Cvjetno Naselje 20, 10000 Zagreb punomoćnik sudionika u postupku M.S. PLAN d.o.o.</item>
    </izvorni_sadrzaj>
    <derivirana_varijabla naziv="DomainObject.Predmet.OstaliListFormatedWithAdress_1">
      <item>Sanja Trbojević, Prevoj 89, 10000 Zagreb punomoćnik sudionika u postupku M.S. PLAN d.o.o.</item>
      <item>Mirela Popek Gojkovič, 4. Cvjetno Naselje 20, 10000 Zagreb punomoćnik sudionika u postupku M.S. PLAN d.o.o.</item>
    </derivirana_varijabla>
  </DomainObject.Predmet.OstaliListFormatedWithAdress>
  <DomainObject.Predmet.OstaliListFormatedWithAdressOIB>
    <izvorni_sadrzaj>
      <item>Sanja Trbojević, OIB 43039645589, Prevoj 89, 10000 Zagreb punomoćnik sudionika u postupku M.S. PLAN d.o.o.</item>
      <item>Mirela Popek Gojkovič, OIB 69644853346, 4. Cvjetno Naselje 20, 10000 Zagreb punomoćnik sudionika u postupku M.S. PLAN d.o.o.</item>
    </izvorni_sadrzaj>
    <derivirana_varijabla naziv="DomainObject.Predmet.OstaliListFormatedWithAdressOIB_1">
      <item>Sanja Trbojević, OIB 43039645589, Prevoj 89, 10000 Zagreb punomoćnik sudionika u postupku M.S. PLAN d.o.o.</item>
      <item>Mirela Popek Gojkovič, OIB 69644853346, 4. Cvjetno Naselje 20, 10000 Zagreb punomoćnik sudionika u postupku M.S. PLAN d.o.o.</item>
    </derivirana_varijabla>
  </DomainObject.Predmet.OstaliListFormatedWithAdressOIB>
  <DomainObject.Predmet.OstaliListNazivFormated>
    <izvorni_sadrzaj>
      <item>Sanja Trbojević</item>
      <item>Mirela Popek Gojkovič</item>
    </izvorni_sadrzaj>
    <derivirana_varijabla naziv="DomainObject.Predmet.OstaliListNazivFormated_1">
      <item>Sanja Trbojević</item>
      <item>Mirela Popek Gojkovič</item>
    </derivirana_varijabla>
  </DomainObject.Predmet.OstaliListNazivFormated>
  <DomainObject.Predmet.OstaliListNazivFormatedOIB>
    <izvorni_sadrzaj>
      <item>Sanja Trbojević, OIB 43039645589</item>
      <item>Mirela Popek Gojkovič, OIB 69644853346</item>
    </izvorni_sadrzaj>
    <derivirana_varijabla naziv="DomainObject.Predmet.OstaliListNazivFormatedOIB_1">
      <item>Sanja Trbojević, OIB 43039645589</item>
      <item>Mirela Popek Gojkovič, OIB 69644853346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St-2918/2015-12</izvorni_sadrzaj>
    <derivirana_varijabla naziv="DomainObject.PoslovniBrojDokumenta_1">St-2918/2015-12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 PLAN d.o.o.</izvorni_sadrzaj>
    <derivirana_varijabla naziv="DomainObject.Predmet.ProtustrankaIDrugi_1">M.S.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M.S. PLAN d.o.o., OIB 49258112234, Novi Goljak 20, 10000 Zagreb</izvorni_sadrzaj>
    <derivirana_varijabla naziv="DomainObject.Predmet.ProtustrankaIDrugiAdressOIB_1">M.S. PLAN d.o.o., OIB 49258112234,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2. travnja 2016.</izvorni_sadrzaj>
    <derivirana_varijabla naziv="DomainObject.Predmet.OdlukaRjesenje.DatumPravomocnosti_1">2. travnja 2016.</derivirana_varijabla>
  </DomainObject.Predmet.OdlukaRjesenje.DatumPravomocnosti>
  <DomainObject.Predmet.OdlukaRjesenje.Oznaka>
    <izvorni_sadrzaj>St-2918/2015-5</izvorni_sadrzaj>
    <derivirana_varijabla naziv="DomainObject.Predmet.OdlukaRjesenje.Oznaka_1">St-2918/2015-5</derivirana_varijabla>
  </DomainObject.Predmet.OdlukaRjesenje.Oznaka>
  <DomainObject.Predmet.SudioniciListNaziv>
    <izvorni_sadrzaj>
      <item>FINA Regionalni centar Zagreb</item>
      <item>M.S. PLAN d.o.o.</item>
      <item>Sanja Trbojević</item>
      <item>Mirela Popek Gojkovič</item>
    </izvorni_sadrzaj>
    <derivirana_varijabla naziv="DomainObject.Predmet.SudioniciListNaziv_1">
      <item>FINA Regionalni centar Zagreb</item>
      <item>M.S. PLAN d.o.o.</item>
      <item>Sanja Trbojević</item>
      <item>Mirela Popek Gojkovič</item>
    </derivirana_varijabla>
  </DomainObject.Predmet.SudioniciListNaziv>
  <DomainObject.Predmet.SudioniciListAdressOIB>
    <izvorni_sadrzaj>
      <item>M.S. PLAN d.o.o., OIB 49258112234, Novi Goljak 20,10000 Zagreb</item>
      <item>FINA Regionalni centar Zagreb, OIB 85821130368, Trg svibanjskih žrtava 1995. 1,10000 Zagreb</item>
      <item>Sanja Trbojević, OIB 43039645589, Prevoj 89,10000 Zagreb</item>
      <item>Mirela Popek Gojkovič, OIB 69644853346, 4. Cvjetno Naselje 20,10000 Zagreb</item>
    </izvorni_sadrzaj>
    <derivirana_varijabla naziv="DomainObject.Predmet.SudioniciListAdressOIB_1">
      <item>M.S. PLAN d.o.o., OIB 49258112234, Novi Goljak 20,10000 Zagreb</item>
      <item>FINA Regionalni centar Zagreb, OIB 85821130368, Trg svibanjskih žrtava 1995. 1,10000 Zagreb</item>
      <item>Sanja Trbojević, OIB 43039645589, Prevoj 89,10000 Zagreb</item>
      <item>Mirela Popek Gojkovič, OIB 69644853346, 4. Cvjetno Naselje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49258112234</item>
      <item>, OIB 43039645589</item>
      <item>, OIB 69644853346</item>
    </izvorni_sadrzaj>
    <derivirana_varijabla naziv="DomainObject.Predmet.SudioniciListNazivOIB_1">
      <item>, OIB 85821130368</item>
      <item>, OIB 49258112234</item>
      <item>, OIB 43039645589</item>
      <item>, OIB 69644853346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14FF9-75D5-4363-B6A8-FC3DD05F8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969</properties:Words>
  <properties:Characters>5402</properties:Characters>
  <properties:Lines>126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2017-11-13T09:45:00Z</dcterms:created>
  <dc:creator>galica</dc:creator>
  <cp:lastModifiedBy>Mirjana Gašparić</cp:lastModifiedBy>
  <cp:lastPrinted>2017-11-22T13:24:00Z</cp:lastPrinted>
  <dcterms:modified xmlns:xsi="http://www.w3.org/2001/XMLSchema-instance" xsi:type="dcterms:W3CDTF">2017-11-22T13:26:00Z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St-2918/2015-12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