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c2768" w14:paraId="f4c2768" w:rsidRDefault="00DB35FC" w:rsidP="00910611" w:rsidR="00DB35FC">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B35FC" w:rsidP="00910611" w:rsidR="00DB35FC">
      <w:r>
        <w:rPr>
          <w:rFonts w:eastAsia="MS Mincho"/>
        </w:rPr>
        <w:t>REPUBLIKA HRVATSKA</w:t>
      </w:r>
    </w:p>
    <w:p w:rsidRDefault="00DB35FC" w:rsidP="00910611" w:rsidR="00DB35FC">
      <w:r>
        <w:rPr>
          <w:rFonts w:eastAsia="MS Mincho"/>
        </w:rPr>
        <w:t>TRGOVAČKI SUD U RIJECI</w:t>
      </w:r>
    </w:p>
    <w:p w:rsidRDefault="00DB35FC" w:rsidR="00DB35FC"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3F6B2A" w:rsidRPr="003F6B2A">
        <w:rPr>
          <w:bCs/>
        </w:rPr>
        <w:t>SNAUTIS</w:t>
      </w:r>
      <w:r w:rsidR="003F6B2A" w:rsidRPr="003F6B2A">
        <w:t xml:space="preserve"> društvo s ograničenom odgovornošću za usluge i trgovinu Ravna Gora, Kralja Tomislava 11</w:t>
      </w:r>
      <w:r w:rsidR="00400848" w:rsidRPr="003F6B2A">
        <w:t>,</w:t>
      </w:r>
      <w:r w:rsidR="002050E6" w:rsidRPr="003F6B2A">
        <w:t xml:space="preserve"> OIB: </w:t>
      </w:r>
      <w:r w:rsidR="003F6B2A" w:rsidRPr="003F6B2A">
        <w:t>78628188865</w:t>
      </w:r>
      <w:r w:rsidR="002050E6" w:rsidRPr="003F6B2A">
        <w:t xml:space="preserve">, MBS: </w:t>
      </w:r>
      <w:r w:rsidR="003F6B2A" w:rsidRPr="003F6B2A">
        <w:t>040294671</w:t>
      </w:r>
      <w:r>
        <w:t xml:space="preserve">, dana </w:t>
      </w:r>
      <w:r w:rsidR="00841FAE">
        <w:t>9</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3F6B2A" w:rsidRPr="003F6B2A">
        <w:rPr>
          <w:bCs/>
        </w:rPr>
        <w:t>SNAUTIS</w:t>
      </w:r>
      <w:r w:rsidR="003F6B2A" w:rsidRPr="003F6B2A">
        <w:t xml:space="preserve"> društvo s ograničenom odgovornošću za usluge i trgovinu Ravna Gora, Kralja Tomislava 11, OIB: 78628188865, MBS: 040294671</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3F6B2A">
        <w:t xml:space="preserve">Naređuje se osobi ovlaštenoj za zastupanje dužnika </w:t>
      </w:r>
      <w:r w:rsidR="003F6B2A" w:rsidRPr="003F6B2A">
        <w:t xml:space="preserve">Slavko Somborac, OIB: 88603584314, Ravna Gora, Kralja Tomislava 11 </w:t>
      </w:r>
      <w:r w:rsidR="00E01380" w:rsidRPr="003F6B2A">
        <w:t xml:space="preserve"> </w:t>
      </w:r>
      <w:r w:rsidRPr="003F6B2A">
        <w:t xml:space="preserve">u roku od osam dana preda sudu pisano </w:t>
      </w:r>
      <w:r w:rsidRPr="00E01380">
        <w:t xml:space="preserve">izviješće o financijsko – </w:t>
      </w:r>
      <w:r w:rsidRPr="00141C75">
        <w:t xml:space="preserve">gospodarskom </w:t>
      </w:r>
      <w:r w:rsidRPr="00217BFA">
        <w:t xml:space="preserve">stanju dužnika u kojem će biti naznačeni podaci o imovini dužnika </w:t>
      </w:r>
      <w:r w:rsidRPr="00BD21C0">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841FAE" w:rsidP="00B524C7" w:rsidR="00B524C7">
      <w:pPr>
        <w:jc w:val="center"/>
        <w:rPr>
          <w:bCs/>
        </w:rPr>
      </w:pPr>
      <w:r>
        <w:rPr>
          <w:bCs/>
        </w:rPr>
        <w:t>16. veljače</w:t>
      </w:r>
      <w:r w:rsidR="00B524C7">
        <w:rPr>
          <w:bCs/>
        </w:rPr>
        <w:t xml:space="preserve"> 2017. godine u </w:t>
      </w:r>
      <w:r w:rsidR="003F6B2A">
        <w:rPr>
          <w:bCs/>
        </w:rPr>
        <w:t>10</w:t>
      </w:r>
      <w:r w:rsidR="00B524C7">
        <w:rPr>
          <w:bCs/>
        </w:rPr>
        <w:t>:</w:t>
      </w:r>
      <w:r w:rsidR="00E01380">
        <w:rPr>
          <w:bCs/>
        </w:rPr>
        <w:t>3</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841FAE">
        <w:t>14</w:t>
      </w:r>
      <w:r w:rsidR="003F2858">
        <w:t>. travnja</w:t>
      </w:r>
      <w:r w:rsidR="00A3399A">
        <w:t xml:space="preserve"> 2016</w:t>
      </w:r>
      <w:r>
        <w:t xml:space="preserve">. godine podnijela ovome sudu prijedlog za otvaranje stečajnog postupka nad dužnikom </w:t>
      </w:r>
      <w:r w:rsidR="003F6B2A" w:rsidRPr="003F6B2A">
        <w:rPr>
          <w:bCs/>
        </w:rPr>
        <w:t>SNAUTIS</w:t>
      </w:r>
      <w:r w:rsidR="003F6B2A" w:rsidRPr="003F6B2A">
        <w:t xml:space="preserve"> društvo s ograničenom odgovornošću za usluge i trgovinu Ravna Gora, Kralja Tomislava 11, OIB: 78628188865, MBS: 040294671</w:t>
      </w:r>
      <w:r w:rsidR="003F6B2A">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841FAE">
        <w:t>1. rujna 2015</w:t>
      </w:r>
      <w:r>
        <w:t xml:space="preserve">. godine u Očevidniku redoslijeda osnova za plaćanje ima evidentirane neizvršene osnove za plaćanje u neprekinutom razdoblju od </w:t>
      </w:r>
      <w:r w:rsidR="003F6B2A">
        <w:t>344</w:t>
      </w:r>
      <w:r>
        <w:t xml:space="preserve"> dana u ukupnom iznosu od </w:t>
      </w:r>
      <w:r w:rsidR="003F6B2A">
        <w:t>28.139,87</w:t>
      </w:r>
      <w:r>
        <w:t xml:space="preserve"> kn u koji iznos je uračunata i kamata i naknada Financijske agencije za provedbe ovrhe, te da dužnik ima jednog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841FAE">
        <w:t>9</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lastRenderedPageBreak/>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3F6B2A">
        <w:t>Erste &amp; Steiermaerkische bank d.d.</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3F6B2A">
        <w:t>9</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50A5" w:rsidP="00B524C7" w:rsidR="000250A5">
      <w:r>
        <w:separator/>
      </w:r>
    </w:p>
  </w:endnote>
  <w:endnote w:id="0" w:type="continuationSeparator">
    <w:p w:rsidRDefault="000250A5" w:rsidP="00B524C7" w:rsidR="000250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DB35FC">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50A5" w:rsidP="00B524C7" w:rsidR="000250A5">
      <w:r>
        <w:separator/>
      </w:r>
    </w:p>
  </w:footnote>
  <w:footnote w:id="0" w:type="continuationSeparator">
    <w:p w:rsidRDefault="000250A5" w:rsidP="00B524C7" w:rsidR="000250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841FAE">
      <w:t>9</w:t>
    </w:r>
    <w:r w:rsidR="009222FE">
      <w:t>28</w:t>
    </w:r>
    <w:r w:rsidR="002050E6">
      <w:t>/201</w:t>
    </w:r>
    <w:r w:rsidR="00A3399A">
      <w:t>6</w:t>
    </w:r>
    <w:r w:rsidR="009222FE">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16C48"/>
    <w:rsid w:val="000250A5"/>
    <w:rsid w:val="00084C43"/>
    <w:rsid w:val="000A3EA7"/>
    <w:rsid w:val="001333B0"/>
    <w:rsid w:val="00141C75"/>
    <w:rsid w:val="00203F2E"/>
    <w:rsid w:val="002050E6"/>
    <w:rsid w:val="00217BFA"/>
    <w:rsid w:val="00267BBB"/>
    <w:rsid w:val="003422F5"/>
    <w:rsid w:val="003541B1"/>
    <w:rsid w:val="003F2858"/>
    <w:rsid w:val="003F3AC0"/>
    <w:rsid w:val="003F6B2A"/>
    <w:rsid w:val="00400848"/>
    <w:rsid w:val="004F6C16"/>
    <w:rsid w:val="00520689"/>
    <w:rsid w:val="00611C30"/>
    <w:rsid w:val="00654899"/>
    <w:rsid w:val="006A00C6"/>
    <w:rsid w:val="007435A5"/>
    <w:rsid w:val="0076139A"/>
    <w:rsid w:val="007B6D04"/>
    <w:rsid w:val="007C24B0"/>
    <w:rsid w:val="007E6268"/>
    <w:rsid w:val="00833EB9"/>
    <w:rsid w:val="00836506"/>
    <w:rsid w:val="00841FAE"/>
    <w:rsid w:val="009222FE"/>
    <w:rsid w:val="00942A0F"/>
    <w:rsid w:val="00A3399A"/>
    <w:rsid w:val="00A45478"/>
    <w:rsid w:val="00AA43BC"/>
    <w:rsid w:val="00AF0A5D"/>
    <w:rsid w:val="00B3066E"/>
    <w:rsid w:val="00B4447B"/>
    <w:rsid w:val="00B524C7"/>
    <w:rsid w:val="00B63D35"/>
    <w:rsid w:val="00B93FF3"/>
    <w:rsid w:val="00BA3EB5"/>
    <w:rsid w:val="00BD21C0"/>
    <w:rsid w:val="00C17835"/>
    <w:rsid w:val="00C4595F"/>
    <w:rsid w:val="00D24CB9"/>
    <w:rsid w:val="00D31B6C"/>
    <w:rsid w:val="00D67E91"/>
    <w:rsid w:val="00DB35FC"/>
    <w:rsid w:val="00DD4AE4"/>
    <w:rsid w:val="00E01380"/>
    <w:rsid w:val="00E518D1"/>
    <w:rsid w:val="00ED0D53"/>
    <w:rsid w:val="00ED19EF"/>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B35FC"/>
    <w:rPr>
      <w:color w:val="808080"/>
      <w:bdr w:space="0" w:sz="0" w:color="auto" w:val="none"/>
      <w:shd w:fill="auto" w:color="auto" w:val="clear"/>
    </w:rPr>
  </w:style>
  <w:style w:customStyle="true" w:styleId="eSPISCCParagraphDefaultFont" w:type="character">
    <w:name w:val="eSPIS_CC_Paragraph Default Font"/>
    <w:basedOn w:val="Zadanifontodlomka"/>
    <w:rsid w:val="00DB35FC"/>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35FC"/>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DB35FC"/>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35FC"/>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B35FC"/>
    <w:rPr>
      <w:color w:val="808080"/>
      <w:bdr w:color="auto" w:space="0" w:sz="0" w:val="none"/>
      <w:shd w:color="auto" w:fill="auto" w:val="clear"/>
    </w:rPr>
  </w:style>
  <w:style w:customStyle="1" w:styleId="eSPISCCParagraphDefaultFont" w:type="character">
    <w:name w:val="eSPIS_CC_Paragraph Default Font"/>
    <w:basedOn w:val="Zadanifontodlomka"/>
    <w:rsid w:val="00DB35FC"/>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DB35FC"/>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DB35FC"/>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35FC"/>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2016.</izvorni_sadrzaj>
    <derivirana_varijabla naziv="DomainObject.DatumDonosenjaOdluke_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928</izvorni_sadrzaj>
    <derivirana_varijabla naziv="DomainObject.Predmet.Broj_1">928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St-928/2016</izvorni_sadrzaj>
    <derivirana_varijabla naziv="DomainObject.Predmet.OznakaBroj_1">St-928/2016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SNAUTIS d.o.o.</izvorni_sadrzaj>
    <derivirana_varijabla naziv="DomainObject.Predmet.ProtustrankaFormated_1">  SNAUTIS d.o.o.</derivirana_varijabla>
  </DomainObject.Predmet.ProtustrankaFormated>
  <DomainObject.Predmet.ProtustrankaFormatedOIB>
    <izvorni_sadrzaj>  SNAUTIS d.o.o., OIB 78628188865</izvorni_sadrzaj>
    <derivirana_varijabla naziv="DomainObject.Predmet.ProtustrankaFormatedOIB_1">  SNAUTIS d.o.o., OIB 78628188865</derivirana_varijabla>
  </DomainObject.Predmet.ProtustrankaFormatedOIB>
  <DomainObject.Predmet.ProtustrankaFormatedWithAdress>
    <izvorni_sadrzaj> SNAUTIS d.o.o., Kralja Tomislava 11, 51314 Ravna Gora</izvorni_sadrzaj>
    <derivirana_varijabla naziv="DomainObject.Predmet.ProtustrankaFormatedWithAdress_1"> SNAUTIS d.o.o., Kralja Tomislava 11, 51314 Ravna Gora</derivirana_varijabla>
  </DomainObject.Predmet.ProtustrankaFormatedWithAdress>
  <DomainObject.Predmet.ProtustrankaFormatedWithAdressOIB>
    <izvorni_sadrzaj> SNAUTIS d.o.o., OIB 78628188865, Kralja Tomislava 11, 51314 Ravna Gora</izvorni_sadrzaj>
    <derivirana_varijabla naziv="DomainObject.Predmet.ProtustrankaFormatedWithAdressOIB_1"> SNAUTIS d.o.o., OIB 78628188865, Kralja Tomislava 11, 51314 Ravna Gora</derivirana_varijabla>
  </DomainObject.Predmet.ProtustrankaFormatedWithAdressOIB>
  <DomainObject.Predmet.ProtustrankaWithAdress>
    <izvorni_sadrzaj>SNAUTIS d.o.o. Kralja Tomislava 11, 51314 Ravna Gora</izvorni_sadrzaj>
    <derivirana_varijabla naziv="DomainObject.Predmet.ProtustrankaWithAdress_1">SNAUTIS d.o.o. Kralja Tomislava 11, 51314 Ravna Gora</derivirana_varijabla>
  </DomainObject.Predmet.ProtustrankaWithAdress>
  <DomainObject.Predmet.ProtustrankaWithAdressOIB>
    <izvorni_sadrzaj>SNAUTIS d.o.o., OIB 78628188865, Kralja Tomislava 11, 51314 Ravna Gora</izvorni_sadrzaj>
    <derivirana_varijabla naziv="DomainObject.Predmet.ProtustrankaWithAdressOIB_1">SNAUTIS d.o.o., OIB 78628188865, Kralja Tomislava 11, 51314 Ravna Gora</derivirana_varijabla>
  </DomainObject.Predmet.ProtustrankaWithAdressOIB>
  <DomainObject.Predmet.ProtustrankaNazivFormated>
    <izvorni_sadrzaj>SNAUTIS d.o.o.</izvorni_sadrzaj>
    <derivirana_varijabla naziv="DomainObject.Predmet.ProtustrankaNazivFormated_1">SNAUTIS d.o.o.</derivirana_varijabla>
  </DomainObject.Predmet.ProtustrankaNazivFormated>
  <DomainObject.Predmet.ProtustrankaNazivFormatedOIB>
    <izvorni_sadrzaj>SNAUTIS d.o.o., OIB 78628188865</izvorni_sadrzaj>
    <derivirana_varijabla naziv="DomainObject.Predmet.ProtustrankaNazivFormatedOIB_1">SNAUTIS d.o.o., OIB 78628188865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SNAUTIS d.o.o.</item>
    </izvorni_sadrzaj>
    <derivirana_varijabla naziv="DomainObject.Predmet.ProtuStrankaListFormated_1">
      <item>SNAUTIS d.o.o.</item>
    </derivirana_varijabla>
  </DomainObject.Predmet.ProtuStrankaListFormated>
  <DomainObject.Predmet.ProtuStrankaListFormatedOIB>
    <izvorni_sadrzaj>
      <item>SNAUTIS d.o.o., OIB 78628188865</item>
    </izvorni_sadrzaj>
    <derivirana_varijabla naziv="DomainObject.Predmet.ProtuStrankaListFormatedOIB_1">
      <item>SNAUTIS d.o.o., OIB 78628188865</item>
    </derivirana_varijabla>
  </DomainObject.Predmet.ProtuStrankaListFormatedOIB>
  <DomainObject.Predmet.ProtuStrankaListFormatedWithAdress>
    <izvorni_sadrzaj>
      <item>SNAUTIS d.o.o., Kralja Tomislava 11, 51314 Ravna Gora</item>
    </izvorni_sadrzaj>
    <derivirana_varijabla naziv="DomainObject.Predmet.ProtuStrankaListFormatedWithAdress_1">
      <item>SNAUTIS d.o.o., Kralja Tomislava 11, 51314 Ravna Gora</item>
    </derivirana_varijabla>
  </DomainObject.Predmet.ProtuStrankaListFormatedWithAdress>
  <DomainObject.Predmet.ProtuStrankaListFormatedWithAdressOIB>
    <izvorni_sadrzaj>
      <item>SNAUTIS d.o.o., OIB 78628188865, Kralja Tomislava 11, 51314 Ravna Gora</item>
    </izvorni_sadrzaj>
    <derivirana_varijabla naziv="DomainObject.Predmet.ProtuStrankaListFormatedWithAdressOIB_1">
      <item>SNAUTIS d.o.o., OIB 78628188865, Kralja Tomislava 11, 51314 Ravna Gora</item>
    </derivirana_varijabla>
  </DomainObject.Predmet.ProtuStrankaListFormatedWithAdressOIB>
  <DomainObject.Predmet.ProtuStrankaListNazivFormated>
    <izvorni_sadrzaj>
      <item>SNAUTIS d.o.o.</item>
    </izvorni_sadrzaj>
    <derivirana_varijabla naziv="DomainObject.Predmet.ProtuStrankaListNazivFormated_1">
      <item>SNAUTIS d.o.o.</item>
    </derivirana_varijabla>
  </DomainObject.Predmet.ProtuStrankaListNazivFormated>
  <DomainObject.Predmet.ProtuStrankaListNazivFormatedOIB>
    <izvorni_sadrzaj>
      <item>SNAUTIS d.o.o., OIB 78628188865</item>
    </izvorni_sadrzaj>
    <derivirana_varijabla naziv="DomainObject.Predmet.ProtuStrankaListNazivFormatedOIB_1">
      <item>SNAUTIS d.o.o., OIB 78628188865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2016.</izvorni_sadrzaj>
    <derivirana_varijabla naziv="DomainObject.Datum_1">9.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SNAUTIS d.o.o.</izvorni_sadrzaj>
    <derivirana_varijabla naziv="DomainObject.Predmet.ProtustrankaIDrugi_1">SNAUTIS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SNAUTIS d.o.o., OIB 78628188865, Kralja Tomislava 11, 51314 Ravna Gora</izvorni_sadrzaj>
    <derivirana_varijabla naziv="DomainObject.Predmet.ProtustrankaIDrugiAdressOIB_1">SNAUTIS d.o.o., OIB 78628188865, Kralja Tomislava 11, 51314 Ravna Gora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SNAUTIS d.o.o.</item>
    </izvorni_sadrzaj>
    <derivirana_varijabla naziv="DomainObject.Predmet.SudioniciListNaziv_1">
      <item>FINA  Rijeka</item>
      <item>SNAUTIS d.o.o.</item>
    </derivirana_varijabla>
  </DomainObject.Predmet.SudioniciListNaziv>
  <DomainObject.Predmet.SudioniciListAdressOIB>
    <izvorni_sadrzaj>
      <item>FINA  Rijeka, OIB 85821130368, Frana Kurelca 8,51000 Rijeka</item>
      <item>SNAUTIS d.o.o., OIB 78628188865, Kralja Tomislava 11,51314 Ravna Gora</item>
    </izvorni_sadrzaj>
    <derivirana_varijabla naziv="DomainObject.Predmet.SudioniciListAdressOIB_1">
      <item>FINA  Rijeka, OIB 85821130368, Frana Kurelca 8,51000 Rijeka</item>
      <item>SNAUTIS d.o.o., OIB 78628188865, Kralja Tomislava 11,51314 Ravna Gora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78628188865</item>
    </izvorni_sadrzaj>
    <derivirana_varijabla naziv="DomainObject.Predmet.SudioniciListNazivOIB_1">
      <item>, OIB 85821130368</item>
      <item>, OIB 78628188865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772</properties:Words>
  <properties:Characters>4180</properties:Characters>
  <properties:Lines>112</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2016-12-09T08:47:00Z</dcterms:created>
  <dc:creator>Vera Jelenović</dc:creator>
  <cp:lastModifiedBy>Danijela Fumić</cp:lastModifiedBy>
  <cp:lastPrinted>2016-12-09T08:46:00Z</cp:lastPrinted>
  <dcterms:modified xmlns:xsi="http://www.w3.org/2001/XMLSchema-instance" xsi:type="dcterms:W3CDTF">2016-12-09T08:48:00Z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