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f850" w14:paraId="0abf850" w:rsidRDefault="00775FFF" w:rsidP="00775FFF" w:rsidR="00775FF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FFF" w:rsidP="00775FFF" w:rsidR="00775FF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5FFF" w:rsidP="00775FFF" w:rsidR="00775F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5FFF" w:rsidP="00775FFF" w:rsidR="00775F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75FFF" w:rsidP="00775FFF" w:rsidR="00775FF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5FFF" w:rsidP="00775FFF" w:rsidR="00775FF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75FFF" w:rsidP="00775FFF" w:rsidR="00775FFF" w:rsidRPr="005D578C">
      <w:pPr>
        <w:jc w:val="center"/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75FFF" w:rsidP="00775FFF" w:rsidR="00775FFF" w:rsidRPr="005D578C">
      <w:pPr>
        <w:rPr>
          <w:rFonts w:cs="Times New Roman" w:eastAsia="Times New Roman"/>
          <w:szCs w:val="24"/>
        </w:rPr>
      </w:pPr>
    </w:p>
    <w:p w:rsidRDefault="00775FFF" w:rsidP="00775FFF" w:rsidR="00775FF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F13083">
        <w:rPr>
          <w:rFonts w:cs="Times New Roman" w:eastAsia="Times New Roman"/>
          <w:szCs w:val="24"/>
        </w:rPr>
        <w:t>KOVAČIĆ</w:t>
      </w:r>
      <w:r>
        <w:rPr>
          <w:rFonts w:cs="Times New Roman" w:eastAsia="Times New Roman"/>
          <w:szCs w:val="24"/>
        </w:rPr>
        <w:t xml:space="preserve"> d. o. o. </w:t>
      </w:r>
      <w:r w:rsidR="00F13083">
        <w:rPr>
          <w:rFonts w:cs="Times New Roman" w:eastAsia="Times New Roman"/>
          <w:szCs w:val="24"/>
        </w:rPr>
        <w:t>Labinci</w:t>
      </w:r>
      <w:r>
        <w:rPr>
          <w:rFonts w:cs="Times New Roman" w:eastAsia="Times New Roman"/>
          <w:szCs w:val="24"/>
        </w:rPr>
        <w:t xml:space="preserve">, </w:t>
      </w:r>
      <w:r w:rsidR="00F13083">
        <w:rPr>
          <w:rFonts w:cs="Times New Roman" w:eastAsia="Times New Roman"/>
          <w:szCs w:val="24"/>
        </w:rPr>
        <w:t>Labinci 160 A</w:t>
      </w:r>
      <w:r>
        <w:rPr>
          <w:rFonts w:cs="Times New Roman" w:eastAsia="Times New Roman"/>
          <w:szCs w:val="24"/>
        </w:rPr>
        <w:t xml:space="preserve">, OIB </w:t>
      </w:r>
      <w:r w:rsidR="00F13083">
        <w:rPr>
          <w:rFonts w:cs="Times New Roman" w:eastAsia="Times New Roman"/>
          <w:szCs w:val="24"/>
        </w:rPr>
        <w:t>14183010437</w:t>
      </w:r>
      <w:r>
        <w:rPr>
          <w:rFonts w:cs="Times New Roman" w:eastAsia="Times New Roman"/>
          <w:szCs w:val="24"/>
        </w:rPr>
        <w:t xml:space="preserve">, MBS </w:t>
      </w:r>
      <w:r w:rsidR="00F13083">
        <w:rPr>
          <w:rFonts w:cs="Times New Roman" w:eastAsia="Times New Roman"/>
          <w:szCs w:val="24"/>
        </w:rPr>
        <w:t>130033895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A0114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0114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775FFF" w:rsidP="00775FFF" w:rsidR="00775FFF" w:rsidRPr="005D578C">
      <w:pPr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75FFF" w:rsidP="00775FFF" w:rsidR="00775FFF" w:rsidRPr="005D578C">
      <w:pPr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F13083">
        <w:rPr>
          <w:rFonts w:cs="Times New Roman" w:eastAsia="Times New Roman"/>
          <w:szCs w:val="24"/>
        </w:rPr>
        <w:t>KOVAČIĆ d. o. o. Labinci, Labinci 160 A, OIB 14183010437, MBS 130033895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5000E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5000E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75FFF" w:rsidP="00775FFF" w:rsidR="00775FFF" w:rsidRPr="005D578C">
      <w:pPr>
        <w:rPr>
          <w:rFonts w:cs="Times New Roman" w:eastAsia="Times New Roman"/>
          <w:szCs w:val="24"/>
        </w:rPr>
      </w:pPr>
    </w:p>
    <w:p w:rsidRDefault="00775FFF" w:rsidP="00775FFF" w:rsidR="00775FF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F13083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 xml:space="preserve">. </w:t>
      </w:r>
    </w:p>
    <w:p w:rsidRDefault="00775FFF" w:rsidP="00775FFF" w:rsidR="00775FFF">
      <w:pPr>
        <w:ind w:firstLine="708"/>
        <w:rPr>
          <w:rFonts w:cs="Times New Roman" w:eastAsia="Times New Roman"/>
          <w:szCs w:val="20"/>
        </w:rPr>
      </w:pPr>
    </w:p>
    <w:p w:rsidRDefault="00775FFF" w:rsidP="00775FFF" w:rsidR="00775F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F13083">
        <w:rPr>
          <w:rFonts w:cs="Times New Roman" w:eastAsia="Times New Roman"/>
          <w:szCs w:val="24"/>
        </w:rPr>
        <w:t>KOVAČIĆ d. o. o. Labinci, Labinci 160 A, OIB 14183010437, MBS 130033895</w:t>
      </w:r>
      <w:r>
        <w:rPr>
          <w:rFonts w:cs="Times New Roman" w:eastAsia="Times New Roman"/>
          <w:szCs w:val="24"/>
        </w:rPr>
        <w:t>.</w:t>
      </w:r>
    </w:p>
    <w:p w:rsidRDefault="00775FFF" w:rsidP="00775FFF" w:rsidR="00775FFF">
      <w:pPr>
        <w:rPr>
          <w:rFonts w:cs="Times New Roman" w:eastAsia="Times New Roman"/>
          <w:szCs w:val="24"/>
        </w:rPr>
      </w:pPr>
    </w:p>
    <w:p w:rsidRDefault="00775FFF" w:rsidP="00775FFF" w:rsidR="00775F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F13083">
        <w:rPr>
          <w:rFonts w:cs="Times New Roman" w:eastAsia="Times New Roman"/>
          <w:szCs w:val="24"/>
        </w:rPr>
        <w:t>KOVAČIĆ d. o. o. Labinci, Labinci 160 A, OIB 14183010437, MBS 130033895</w:t>
      </w:r>
      <w:r>
        <w:rPr>
          <w:rFonts w:cs="Times New Roman" w:eastAsia="Times New Roman"/>
          <w:szCs w:val="24"/>
        </w:rPr>
        <w:t>.</w:t>
      </w:r>
    </w:p>
    <w:p w:rsidRDefault="00775FFF" w:rsidP="00775FFF" w:rsidR="00775FFF">
      <w:pPr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75FFF" w:rsidP="00775FFF" w:rsidR="00775FFF">
      <w:pPr>
        <w:ind w:firstLine="708"/>
        <w:rPr>
          <w:rFonts w:cs="Times New Roman" w:eastAsia="Times New Roman"/>
          <w:szCs w:val="24"/>
        </w:rPr>
      </w:pPr>
    </w:p>
    <w:p w:rsidRDefault="00775FFF" w:rsidP="00775FFF" w:rsidR="00775F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F13083">
        <w:rPr>
          <w:rFonts w:cs="Times New Roman" w:eastAsia="Times New Roman"/>
          <w:szCs w:val="24"/>
        </w:rPr>
        <w:t>KOVAČIĆ d. o. o. Labinci</w:t>
      </w:r>
      <w:r>
        <w:rPr>
          <w:rFonts w:cs="Times New Roman" w:eastAsia="Times New Roman"/>
          <w:szCs w:val="24"/>
        </w:rPr>
        <w:t>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F13083">
        <w:rPr>
          <w:rFonts w:cs="Times New Roman" w:eastAsia="Times New Roman"/>
          <w:szCs w:val="24"/>
        </w:rPr>
        <w:t>741</w:t>
      </w:r>
      <w:r>
        <w:rPr>
          <w:rFonts w:cs="Times New Roman" w:eastAsia="Times New Roman"/>
          <w:szCs w:val="24"/>
        </w:rPr>
        <w:t>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75FFF" w:rsidP="00775FFF" w:rsidR="00775FF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75FFF" w:rsidP="00775FFF" w:rsidR="00775FFF" w:rsidRPr="005D578C">
      <w:pPr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3575C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3575C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75FFF" w:rsidP="00775FFF" w:rsidR="00775FFF" w:rsidRPr="005D578C">
      <w:pPr>
        <w:jc w:val="center"/>
        <w:rPr>
          <w:rFonts w:cs="Times New Roman" w:eastAsia="Times New Roman"/>
          <w:szCs w:val="24"/>
        </w:rPr>
      </w:pPr>
    </w:p>
    <w:p w:rsidRDefault="00775FFF" w:rsidP="0095775A" w:rsidR="00775F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75FFF" w:rsidP="0095775A" w:rsidR="00775F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50BD0">
        <w:rPr>
          <w:rFonts w:cs="Times New Roman" w:eastAsia="Times New Roman"/>
          <w:szCs w:val="24"/>
        </w:rPr>
        <w:t>, v.r.</w:t>
      </w:r>
    </w:p>
    <w:p w:rsidRDefault="00775FFF" w:rsidP="00775FFF" w:rsidR="00775FFF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75FFF" w:rsidP="00775FFF" w:rsidR="00775FFF" w:rsidRPr="005D578C">
      <w:pPr>
        <w:jc w:val="left"/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75FFF" w:rsidP="00775FFF" w:rsidR="00775FF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75FFF" w:rsidP="00775FFF" w:rsidR="00775F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75FFF" w:rsidP="00775FFF" w:rsidR="00775FFF">
      <w:pPr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rPr>
          <w:rFonts w:cs="Times New Roman" w:eastAsia="Times New Roman"/>
          <w:szCs w:val="24"/>
        </w:rPr>
      </w:pPr>
    </w:p>
    <w:p w:rsidRDefault="00775FFF" w:rsidP="00775FFF" w:rsidR="00775F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75FFF" w:rsidP="00775FFF" w:rsidR="00775F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75FFF" w:rsidP="00775FFF" w:rsidR="00775F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13083">
        <w:rPr>
          <w:rFonts w:cs="Times New Roman" w:eastAsia="Times New Roman"/>
          <w:szCs w:val="24"/>
        </w:rPr>
        <w:t>KOVAČIĆ d. o. o. Labinci, Labinci 160 A</w:t>
      </w:r>
      <w:r>
        <w:rPr>
          <w:rFonts w:cs="Times New Roman" w:eastAsia="Times New Roman"/>
          <w:szCs w:val="24"/>
        </w:rPr>
        <w:t xml:space="preserve">, </w:t>
      </w:r>
    </w:p>
    <w:p w:rsidRDefault="00775FFF" w:rsidP="00775FFF" w:rsidR="00775F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 w:rsidR="00F13083">
        <w:rPr>
          <w:rFonts w:cs="Times New Roman" w:eastAsia="Times New Roman"/>
          <w:szCs w:val="24"/>
        </w:rPr>
        <w:t>Đani Kovačić, Labinci, Labinci 160 A</w:t>
      </w:r>
      <w:r>
        <w:rPr>
          <w:rFonts w:cs="Times New Roman" w:eastAsia="Times New Roman"/>
          <w:szCs w:val="24"/>
        </w:rPr>
        <w:t xml:space="preserve">, </w:t>
      </w:r>
    </w:p>
    <w:p w:rsidRDefault="00775FFF" w:rsidP="00775FFF" w:rsidR="00775FF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F13083">
        <w:rPr>
          <w:rFonts w:cs="Times New Roman" w:eastAsia="Times New Roman"/>
          <w:szCs w:val="20"/>
        </w:rPr>
        <w:t xml:space="preserve">Poreč – Parenzo, Poreč, M. Vlašića 20, </w:t>
      </w:r>
    </w:p>
    <w:p w:rsidRDefault="00775FFF" w:rsidP="00775FFF" w:rsidR="00775F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75FFF" w:rsidP="00775FFF" w:rsidR="00775FF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F13083"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0"/>
        </w:rPr>
        <w:t xml:space="preserve">, </w:t>
      </w:r>
    </w:p>
    <w:p w:rsidRDefault="00775FFF" w:rsidP="00775FFF" w:rsidR="00775F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75FFF" w:rsidP="00775FFF" w:rsidR="00775F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75FFF" w:rsidP="00775FFF" w:rsidR="00775F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75FFF" w:rsidP="00775FFF" w:rsidR="00775FFF"/>
    <w:p w:rsidRDefault="00775FFF" w:rsidP="00775FFF" w:rsidR="00775FFF"/>
    <w:p w:rsidRDefault="00775FFF" w:rsidP="00775FFF" w:rsidR="00775FFF"/>
    <w:p w:rsidRDefault="00775FFF" w:rsidP="00775FFF" w:rsidR="00775FFF"/>
    <w:p w:rsidRDefault="00775FFF" w:rsidP="00775FFF" w:rsidR="00775FFF"/>
    <w:p w:rsidRDefault="00C50BD0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083" w:rsidR="00C43C87">
      <w:r>
        <w:separator/>
      </w:r>
    </w:p>
  </w:endnote>
  <w:endnote w:id="0" w:type="continuationSeparator">
    <w:p w:rsidRDefault="00F13083" w:rsidR="00C43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083" w:rsidR="00C43C87">
      <w:r>
        <w:separator/>
      </w:r>
    </w:p>
  </w:footnote>
  <w:footnote w:id="0" w:type="continuationSeparator">
    <w:p w:rsidRDefault="00F13083" w:rsidR="00C43C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FFF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0BD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</w:t>
    </w:r>
    <w:r w:rsidR="00F13083">
      <w:rPr>
        <w:szCs w:val="24"/>
      </w:rPr>
      <w:t>741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FFF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</w:t>
    </w:r>
    <w:r w:rsidR="00F13083">
      <w:rPr>
        <w:szCs w:val="24"/>
      </w:rPr>
      <w:t>741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3C0"/>
    <w:rsid w:val="003575C2"/>
    <w:rsid w:val="005000EC"/>
    <w:rsid w:val="0075528E"/>
    <w:rsid w:val="00775FFF"/>
    <w:rsid w:val="0079403F"/>
    <w:rsid w:val="0095775A"/>
    <w:rsid w:val="00A0114D"/>
    <w:rsid w:val="00C43C87"/>
    <w:rsid w:val="00C50BD0"/>
    <w:rsid w:val="00DA03C0"/>
    <w:rsid w:val="00F1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F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5F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75F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F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30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308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0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B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0B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0B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0B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F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5F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75F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F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30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308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0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B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0B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0B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0B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KOVAČIĆ d.o.o. LABINCI</izvorni_sadrzaj>
    <derivirana_varijabla naziv="DomainObject.Predmet.ProtustrankaFormated_1">  KOVAČIĆ d.o.o. LABINCI</derivirana_varijabla>
  </DomainObject.Predmet.ProtustrankaFormated>
  <DomainObject.Predmet.ProtustrankaFormatedOIB>
    <izvorni_sadrzaj>  KOVAČIĆ d.o.o. LABINCI, OIB 14183010437</izvorni_sadrzaj>
    <derivirana_varijabla naziv="DomainObject.Predmet.ProtustrankaFormatedOIB_1">  KOVAČIĆ d.o.o. LABINCI, OIB 14183010437</derivirana_varijabla>
  </DomainObject.Predmet.ProtustrankaFormatedOIB>
  <DomainObject.Predmet.ProtustrankaFormatedWithAdress>
    <izvorni_sadrzaj> KOVAČIĆ d.o.o. LABINCI, Labinci 160 A, 52464 Labinci</izvorni_sadrzaj>
    <derivirana_varijabla naziv="DomainObject.Predmet.ProtustrankaFormatedWithAdress_1"> KOVAČIĆ d.o.o. LABINCI, Labinci 160 A, 52464 Labinci</derivirana_varijabla>
  </DomainObject.Predmet.ProtustrankaFormatedWithAdress>
  <DomainObject.Predmet.ProtustrankaFormatedWithAdressOIB>
    <izvorni_sadrzaj> KOVAČIĆ d.o.o. LABINCI, OIB 14183010437, Labinci 160 A, 52464 Labinci</izvorni_sadrzaj>
    <derivirana_varijabla naziv="DomainObject.Predmet.ProtustrankaFormatedWithAdressOIB_1"> KOVAČIĆ d.o.o. LABINCI, OIB 14183010437, Labinci 160 A, 52464 Labinci</derivirana_varijabla>
  </DomainObject.Predmet.ProtustrankaFormatedWithAdressOIB>
  <DomainObject.Predmet.ProtustrankaWithAdress>
    <izvorni_sadrzaj>KOVAČIĆ d.o.o. LABINCI Labinci 160 A, 52464 Labinci</izvorni_sadrzaj>
    <derivirana_varijabla naziv="DomainObject.Predmet.ProtustrankaWithAdress_1">KOVAČIĆ d.o.o. LABINCI Labinci 160 A, 52464 Labinci</derivirana_varijabla>
  </DomainObject.Predmet.ProtustrankaWithAdress>
  <DomainObject.Predmet.ProtustrankaWithAdressOIB>
    <izvorni_sadrzaj>KOVAČIĆ d.o.o. LABINCI, OIB 14183010437, Labinci 160 A, 52464 Labinci</izvorni_sadrzaj>
    <derivirana_varijabla naziv="DomainObject.Predmet.ProtustrankaWithAdressOIB_1">KOVAČIĆ d.o.o. LABINCI, OIB 14183010437, Labinci 160 A, 52464 Labinci</derivirana_varijabla>
  </DomainObject.Predmet.ProtustrankaWithAdressOIB>
  <DomainObject.Predmet.ProtustrankaNazivFormated>
    <izvorni_sadrzaj>KOVAČIĆ d.o.o. LABINCI</izvorni_sadrzaj>
    <derivirana_varijabla naziv="DomainObject.Predmet.ProtustrankaNazivFormated_1">KOVAČIĆ d.o.o. LABINCI</derivirana_varijabla>
  </DomainObject.Predmet.ProtustrankaNazivFormated>
  <DomainObject.Predmet.ProtustrankaNazivFormatedOIB>
    <izvorni_sadrzaj>KOVAČIĆ d.o.o. LABINCI, OIB 14183010437</izvorni_sadrzaj>
    <derivirana_varijabla naziv="DomainObject.Predmet.ProtustrankaNazivFormatedOIB_1">KOVAČIĆ d.o.o. LABINCI, OIB 14183010437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38535.40</izvorni_sadrzaj>
    <derivirana_varijabla naziv="DomainObject.Predmet.TrenutnaVrijednost_1">38535.40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KOVAČIĆ d.o.o. LABINCI</item>
    </izvorni_sadrzaj>
    <derivirana_varijabla naziv="DomainObject.Predmet.ProtuStrankaListFormated_1">
      <item>KOVAČIĆ d.o.o. LABINCI</item>
    </derivirana_varijabla>
  </DomainObject.Predmet.ProtuStrankaListFormated>
  <DomainObject.Predmet.ProtuStrankaListFormatedOIB>
    <izvorni_sadrzaj>
      <item>KOVAČIĆ d.o.o. LABINCI, OIB 14183010437</item>
    </izvorni_sadrzaj>
    <derivirana_varijabla naziv="DomainObject.Predmet.ProtuStrankaListFormatedOIB_1">
      <item>KOVAČIĆ d.o.o. LABINCI, OIB 14183010437</item>
    </derivirana_varijabla>
  </DomainObject.Predmet.ProtuStrankaListFormatedOIB>
  <DomainObject.Predmet.ProtuStrankaListFormatedWithAdress>
    <izvorni_sadrzaj>
      <item>KOVAČIĆ d.o.o. LABINCI, Labinci 160 A, 52464 Labinci</item>
    </izvorni_sadrzaj>
    <derivirana_varijabla naziv="DomainObject.Predmet.ProtuStrankaListFormatedWithAdress_1">
      <item>KOVAČIĆ d.o.o. LABINCI, Labinci 160 A, 52464 Labinci</item>
    </derivirana_varijabla>
  </DomainObject.Predmet.ProtuStrankaListFormatedWithAdress>
  <DomainObject.Predmet.ProtuStrankaListFormatedWithAdressOIB>
    <izvorni_sadrzaj>
      <item>KOVAČIĆ d.o.o. LABINCI, OIB 14183010437, Labinci 160 A, 52464 Labinci</item>
    </izvorni_sadrzaj>
    <derivirana_varijabla naziv="DomainObject.Predmet.ProtuStrankaListFormatedWithAdressOIB_1">
      <item>KOVAČIĆ d.o.o. LABINCI, OIB 14183010437, Labinci 160 A, 52464 Labinci</item>
    </derivirana_varijabla>
  </DomainObject.Predmet.ProtuStrankaListFormatedWithAdressOIB>
  <DomainObject.Predmet.ProtuStrankaListNazivFormated>
    <izvorni_sadrzaj>
      <item>KOVAČIĆ d.o.o. LABINCI</item>
    </izvorni_sadrzaj>
    <derivirana_varijabla naziv="DomainObject.Predmet.ProtuStrankaListNazivFormated_1">
      <item>KOVAČIĆ d.o.o. LABINCI</item>
    </derivirana_varijabla>
  </DomainObject.Predmet.ProtuStrankaListNazivFormated>
  <DomainObject.Predmet.ProtuStrankaListNazivFormatedOIB>
    <izvorni_sadrzaj>
      <item>KOVAČIĆ d.o.o. LABINCI, OIB 14183010437</item>
    </izvorni_sadrzaj>
    <derivirana_varijabla naziv="DomainObject.Predmet.ProtuStrankaListNazivFormatedOIB_1">
      <item>KOVAČIĆ d.o.o. LABINCI, OIB 14183010437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KOVAČIĆ d.o.o. LABINCI</izvorni_sadrzaj>
    <derivirana_varijabla naziv="DomainObject.Predmet.ProtustrankaIDrugi_1">KOVAČIĆ d.o.o. LABINCI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KOVAČIĆ d.o.o. LABINCI, OIB 14183010437, Labinci 160 A, 52464 Labinci</izvorni_sadrzaj>
    <derivirana_varijabla naziv="DomainObject.Predmet.ProtustrankaIDrugiAdressOIB_1">KOVAČIĆ d.o.o. LABINCI, OIB 14183010437, Labinci 160 A, 52464 Labinci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KOVAČIĆ d.o.o. LABINCI</item>
    </izvorni_sadrzaj>
    <derivirana_varijabla naziv="DomainObject.Predmet.SudioniciListNaziv_1">
      <item>FINANCIJSKA AGENCIJA, RC RIJEKA, PODRUŽNICA PULA, PULA</item>
      <item>KOVAČIĆ d.o.o. LABINCI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KOVAČIĆ d.o.o. LABINCI, OIB 14183010437, Labinci 160 A,52464 Labinci</item>
    </izvorni_sadrzaj>
    <derivirana_varijabla naziv="DomainObject.Predmet.SudioniciListAdressOIB_1">
      <item>FINANCIJSKA AGENCIJA, RC RIJEKA, PODRUŽNICA PULA, PULA, OIB 85821130368, Giardini 5,52100 Pula</item>
      <item>KOVAČIĆ d.o.o. LABINCI, OIB 14183010437, Labinci 160 A,52464 Labinci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14183010437</item>
    </izvorni_sadrzaj>
    <derivirana_varijabla naziv="DomainObject.Predmet.SudioniciListNazivOIB_1">
      <item>, OIB 85821130368</item>
      <item>, OIB 14183010437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3041</properties:Characters>
  <properties:Lines>80</properties:Lines>
  <properties:Paragraphs>30</properties:Paragraphs>
  <properties:TotalTime>6</properties:TotalTime>
  <properties:ScaleCrop>false</properties:ScaleCrop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2016-03-17T07:17:00Z</dcterms:created>
  <dc:creator>Mihaela Kaligari</dc:creator>
  <dc:description/>
  <cp:keywords/>
  <cp:lastModifiedBy>Ana Jeromela</cp:lastModifiedBy>
  <cp:lastPrinted>2016-04-04T06:29:00Z</cp:lastPrinted>
  <dcterms:modified xmlns:xsi="http://www.w3.org/2001/XMLSchema-instance" xsi:type="dcterms:W3CDTF">2016-04-04T06:29:00Z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