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edb9" w14:paraId="d8aedb9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proofErr w:type="spellStart"/>
      <w:r>
        <w:t>13</w:t>
      </w:r>
      <w:proofErr w:type="spellEnd"/>
      <w:r>
        <w:t xml:space="preserve"> St</w:t>
      </w:r>
      <w:r w:rsidR="00894940">
        <w:t>-</w:t>
      </w:r>
      <w:proofErr w:type="spellStart"/>
      <w:r w:rsidR="00894940">
        <w:t>213</w:t>
      </w:r>
      <w:proofErr w:type="spellEnd"/>
      <w:r w:rsidR="00894940">
        <w:t>/</w:t>
      </w:r>
      <w:proofErr w:type="spellStart"/>
      <w:r w:rsidR="00894940">
        <w:t>15</w:t>
      </w:r>
      <w:proofErr w:type="spellEnd"/>
      <w:r w:rsidR="00894940">
        <w:t>-</w:t>
      </w:r>
      <w:proofErr w:type="spellStart"/>
      <w:r w:rsidR="00894940">
        <w:t>36</w:t>
      </w:r>
      <w:proofErr w:type="spellEnd"/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A6AA5" w:rsidP="00FD75A1" w:rsidR="002A6AA5">
      <w:pPr>
        <w:pStyle w:val="Tijeloteksta"/>
        <w:jc w:val="right"/>
        <w:rPr>
          <w:b/>
          <w:bCs/>
        </w:rPr>
      </w:pPr>
    </w:p>
    <w:p w:rsidRDefault="00EC060D" w:rsidP="0001534B" w:rsidR="00EC060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894940" w:rsidP="00894940" w:rsidR="00894940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>
        <w:t>EKO-</w:t>
      </w:r>
      <w:proofErr w:type="spellStart"/>
      <w:r>
        <w:t>VET</w:t>
      </w:r>
      <w:proofErr w:type="spellEnd"/>
      <w:r>
        <w:t xml:space="preserve"> PROIZVODNJA d.o.o. za proizvodnju i usluge, u stečaju, Vukovar, Stjepana Radića </w:t>
      </w:r>
      <w:proofErr w:type="spellStart"/>
      <w:r>
        <w:t>31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030110326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41578634475</w:t>
      </w:r>
      <w:proofErr w:type="spellEnd"/>
      <w:r w:rsidRPr="00B658AE">
        <w:t>,</w:t>
      </w:r>
      <w:r>
        <w:t xml:space="preserve">  dana </w:t>
      </w:r>
      <w:proofErr w:type="spellStart"/>
      <w:r>
        <w:t>27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  </w:t>
      </w:r>
    </w:p>
    <w:p w:rsidRDefault="00894940" w:rsidP="00894940" w:rsidR="00894940" w:rsidRPr="00836413">
      <w:pPr>
        <w:ind w:firstLine="708"/>
        <w:jc w:val="both"/>
      </w:pPr>
      <w:r>
        <w:t xml:space="preserve">   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894940">
        <w:t>EKO-</w:t>
      </w:r>
      <w:proofErr w:type="spellStart"/>
      <w:r w:rsidR="00894940">
        <w:t>VET</w:t>
      </w:r>
      <w:proofErr w:type="spellEnd"/>
      <w:r w:rsidR="00894940">
        <w:t xml:space="preserve"> PROIZVODNJA d.o.o. za proizvodnju i usluge, u stečaju, Vukovar, Stjepana Radića </w:t>
      </w:r>
      <w:proofErr w:type="spellStart"/>
      <w:r w:rsidR="00894940">
        <w:t>31</w:t>
      </w:r>
      <w:proofErr w:type="spellEnd"/>
      <w:r w:rsidR="00894940">
        <w:t xml:space="preserve">, </w:t>
      </w:r>
      <w:proofErr w:type="spellStart"/>
      <w:r w:rsidR="00894940">
        <w:t>MBS</w:t>
      </w:r>
      <w:proofErr w:type="spellEnd"/>
      <w:r w:rsidR="00894940">
        <w:t xml:space="preserve"> </w:t>
      </w:r>
      <w:proofErr w:type="spellStart"/>
      <w:r w:rsidR="00894940">
        <w:t>030110326</w:t>
      </w:r>
      <w:proofErr w:type="spellEnd"/>
      <w:r w:rsidR="00894940">
        <w:t xml:space="preserve">, </w:t>
      </w:r>
      <w:proofErr w:type="spellStart"/>
      <w:r w:rsidR="00894940">
        <w:t>OIB</w:t>
      </w:r>
      <w:proofErr w:type="spellEnd"/>
      <w:r w:rsidR="00894940">
        <w:t xml:space="preserve"> </w:t>
      </w:r>
      <w:proofErr w:type="spellStart"/>
      <w:r w:rsidR="00894940">
        <w:t>41578634475</w:t>
      </w:r>
      <w:proofErr w:type="spellEnd"/>
      <w:r w:rsidR="00894940">
        <w:t>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B5562F" w:rsidR="00B5562F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AE5908" w:rsidP="002A6AA5" w:rsidR="00AE5908">
      <w:pPr>
        <w:pStyle w:val="Tijeloteksta"/>
        <w:jc w:val="left"/>
      </w:pPr>
    </w:p>
    <w:p w:rsidRDefault="009C2772" w:rsidP="002A6AA5" w:rsidR="009C2772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894940">
        <w:t>27</w:t>
      </w:r>
      <w:proofErr w:type="spellEnd"/>
      <w:r w:rsidR="00894940">
        <w:t xml:space="preserve">. veljače </w:t>
      </w:r>
      <w:proofErr w:type="spellStart"/>
      <w:r w:rsidR="00894940">
        <w:t>2017</w:t>
      </w:r>
      <w:proofErr w:type="spellEnd"/>
      <w:r w:rsidR="001C2220">
        <w:t>.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894940">
        <w:t xml:space="preserve">og </w:t>
      </w:r>
      <w:r w:rsidR="00127F3F">
        <w:t>upravitel</w:t>
      </w:r>
      <w:r w:rsidR="00837DA8">
        <w:t>j</w:t>
      </w:r>
      <w:r w:rsidR="00894940">
        <w:t>a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 koju </w:t>
      </w:r>
      <w:r w:rsidR="00894940">
        <w:t xml:space="preserve">imovinu čine pokretnine, oprema u vlasništvu stečajnog dužnika, </w:t>
      </w:r>
      <w:r w:rsidR="004F6C53">
        <w:t xml:space="preserve">te je u 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proofErr w:type="spellStart"/>
      <w:r w:rsidR="00937EA7">
        <w:t>39.539</w:t>
      </w:r>
      <w:proofErr w:type="spellEnd"/>
      <w:r w:rsidR="00937EA7">
        <w:t>,</w:t>
      </w:r>
      <w:proofErr w:type="spellStart"/>
      <w:r w:rsidR="00937EA7">
        <w:t>20</w:t>
      </w:r>
      <w:proofErr w:type="spellEnd"/>
      <w:r w:rsidR="00937EA7">
        <w:t xml:space="preserve"> </w:t>
      </w:r>
      <w:r w:rsidR="009C2772">
        <w:t>kn</w:t>
      </w:r>
      <w:r w:rsidR="00C76C00">
        <w:t xml:space="preserve">.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0750BF" w:rsidR="00590DFD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proofErr w:type="spellStart"/>
      <w:r w:rsidR="00937EA7">
        <w:t>12</w:t>
      </w:r>
      <w:proofErr w:type="spellEnd"/>
      <w:r w:rsidR="00937EA7">
        <w:t xml:space="preserve">. svibnja </w:t>
      </w:r>
      <w:proofErr w:type="spellStart"/>
      <w:r w:rsidR="00937EA7">
        <w:t>2016</w:t>
      </w:r>
      <w:proofErr w:type="spellEnd"/>
      <w:r w:rsidR="00937EA7">
        <w:t xml:space="preserve">.  </w:t>
      </w:r>
      <w:r w:rsidR="00011D7F">
        <w:t xml:space="preserve">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</w:t>
      </w:r>
      <w:r w:rsidR="00937EA7">
        <w:t xml:space="preserve">ražbine vjerovnika </w:t>
      </w:r>
      <w:r w:rsidR="009C2772">
        <w:t xml:space="preserve">I višeg isplatnog reda u </w:t>
      </w:r>
    </w:p>
    <w:p w:rsidRDefault="00590DFD" w:rsidP="000750BF" w:rsidR="00590DFD">
      <w:pPr>
        <w:pStyle w:val="Tijeloteksta"/>
      </w:pPr>
    </w:p>
    <w:p w:rsidRDefault="00590DFD" w:rsidP="000750BF" w:rsidR="00590DFD">
      <w:pPr>
        <w:pStyle w:val="Tijeloteksta"/>
      </w:pPr>
    </w:p>
    <w:p w:rsidRDefault="00590DFD" w:rsidP="00590DFD" w:rsidR="00590DFD" w:rsidRPr="00590DFD">
      <w:pPr>
        <w:pStyle w:val="Tijeloteksta"/>
        <w:jc w:val="center"/>
      </w:pPr>
      <w:r>
        <w:lastRenderedPageBreak/>
        <w:t>2</w:t>
      </w:r>
    </w:p>
    <w:p w:rsidRDefault="00590DFD" w:rsidP="00590DFD" w:rsidR="00590DFD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213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36</w:t>
      </w:r>
      <w:proofErr w:type="spellEnd"/>
    </w:p>
    <w:p w:rsidRDefault="00590DFD" w:rsidP="000750BF" w:rsidR="00590DFD">
      <w:pPr>
        <w:pStyle w:val="Tijeloteksta"/>
      </w:pPr>
    </w:p>
    <w:p w:rsidRDefault="00590DFD" w:rsidP="000750BF" w:rsidR="00590DFD">
      <w:pPr>
        <w:pStyle w:val="Tijeloteksta"/>
      </w:pPr>
    </w:p>
    <w:p w:rsidRDefault="00590DFD" w:rsidP="000750BF" w:rsidR="00590DFD">
      <w:pPr>
        <w:pStyle w:val="Tijeloteksta"/>
      </w:pPr>
    </w:p>
    <w:p w:rsidRDefault="00590DFD" w:rsidP="000750BF" w:rsidR="00590DFD">
      <w:pPr>
        <w:pStyle w:val="Tijeloteksta"/>
      </w:pPr>
    </w:p>
    <w:p w:rsidRDefault="009C2772" w:rsidP="000750BF" w:rsidR="00605F6B">
      <w:pPr>
        <w:pStyle w:val="Tijeloteksta"/>
      </w:pPr>
      <w:r>
        <w:t>ukupnom iznosu od</w:t>
      </w:r>
      <w:r w:rsidR="00937EA7">
        <w:t xml:space="preserve"> </w:t>
      </w:r>
      <w:proofErr w:type="spellStart"/>
      <w:r w:rsidR="00937EA7">
        <w:t>384.771</w:t>
      </w:r>
      <w:proofErr w:type="spellEnd"/>
      <w:r w:rsidR="00937EA7">
        <w:t>,</w:t>
      </w:r>
      <w:proofErr w:type="spellStart"/>
      <w:r w:rsidR="00937EA7">
        <w:t>84</w:t>
      </w:r>
      <w:proofErr w:type="spellEnd"/>
      <w:r w:rsidR="00937EA7">
        <w:t xml:space="preserve"> kn  i tražbine vjerovnika II višeg isplatnog reda u ukupnom iznosu od 1.185.960,</w:t>
      </w:r>
      <w:proofErr w:type="spellStart"/>
      <w:r w:rsidR="00937EA7">
        <w:t>42</w:t>
      </w:r>
      <w:proofErr w:type="spellEnd"/>
      <w:r w:rsidR="00937EA7">
        <w:t xml:space="preserve"> kn.</w:t>
      </w: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proofErr w:type="spellStart"/>
      <w:r w:rsidR="00937EA7">
        <w:t>30.540</w:t>
      </w:r>
      <w:proofErr w:type="spellEnd"/>
      <w:r w:rsidR="00937EA7">
        <w:t>,</w:t>
      </w:r>
      <w:proofErr w:type="spellStart"/>
      <w:r w:rsidR="00937EA7">
        <w:t>02</w:t>
      </w:r>
      <w:proofErr w:type="spellEnd"/>
      <w:r w:rsidR="00937EA7">
        <w:t xml:space="preserve"> </w:t>
      </w:r>
      <w:r w:rsidR="00011D7F">
        <w:t xml:space="preserve"> </w:t>
      </w:r>
      <w:r w:rsidR="002C5F8B">
        <w:t xml:space="preserve">kn. </w:t>
      </w:r>
      <w:r w:rsidR="00DB7F40">
        <w:t xml:space="preserve"> 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937EA7">
        <w:t>og</w:t>
      </w:r>
      <w:r>
        <w:t xml:space="preserve"> upravitelj</w:t>
      </w:r>
      <w:r w:rsidR="00937EA7">
        <w:t>a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DB7F40">
        <w:t>av</w:t>
      </w:r>
      <w:r>
        <w:t xml:space="preserve"> 1. Stečajnog zakona</w:t>
      </w:r>
      <w:r w:rsidR="00932D19">
        <w:t xml:space="preserve"> (Narodne novine broj  </w:t>
      </w:r>
      <w:proofErr w:type="spellStart"/>
      <w:r w:rsidR="00932D19">
        <w:t>44</w:t>
      </w:r>
      <w:proofErr w:type="spellEnd"/>
      <w:r w:rsidR="00932D19">
        <w:t>/</w:t>
      </w:r>
      <w:proofErr w:type="spellStart"/>
      <w:r w:rsidR="00932D19">
        <w:t>96</w:t>
      </w:r>
      <w:proofErr w:type="spellEnd"/>
      <w:r w:rsidR="00932D19">
        <w:t xml:space="preserve">, </w:t>
      </w:r>
      <w:proofErr w:type="spellStart"/>
      <w:r w:rsidR="00932D19">
        <w:t>29</w:t>
      </w:r>
      <w:proofErr w:type="spellEnd"/>
      <w:r w:rsidR="00932D19">
        <w:t>/</w:t>
      </w:r>
      <w:proofErr w:type="spellStart"/>
      <w:r w:rsidR="00932D19">
        <w:t>99</w:t>
      </w:r>
      <w:proofErr w:type="spellEnd"/>
      <w:r w:rsidR="00932D19">
        <w:t xml:space="preserve">, </w:t>
      </w:r>
      <w:proofErr w:type="spellStart"/>
      <w:r w:rsidR="00932D19">
        <w:t>129</w:t>
      </w:r>
      <w:proofErr w:type="spellEnd"/>
      <w:r w:rsidR="00932D19">
        <w:t>/</w:t>
      </w:r>
      <w:proofErr w:type="spellStart"/>
      <w:r w:rsidR="00932D19">
        <w:t>00</w:t>
      </w:r>
      <w:proofErr w:type="spellEnd"/>
      <w:r w:rsidR="00932D19">
        <w:t xml:space="preserve">, </w:t>
      </w:r>
      <w:proofErr w:type="spellStart"/>
      <w:r w:rsidR="00932D19">
        <w:t>123</w:t>
      </w:r>
      <w:proofErr w:type="spellEnd"/>
      <w:r w:rsidR="00932D19">
        <w:t>/</w:t>
      </w:r>
      <w:proofErr w:type="spellStart"/>
      <w:r w:rsidR="00932D19">
        <w:t>03</w:t>
      </w:r>
      <w:proofErr w:type="spellEnd"/>
      <w:r w:rsidR="00932D19">
        <w:t xml:space="preserve">, </w:t>
      </w:r>
      <w:proofErr w:type="spellStart"/>
      <w:r w:rsidR="00932D19">
        <w:t>82</w:t>
      </w:r>
      <w:proofErr w:type="spellEnd"/>
      <w:r w:rsidR="00932D19">
        <w:t>/</w:t>
      </w:r>
      <w:proofErr w:type="spellStart"/>
      <w:r w:rsidR="00932D19">
        <w:t>06</w:t>
      </w:r>
      <w:proofErr w:type="spellEnd"/>
      <w:r w:rsidR="00932D19">
        <w:t xml:space="preserve">, </w:t>
      </w:r>
      <w:proofErr w:type="spellStart"/>
      <w:r w:rsidR="00932D19">
        <w:t>116</w:t>
      </w:r>
      <w:proofErr w:type="spellEnd"/>
      <w:r w:rsidR="00932D19">
        <w:t>/</w:t>
      </w:r>
      <w:proofErr w:type="spellStart"/>
      <w:r w:rsidR="00932D19">
        <w:t>10</w:t>
      </w:r>
      <w:proofErr w:type="spellEnd"/>
      <w:r w:rsidR="00932D19">
        <w:t xml:space="preserve">, </w:t>
      </w:r>
      <w:proofErr w:type="spellStart"/>
      <w:r w:rsidR="00932D19">
        <w:t>25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, </w:t>
      </w:r>
      <w:proofErr w:type="spellStart"/>
      <w:r w:rsidR="00932D19">
        <w:t>133</w:t>
      </w:r>
      <w:proofErr w:type="spellEnd"/>
      <w:r w:rsidR="00932D19">
        <w:t>/</w:t>
      </w:r>
      <w:proofErr w:type="spellStart"/>
      <w:r w:rsidR="00932D19">
        <w:t>12</w:t>
      </w:r>
      <w:proofErr w:type="spellEnd"/>
      <w:r w:rsidR="00932D19">
        <w:t xml:space="preserve"> u vezi s člankom </w:t>
      </w:r>
      <w:proofErr w:type="spellStart"/>
      <w:r w:rsidR="00932D19">
        <w:t>441</w:t>
      </w:r>
      <w:proofErr w:type="spellEnd"/>
      <w:r w:rsidR="00932D19">
        <w:t xml:space="preserve">. Stečajnog zakona Narodne novine </w:t>
      </w:r>
      <w:proofErr w:type="spellStart"/>
      <w:r w:rsidR="00932D19">
        <w:t>71</w:t>
      </w:r>
      <w:proofErr w:type="spellEnd"/>
      <w:r w:rsidR="00932D19">
        <w:t>/</w:t>
      </w:r>
      <w:proofErr w:type="spellStart"/>
      <w:r w:rsidR="00932D19">
        <w:t>15</w:t>
      </w:r>
      <w:proofErr w:type="spellEnd"/>
      <w:r w:rsidR="00932D19">
        <w:t xml:space="preserve">)  </w:t>
      </w:r>
      <w:r w:rsidR="00DB7F40">
        <w:t xml:space="preserve"> </w:t>
      </w:r>
      <w:r w:rsidR="00A367EA">
        <w:t xml:space="preserve">riješeno je kao u izreci.            </w:t>
      </w:r>
    </w:p>
    <w:p w:rsidRDefault="00FD75A1" w:rsidP="00AE5908" w:rsidR="00FD75A1">
      <w:pPr>
        <w:pStyle w:val="Tijeloteksta"/>
      </w:pP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proofErr w:type="spellStart"/>
      <w:r w:rsidR="00932D19">
        <w:t>2</w:t>
      </w:r>
      <w:r w:rsidR="00590DFD">
        <w:t>7</w:t>
      </w:r>
      <w:proofErr w:type="spellEnd"/>
      <w:r w:rsidR="00590DFD">
        <w:t xml:space="preserve">. veljača </w:t>
      </w:r>
      <w:proofErr w:type="spellStart"/>
      <w:r w:rsidR="00590DFD">
        <w:t>2017</w:t>
      </w:r>
      <w:proofErr w:type="spellEnd"/>
      <w:r w:rsidR="00932D19">
        <w:t xml:space="preserve">. 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 xml:space="preserve">agatelj – </w:t>
      </w:r>
      <w:r w:rsidR="00937EA7">
        <w:t xml:space="preserve">RH MF Porezna uprava Područni ured Slavonija i Baranja po </w:t>
      </w:r>
      <w:proofErr w:type="spellStart"/>
      <w:r w:rsidR="00937EA7">
        <w:t>ŽDO</w:t>
      </w:r>
      <w:proofErr w:type="spellEnd"/>
      <w:r w:rsidR="00937EA7">
        <w:t xml:space="preserve"> Vukovar</w:t>
      </w:r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937EA7">
        <w:t>tečajni upravitelj Vlado Šokac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937EA7">
        <w:t>Vukovar</w:t>
      </w:r>
    </w:p>
    <w:p w:rsidRDefault="00937EA7" w:rsidP="00937EA7" w:rsidR="00AE6D08" w:rsidRPr="008502F9">
      <w:pPr>
        <w:pStyle w:val="Tijeloteksta"/>
        <w:numPr>
          <w:ilvl w:val="0"/>
          <w:numId w:val="2"/>
        </w:numPr>
        <w:jc w:val="left"/>
      </w:pPr>
      <w:r>
        <w:t>FINA Vukovar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proofErr w:type="spellStart"/>
      <w:r w:rsidRPr="008502F9">
        <w:t>Rj</w:t>
      </w:r>
      <w:proofErr w:type="spellEnd"/>
      <w:r w:rsidRPr="008502F9">
        <w:t>. zaključenjem</w:t>
      </w:r>
    </w:p>
    <w:p w:rsidRDefault="00937EA7" w:rsidP="002A6AA5" w:rsidR="002D1E3B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proofErr w:type="spellStart"/>
      <w:r>
        <w:t>27</w:t>
      </w:r>
      <w:proofErr w:type="spellEnd"/>
      <w:r>
        <w:t>/3</w:t>
      </w:r>
    </w:p>
    <w:p w:rsidRDefault="000C20F1" w:rsidR="000C20F1"/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1394A"/>
    <w:rsid w:val="00437419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0DFD"/>
    <w:rsid w:val="00592F5A"/>
    <w:rsid w:val="005B40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25641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94940"/>
    <w:rsid w:val="008D6DA3"/>
    <w:rsid w:val="008F24EB"/>
    <w:rsid w:val="008F36EA"/>
    <w:rsid w:val="008F4974"/>
    <w:rsid w:val="009001D6"/>
    <w:rsid w:val="00905197"/>
    <w:rsid w:val="00932D19"/>
    <w:rsid w:val="00937EA7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227B"/>
    <w:rsid w:val="00AE5908"/>
    <w:rsid w:val="00AE6D08"/>
    <w:rsid w:val="00B5562F"/>
    <w:rsid w:val="00B92D46"/>
    <w:rsid w:val="00BA6033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B3D75"/>
    <w:rsid w:val="00EC060D"/>
    <w:rsid w:val="00EC7E22"/>
    <w:rsid w:val="00ED0232"/>
    <w:rsid w:val="00EF08B5"/>
    <w:rsid w:val="00EF371F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3D18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9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9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94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94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9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9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9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94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EKO-VET PROIZVODNJA d.o.o. za proizvodnju i usluge</izvorni_sadrzaj>
    <derivirana_varijabla naziv="DomainObject.Predmet.ProtustrankaFormated_1">  EKO-VET PROIZVODNJA d.o.o. za proizvodnju i usluge</derivirana_varijabla>
  </DomainObject.Predmet.ProtustrankaFormated>
  <DomainObject.Predmet.ProtustrankaFormatedOIB>
    <izvorni_sadrzaj>  EKO-VET PROIZVODNJA d.o.o. za proizvodnju i usluge, OIB 41578634475</izvorni_sadrzaj>
    <derivirana_varijabla naziv="DomainObject.Predmet.ProtustrankaFormatedOIB_1">  EKO-VET PROIZVODNJA d.o.o. za proizvodnju i usluge, OIB 41578634475</derivirana_varijabla>
  </DomainObject.Predmet.ProtustrankaFormatedOIB>
  <DomainObject.Predmet.ProtustrankaFormatedWithAdress>
    <izvorni_sadrzaj> EKO-VET PROIZVODNJA d.o.o. za proizvodnju i usluge, Stjepana Radića 31 , 32000 Vukovar</izvorni_sadrzaj>
    <derivirana_varijabla naziv="DomainObject.Predmet.ProtustrankaFormatedWithAdress_1"> EKO-VET PROIZVODNJA d.o.o. za proizvodnju i usluge, Stjepana Radića 31 , 32000 Vukovar</derivirana_varijabla>
  </DomainObject.Predmet.ProtustrankaFormatedWithAdress>
  <DomainObject.Predmet.ProtustrankaFormatedWithAdressOIB>
    <izvorni_sadrzaj> EKO-VET PROIZVODNJA d.o.o. za proizvodnju i usluge, OIB 41578634475, Stjepana Radića 31 , 32000 Vukovar</izvorni_sadrzaj>
    <derivirana_varijabla naziv="DomainObject.Predmet.ProtustrankaFormatedWithAdressOIB_1"> EKO-VET PROIZVODNJA d.o.o. za proizvodnju i usluge, OIB 41578634475, Stjepana Radića 31 , 32000 Vukovar</derivirana_varijabla>
  </DomainObject.Predmet.ProtustrankaFormatedWithAdressOIB>
  <DomainObject.Predmet.ProtustrankaWithAdress>
    <izvorni_sadrzaj>EKO-VET PROIZVODNJA d.o.o. za proizvodnju i usluge Stjepana Radića 31 , 32000 Vukovar</izvorni_sadrzaj>
    <derivirana_varijabla naziv="DomainObject.Predmet.ProtustrankaWithAdress_1">EKO-VET PROIZVODNJA d.o.o. za proizvodnju i usluge Stjepana Radića 31 , 32000 Vukovar</derivirana_varijabla>
  </DomainObject.Predmet.ProtustrankaWithAdress>
  <DomainObject.Predmet.ProtustrankaWithAdressOIB>
    <izvorni_sadrzaj>EKO-VET PROIZVODNJA d.o.o. za proizvodnju i usluge, OIB 41578634475, Stjepana Radića 31 , 32000 Vukovar</izvorni_sadrzaj>
    <derivirana_varijabla naziv="DomainObject.Predmet.ProtustrankaWithAdressOIB_1">EKO-VET PROIZVODNJA d.o.o. za proizvodnju i usluge, OIB 41578634475, Stjepana Radića 31 , 32000 Vukovar</derivirana_varijabla>
  </DomainObject.Predmet.ProtustrankaWithAdressOIB>
  <DomainObject.Predmet.ProtustrankaNazivFormated>
    <izvorni_sadrzaj>EKO-VET PROIZVODNJA d.o.o. za proizvodnju i usluge</izvorni_sadrzaj>
    <derivirana_varijabla naziv="DomainObject.Predmet.ProtustrankaNazivFormated_1">EKO-VET PROIZVODNJA d.o.o. za proizvodnju i usluge</derivirana_varijabla>
  </DomainObject.Predmet.ProtustrankaNazivFormated>
  <DomainObject.Predmet.ProtustrankaNazivFormatedOIB>
    <izvorni_sadrzaj>EKO-VET PROIZVODNJA d.o.o. za proizvodnju i usluge, OIB 41578634475</izvorni_sadrzaj>
    <derivirana_varijabla naziv="DomainObject.Predmet.ProtustrankaNazivFormatedOIB_1">EKO-VET PROIZVODNJA d.o.o. za proizvodnju i usluge, OIB 41578634475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EKO-VET PROIZVODNJA d.o.o. za proizvodnju i usluge</item>
    </izvorni_sadrzaj>
    <derivirana_varijabla naziv="DomainObject.Predmet.ProtuStrankaListFormated_1">
      <item>EKO-VET PROIZVODNJA d.o.o. za proizvodnju i usluge</item>
    </derivirana_varijabla>
  </DomainObject.Predmet.ProtuStrankaListFormated>
  <DomainObject.Predmet.ProtuStrankaListFormatedOIB>
    <izvorni_sadrzaj>
      <item>EKO-VET PROIZVODNJA d.o.o. za proizvodnju i usluge, OIB 41578634475</item>
    </izvorni_sadrzaj>
    <derivirana_varijabla naziv="DomainObject.Predmet.ProtuStrankaListFormatedOIB_1">
      <item>EKO-VET PROIZVODNJA d.o.o. za proizvodnju i usluge, OIB 41578634475</item>
    </derivirana_varijabla>
  </DomainObject.Predmet.ProtuStrankaListFormatedOIB>
  <DomainObject.Predmet.ProtuStrankaListFormatedWithAdress>
    <izvorni_sadrzaj>
      <item>EKO-VET PROIZVODNJA d.o.o. za proizvodnju i usluge, Stjepana Radića 31 , 32000 Vukovar</item>
    </izvorni_sadrzaj>
    <derivirana_varijabla naziv="DomainObject.Predmet.ProtuStrankaListFormatedWithAdress_1">
      <item>EKO-VET PROIZVODNJA d.o.o. za proizvodnju i usluge, Stjepana Radića 31 , 32000 Vukovar</item>
    </derivirana_varijabla>
  </DomainObject.Predmet.ProtuStrankaListFormatedWithAdress>
  <DomainObject.Predmet.ProtuStrankaListFormatedWithAdressOIB>
    <izvorni_sadrzaj>
      <item>EKO-VET PROIZVODNJA d.o.o. za proizvodnju i usluge, OIB 41578634475, Stjepana Radića 31 , 32000 Vukovar</item>
    </izvorni_sadrzaj>
    <derivirana_varijabla naziv="DomainObject.Predmet.ProtuStrankaListFormatedWithAdressOIB_1">
      <item>EKO-VET PROIZVODNJA d.o.o. za proizvodnju i usluge, OIB 41578634475, Stjepana Radića 31 , 32000 Vukovar</item>
    </derivirana_varijabla>
  </DomainObject.Predmet.ProtuStrankaListFormatedWithAdressOIB>
  <DomainObject.Predmet.ProtuStrankaListNazivFormated>
    <izvorni_sadrzaj>
      <item>EKO-VET PROIZVODNJA d.o.o. za proizvodnju i usluge</item>
    </izvorni_sadrzaj>
    <derivirana_varijabla naziv="DomainObject.Predmet.ProtuStrankaListNazivFormated_1">
      <item>EKO-VET PROIZVODNJA d.o.o. za proizvodnju i usluge</item>
    </derivirana_varijabla>
  </DomainObject.Predmet.ProtuStrankaListNazivFormated>
  <DomainObject.Predmet.ProtuStrankaListNazivFormatedOIB>
    <izvorni_sadrzaj>
      <item>EKO-VET PROIZVODNJA d.o.o. za proizvodnju i usluge, OIB 41578634475</item>
    </izvorni_sadrzaj>
    <derivirana_varijabla naziv="DomainObject.Predmet.ProtuStrankaListNazivFormatedOIB_1">
      <item>EKO-VET PROIZVODNJA d.o.o. za proizvodnju i usluge, OIB 41578634475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Bojan Sudarević</item>
    </izvorni_sadrzaj>
    <derivirana_varijabla naziv="DomainObject.Predmet.OstaliListFormated_1">
      <item>Županijsko državno odvjetništvo u Vukovaru punomoćnik sudionika u postupku RH PU Područni ured Slavonije i Baranje</item>
      <item>Bojan Sudarević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Bojan Sudarević, OIB 97806800829</item>
    </izvorni_sadrzaj>
    <derivirana_varijabla naziv="DomainObject.Predmet.OstaliListFormatedOIB_1">
      <item>Županijsko državno odvjetništvo u Vukovaru punomoćnik sudionika u postupku RH PU Područni ured Slavonije i Baranje</item>
      <item>Bojan Sudarević, OIB 97806800829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Bojan Sudarević, Trg Bana Josipa Jelačića 27,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Bojan Sudarević, Trg Bana Josipa Jelačića 27,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Bojan Sudarević, OIB 97806800829, Trg Bana Josipa Jelačića 27,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Bojan Sudarević, OIB 97806800829, Trg Bana Josipa Jelačića 27, 31000 Osijek</item>
    </derivirana_varijabla>
  </DomainObject.Predmet.OstaliListFormatedWithAdressOIB>
  <DomainObject.Predmet.OstaliListNazivFormated>
    <izvorni_sadrzaj>
      <item>Županijsko državno odvjetništvo u Vukovaru</item>
      <item>Bojan Sudarević</item>
    </izvorni_sadrzaj>
    <derivirana_varijabla naziv="DomainObject.Predmet.OstaliListNazivFormated_1">
      <item>Županijsko državno odvjetništvo u Vukovaru</item>
      <item>Bojan Sudarević</item>
    </derivirana_varijabla>
  </DomainObject.Predmet.OstaliListNazivFormated>
  <DomainObject.Predmet.OstaliListNazivFormatedOIB>
    <izvorni_sadrzaj>
      <item>Županijsko državno odvjetništvo u Vukovaru</item>
      <item>Bojan Sudarević, OIB 97806800829</item>
    </izvorni_sadrzaj>
    <derivirana_varijabla naziv="DomainObject.Predmet.OstaliListNazivFormatedOIB_1">
      <item>Županijsko državno odvjetništvo u Vukovaru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EKO-VET PROIZVODNJA d.o.o. za proizvodnju i usluge</izvorni_sadrzaj>
    <derivirana_varijabla naziv="DomainObject.Predmet.ProtustrankaIDrugi_1">EKO-VET PROIZVODNJA d.o.o. za proizvodnju i usluge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EKO-VET PROIZVODNJA d.o.o. za proizvodnju i usluge, OIB 41578634475, Stjepana Radića 31 , 32000 Vukovar</izvorni_sadrzaj>
    <derivirana_varijabla naziv="DomainObject.Predmet.ProtustrankaIDrugiAdressOIB_1">EKO-VET PROIZVODNJA d.o.o. za proizvodnju i usluge, OIB 41578634475, Stjepana Radića 31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EKO-VET PROIZVODNJA d.o.o. za proizvodnju i usluge</item>
      <item>Bojan Sudarević</item>
    </izvorni_sadrzaj>
    <derivirana_varijabla naziv="DomainObject.Predmet.SudioniciListNaziv_1">
      <item>RH PU Područni ured Slavonije i Baranje</item>
      <item>Županijsko državno odvjetništvo u Vukovaru</item>
      <item>EKO-VET PROIZVODNJA d.o.o. za proizvodnju i usluge</item>
      <item>Bojan Sudarević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izvorni_sadrzaj>
    <derivirana_varijabla naziv="DomainObject.Predmet.SudioniciListAdressOIB_1"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41578634475</item>
      <item>, OIB 97806800829</item>
    </izvorni_sadrzaj>
    <derivirana_varijabla naziv="DomainObject.Predmet.SudioniciListNazivOIB_1">
      <item>, OIB 18683136487</item>
      <item>, OIB null</item>
      <item>, OIB 41578634475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0B416-D32C-44CD-BFC9-078BA6A57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2309</properties:Characters>
  <properties:Lines>92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2823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2017-02-27T10:16:00Z</dcterms:created>
  <dc:creator>hermanj</dc:creator>
  <cp:lastModifiedBy>Maja Kocijan</cp:lastModifiedBy>
  <cp:lastPrinted>2017-02-27T10:22:00Z</cp:lastPrinted>
  <dcterms:modified xmlns:xsi="http://www.w3.org/2001/XMLSchema-instance" xsi:type="dcterms:W3CDTF">2017-02-27T10:25:00Z</dcterms:modified>
  <cp:revision>4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