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419d" w14:paraId="d31419d" w:rsidRDefault="0050014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014D" w:rsidP="0050014D" w:rsidR="0050014D">
      <w:pPr>
        <w:pStyle w:val="Bezproreda"/>
      </w:pPr>
    </w:p>
    <w:p w:rsidRDefault="0050014D" w:rsidP="0050014D" w:rsidR="0050014D">
      <w:pPr>
        <w:pStyle w:val="Bezproreda"/>
      </w:pPr>
    </w:p>
    <w:p w:rsidRDefault="0050014D" w:rsidP="0050014D" w:rsidR="00AE649C">
      <w:pPr>
        <w:pStyle w:val="Bezproreda"/>
      </w:pPr>
      <w:r>
        <w:t xml:space="preserve">    Republika Hrvatska</w:t>
      </w:r>
    </w:p>
    <w:p w:rsidRDefault="0050014D" w:rsidP="0050014D" w:rsidR="0050014D">
      <w:pPr>
        <w:pStyle w:val="Bezproreda"/>
      </w:pPr>
      <w:r>
        <w:t>Trgovački sud u Bjelovaru</w:t>
      </w:r>
    </w:p>
    <w:p w:rsidRDefault="0050014D" w:rsidP="0050014D" w:rsidR="0050014D">
      <w:pPr>
        <w:pStyle w:val="Bezproreda"/>
      </w:pPr>
      <w:r>
        <w:t>Bjelovar, Dr. I. Lebovića 42.</w:t>
      </w:r>
    </w:p>
    <w:p w:rsidRDefault="0050014D" w:rsidP="0050014D" w:rsidR="0050014D">
      <w:pPr>
        <w:pStyle w:val="Bezproreda"/>
      </w:pPr>
    </w:p>
    <w:p w:rsidRDefault="0050014D" w:rsidP="0050014D" w:rsidR="0050014D">
      <w:pPr>
        <w:pStyle w:val="Bezproreda"/>
        <w:ind w:firstLine="708" w:left="4248"/>
        <w:rPr>
          <w:b/>
        </w:rPr>
      </w:pPr>
      <w:r>
        <w:t>Poslovni broj: 1 St-992/2016-48</w:t>
      </w:r>
    </w:p>
    <w:p w:rsidRDefault="0050014D" w:rsidP="0050014D" w:rsidR="0050014D">
      <w:pPr>
        <w:pStyle w:val="Bezproreda"/>
        <w:ind w:firstLine="708" w:left="5664"/>
        <w:rPr>
          <w:b/>
        </w:rPr>
      </w:pPr>
    </w:p>
    <w:p w:rsidRDefault="0050014D" w:rsidP="0050014D" w:rsidR="0050014D">
      <w:pPr>
        <w:pStyle w:val="Bezproreda"/>
      </w:pPr>
    </w:p>
    <w:p w:rsidRDefault="0050014D" w:rsidP="0050014D" w:rsidR="0050014D">
      <w:pPr>
        <w:pStyle w:val="Bezproreda"/>
        <w:jc w:val="center"/>
      </w:pPr>
      <w:r>
        <w:t>R E P U B L I K A   H R V A T S K A</w:t>
      </w:r>
    </w:p>
    <w:p w:rsidRDefault="0050014D" w:rsidP="0050014D" w:rsidR="0050014D">
      <w:pPr>
        <w:pStyle w:val="Bezproreda"/>
        <w:jc w:val="center"/>
      </w:pPr>
    </w:p>
    <w:p w:rsidRDefault="0050014D" w:rsidP="0050014D" w:rsidR="0050014D">
      <w:pPr>
        <w:pStyle w:val="Bezproreda"/>
        <w:jc w:val="center"/>
      </w:pPr>
      <w:r>
        <w:t>R J E Š E N J E</w:t>
      </w:r>
    </w:p>
    <w:p w:rsidRDefault="0050014D" w:rsidP="0050014D" w:rsidR="0050014D">
      <w:pPr>
        <w:pStyle w:val="Bezproreda"/>
      </w:pPr>
    </w:p>
    <w:p w:rsidRDefault="0050014D" w:rsidP="0050014D" w:rsidR="0050014D">
      <w:pPr>
        <w:pStyle w:val="Bezproreda"/>
        <w:ind w:firstLine="708"/>
        <w:jc w:val="both"/>
      </w:pPr>
      <w:r>
        <w:t xml:space="preserve">Trgovački sud u Bjelovaru, po sucu Branki Pleskalt, u stečajnom postupku nad trgovačkim društvom SPAJIĆ proizvodnja i usluge d.o.o. u stečaju, Čačinci, Braće Radića 34, OIB: 36321371245, zastupan po stečajnom upravitelju Branku Smrtić iz Miholjanca, A. Mihanovića 116, Virje, OBI: 26761829990,  30.  srpnja  2018. </w:t>
      </w:r>
    </w:p>
    <w:p w:rsidRDefault="0050014D" w:rsidP="0050014D" w:rsidR="0050014D">
      <w:pPr>
        <w:pStyle w:val="Bezproreda"/>
        <w:jc w:val="both"/>
      </w:pPr>
    </w:p>
    <w:p w:rsidRDefault="0050014D" w:rsidP="0050014D" w:rsidR="0050014D">
      <w:pPr>
        <w:pStyle w:val="Bezproreda"/>
        <w:jc w:val="both"/>
        <w:rPr>
          <w:b/>
        </w:rPr>
      </w:pPr>
    </w:p>
    <w:p w:rsidRDefault="0050014D" w:rsidP="0050014D" w:rsidR="0050014D">
      <w:pPr>
        <w:pStyle w:val="Bezproreda"/>
        <w:jc w:val="center"/>
      </w:pPr>
      <w:r>
        <w:t>r i j e š i o    j e</w:t>
      </w:r>
    </w:p>
    <w:p w:rsidRDefault="0050014D" w:rsidP="0050014D" w:rsidR="0050014D">
      <w:pPr>
        <w:pStyle w:val="Bezproreda"/>
        <w:jc w:val="both"/>
        <w:rPr>
          <w:bCs/>
        </w:rPr>
      </w:pPr>
    </w:p>
    <w:p w:rsidRDefault="0050014D" w:rsidP="0050014D" w:rsidR="0050014D">
      <w:pPr>
        <w:pStyle w:val="Bezproreda"/>
        <w:jc w:val="both"/>
        <w:rPr>
          <w:bCs/>
        </w:rPr>
      </w:pPr>
    </w:p>
    <w:p w:rsidRDefault="0050014D" w:rsidP="0050014D" w:rsidR="0050014D">
      <w:pPr>
        <w:pStyle w:val="Bezproreda"/>
        <w:ind w:firstLine="708"/>
        <w:rPr>
          <w:noProof/>
        </w:rPr>
      </w:pPr>
      <w:r>
        <w:t xml:space="preserve">1.Dosuđuju se kupcu Mirku Vukić iz Čačinaca, vlasnik OPG-a Mirko Vukić,  Braće Radića 17, Čačinci,  OIB: 10660204465, nekretnine upisane </w:t>
      </w:r>
      <w:r>
        <w:rPr>
          <w:noProof/>
        </w:rPr>
        <w:t>u zk. ul. br.  992  k.o. Čačinci i to čkbr. 2739 oranica Lipovac, ukupne površine 22.242 m</w:t>
      </w:r>
      <w:r>
        <w:rPr>
          <w:noProof/>
          <w:vertAlign w:val="superscript"/>
        </w:rPr>
        <w:t>2</w:t>
      </w:r>
      <w:r>
        <w:rPr>
          <w:noProof/>
        </w:rPr>
        <w:t xml:space="preserve">,   </w:t>
      </w:r>
      <w:r>
        <w:t>kao vlasništvo stečajnog dužnika  SPAJIĆ proizvodnja i usluge d.o.o. u stečaju, Čačinci, Braće Radića 34, OIB: 36321371245.</w:t>
      </w:r>
    </w:p>
    <w:p w:rsidRDefault="0050014D" w:rsidP="0050014D" w:rsidR="0050014D">
      <w:pPr>
        <w:pStyle w:val="Bezproreda"/>
        <w:jc w:val="both"/>
      </w:pPr>
    </w:p>
    <w:p w:rsidRDefault="0050014D" w:rsidP="0050014D" w:rsidR="0050014D">
      <w:pPr>
        <w:pStyle w:val="Bezproreda"/>
        <w:ind w:firstLine="708"/>
        <w:jc w:val="both"/>
      </w:pPr>
      <w:r>
        <w:t xml:space="preserve">2.Određuje se nakon pravomoćnosti ovog rješenja o dosudi i nakon što kupac Mirko Vukić iz Čačinaca, vlasnik OPG-a Mirko Vukić,  Braće Radića 17, Čačinci, OIB: 10660204465, u roku od 30 dana od dana pravomoćnosti ovog rješenja uplati razliku kupovine preko iznosa uplaćene jamčevine (osiguranja) i to iznos od 19.559,00 kuna, uknjižba prava vlasništva na dosuđenoj nekretnini iz toč. 1. izreke ovog rješenja u korist kupca Mirka Vukić iz Čačinaca, vlasnik OPG-a Mirko Vukić, Braće Radić 17, Čačinci, OIB: 10660204465. Kupovina se uplaćuje na poseban račun Agencije otvoren za tu namjenu IBAN:HR1123900011300028787, Model HR11, a "poziv na broj" (PNB) kao podatak prvi (P1) treba upisati broj 87157, a kao podatak drugi broj (P2) broj koji je sadržan u tablici pod rednim brojem VII ( 37591 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Prilikom uplate kupovine na račun Agencije IBAN HR1123900011300028787, potrebno je da uplatitelj u polje 71A na SWIFT-u ili na obrascu naloga za plaćanje u polje "Opcija troška" naznači opciju "OUR". </w:t>
      </w:r>
    </w:p>
    <w:p w:rsidRDefault="0050014D" w:rsidP="0050014D" w:rsidR="0050014D">
      <w:pPr>
        <w:pStyle w:val="Bezproreda"/>
        <w:jc w:val="both"/>
      </w:pPr>
    </w:p>
    <w:p w:rsidRDefault="0050014D" w:rsidP="0050014D" w:rsidR="0050014D">
      <w:pPr>
        <w:pStyle w:val="Bezproreda"/>
        <w:ind w:firstLine="708"/>
        <w:jc w:val="both"/>
      </w:pPr>
      <w:r>
        <w:t xml:space="preserve">Nakon što kupac Mirko Vukić iz Čačinaca,  vlasnik OPG-a Mirko Vukić , Braće Radića 17, Čačinci, OIB: 10660204465, plati sve pripadajuće poreze za kupnju navedene nekretnine u točki 1.izreke ovog rješenja, da se u zemljišnim knjigama Općinskog suda u Virovitici, Stalna služba u Orahovici  u korist kupca  Mirka Vukić iz Čačinaca, vlasnik OPG-a Mirko Vukić Braće Radića 17, Čačinci, OIB: 10660204465, upiše pravo vlasništva na </w:t>
      </w:r>
      <w:r>
        <w:lastRenderedPageBreak/>
        <w:t>dosuđenoj nekretnini iz točke 1. izreke ovog rješenja, te se određuje da se brišu prava i tereti na nekretnini iz točke 1. izreke ovog rješenja i to zabilježba i to: pod brojem: Z-762/2017 zaprimljeno 1. veljače 2017. godine Zabilježba otvaranje stečajnog postupka, Rješenje Trgovačkog suda u Bjelovaru, Broj: St-992/2016-9 od 27. 01. 2017.,  broj: Z-4201/2017. zaprimljeno 1. 06. 2017. godine zabilježba Rješenje Trgovačkog suda u Bjelovaru posl. broj. St-992/2016-19 od 29. svibnja 2017. zabilježuje se rješenje o prodaji nekretnina pod A., broj: Z-1212/12 Zaprimljeno 29. studenog 2012. godine na temelju Sporazuma o osnivanju založnog prava na nekretninama radi osiguranja novčane tražbine, sastavljenog u formi javnobilježničkog akta Javnog bilježnika Marijana  Jurić iz Zagreba, Savska cesta 56/II, pod brojem: OU-614/2012, dana 14. studenog 2012. godine, uknjižuje se založno pravo na nekretnini u A, kao sporednom ulošku za iznos od 1.000.000,00 kuna (milijunkuna), uz uvjete navedene u sporazumu, za korist Spajić Anka, OIB: 95006897063, Donja Lomnica, Petra Preradovića 12, broj: Z-1212/12 zaprimljeno 29. 11. 2012. godine zabilježuje se da je glavni uložak za hipoteku upisanu pod C-1, zk. ul. br. 1573 k.o.o Čačinci,  a koja prava i tereti prestaju prodajom navedene nekretnine, a Zemljišno-knjižni odjel Općinskog suda u Virovitici, Stalna služba u Orahovici  će obaviti upis tog prava vlasništva u korist navedenog kupca na navedenoj nekretnini temeljem ovog pravomoćnog rješenja o dosudi nekretnine i na temelju Potvrde ovog suda da je kupac položio kupovninu za navedenu nekretninu u sveukupnom iznosu od  23.010,00 kuna u skladu sa ovim rješenjem.</w:t>
      </w:r>
    </w:p>
    <w:p w:rsidRDefault="0050014D" w:rsidP="0050014D" w:rsidR="0050014D">
      <w:pPr>
        <w:pStyle w:val="Bezproreda"/>
        <w:jc w:val="both"/>
      </w:pPr>
      <w:r>
        <w:t xml:space="preserve"> </w:t>
      </w:r>
      <w:r>
        <w:tab/>
      </w:r>
    </w:p>
    <w:p w:rsidRDefault="0050014D" w:rsidP="0050014D" w:rsidR="0050014D">
      <w:pPr>
        <w:pStyle w:val="Bezproreda"/>
        <w:jc w:val="both"/>
      </w:pPr>
      <w:r>
        <w:tab/>
        <w:t>3.Nakon pravomoćnosti ovog rješenja o dosudi nekretnina i nakon što kupac Mirko Vukić iz Čačinaca, vlasnik OPG-a Mirko Vukić,  Braće Radića 17, Čačinci, OIB: 10660204465 položi kupovninu određenu u točki 2. izreke ovog rješenja, sud će donijeti zaključak o predaji tih nekretnina kupcu.</w:t>
      </w:r>
    </w:p>
    <w:p w:rsidRDefault="0050014D" w:rsidP="0050014D" w:rsidR="0050014D">
      <w:pPr>
        <w:pStyle w:val="Bezproreda"/>
        <w:jc w:val="both"/>
      </w:pPr>
    </w:p>
    <w:p w:rsidRDefault="0050014D" w:rsidP="0050014D" w:rsidR="0050014D">
      <w:pPr>
        <w:pStyle w:val="Bezproreda"/>
        <w:jc w:val="both"/>
      </w:pPr>
      <w:r>
        <w:tab/>
        <w:t>4. Ako kupac ne uplati kupovninu u roku koji mu je određen toč. 2. ovog Rješenja sud će prodaju oglasiti nevažećom i odrediti novu prodaju a iz jamčevine namiriti će se troškovi prodaje i naknaditi razlika kupovnine postignute na javnoj dražbi (čl. 100. st. 1. 2. i 3. Ovršnog zakona).</w:t>
      </w:r>
    </w:p>
    <w:p w:rsidRDefault="0050014D" w:rsidP="0050014D" w:rsidR="0050014D">
      <w:pPr>
        <w:pStyle w:val="Bezproreda"/>
        <w:jc w:val="both"/>
      </w:pPr>
    </w:p>
    <w:p w:rsidRDefault="0050014D" w:rsidP="0050014D" w:rsidR="0050014D">
      <w:pPr>
        <w:pStyle w:val="Bezproreda"/>
        <w:jc w:val="both"/>
        <w:rPr>
          <w:lang w:eastAsia="en-US"/>
        </w:rPr>
      </w:pPr>
    </w:p>
    <w:p w:rsidRDefault="0050014D" w:rsidP="0050014D" w:rsidR="0050014D">
      <w:pPr>
        <w:pStyle w:val="Bezproreda"/>
        <w:jc w:val="center"/>
      </w:pPr>
      <w:r>
        <w:t>Obrazloženje</w:t>
      </w:r>
    </w:p>
    <w:p w:rsidRDefault="0050014D" w:rsidP="0050014D" w:rsidR="0050014D">
      <w:pPr>
        <w:pStyle w:val="Bezproreda"/>
        <w:jc w:val="both"/>
        <w:rPr>
          <w:b/>
        </w:rPr>
      </w:pPr>
    </w:p>
    <w:p w:rsidRDefault="0050014D" w:rsidP="0050014D" w:rsidR="0050014D">
      <w:pPr>
        <w:pStyle w:val="Bezproreda"/>
        <w:jc w:val="both"/>
      </w:pPr>
      <w:r>
        <w:tab/>
        <w:t>Zaključkom od 4. srpnja 2017. godine određena je prodaja nekretnina stečajnog dužnika SPAJIĆ proizvodnja i usluge d.o.o. u stečaju Čačinci. Određeno je da će prodaju provesti Financijska agencija elektroničkom javnom dražbom, temeljem odredbe članka 247. st. 2. Stečajnog zakona (NN br. 75/15 i 104/17, dalje SZ).</w:t>
      </w:r>
    </w:p>
    <w:p w:rsidRDefault="0050014D" w:rsidP="0050014D" w:rsidR="0050014D">
      <w:pPr>
        <w:pStyle w:val="Bezproreda"/>
        <w:jc w:val="both"/>
      </w:pPr>
    </w:p>
    <w:p w:rsidRDefault="0050014D" w:rsidP="0050014D" w:rsidR="0050014D">
      <w:pPr>
        <w:pStyle w:val="Bezproreda"/>
        <w:jc w:val="both"/>
      </w:pPr>
      <w:r>
        <w:tab/>
        <w:t>Nakon završetka elektroničke javne dražbe Financijska agencija je 13. srpnja 2018. godine dostavila sudu izvještaj o provedenoj  elektroničkoj javnoj dražbi (identifikator nadmetanja: 8715.</w:t>
      </w:r>
    </w:p>
    <w:p w:rsidRDefault="0050014D" w:rsidP="0050014D" w:rsidR="0050014D">
      <w:pPr>
        <w:pStyle w:val="Bezproreda"/>
        <w:jc w:val="both"/>
      </w:pPr>
    </w:p>
    <w:p w:rsidRDefault="0050014D" w:rsidP="0050014D" w:rsidR="0050014D">
      <w:pPr>
        <w:pStyle w:val="Bezproreda"/>
        <w:jc w:val="both"/>
      </w:pPr>
      <w:r>
        <w:tab/>
        <w:t>Iz izvještaja proizlazi da</w:t>
      </w:r>
      <w:r w:rsidR="005538D8">
        <w:t xml:space="preserve"> su na dražbi sudjelovala tri ponuđača i to Damir Veršec iz Virovitice, Kornelija Veršec iz Virovitice i Mirko Vukić iz Čačinaca, te da</w:t>
      </w:r>
      <w:r>
        <w:t xml:space="preserve"> je ponuditelj Mirko Vukić iz Čačinaca, vlasnik OPG-a Mirko Vukić Čačinci, Braće Radića 17, OIB: 10660204465, dao najveću ponudu u iznosu od 23.010,00 kuna te da su ispunjene </w:t>
      </w:r>
      <w:r>
        <w:lastRenderedPageBreak/>
        <w:t>pretpostavke da mu se dosudi nekretnina (čl. 103. st. 3. Ovršnog zakona, NN br. 112/12, 25/13, 93/14, 55/16 i 73/17, dalje OZ, vezano uz čl. 247. st. 1. SZ-a).</w:t>
      </w:r>
    </w:p>
    <w:p w:rsidRDefault="0050014D" w:rsidP="0050014D" w:rsidR="0050014D">
      <w:pPr>
        <w:pStyle w:val="Bezproreda"/>
        <w:jc w:val="both"/>
      </w:pPr>
    </w:p>
    <w:p w:rsidRDefault="0050014D" w:rsidP="0050014D" w:rsidR="0050014D">
      <w:pPr>
        <w:pStyle w:val="Bezproreda"/>
        <w:jc w:val="both"/>
      </w:pPr>
      <w:r>
        <w:tab/>
        <w:t xml:space="preserve">Kako je taj ponuditelj uplatio jamčevinu za sudjelovanje na predmetnoj javnoj dražbi u iznosu od 3.451,00 kuna, dužan je uplatiti razliku kupovnine u iznosu od 19.559,00 kuna. </w:t>
      </w:r>
    </w:p>
    <w:p w:rsidRDefault="0050014D" w:rsidP="0050014D" w:rsidR="0050014D">
      <w:pPr>
        <w:pStyle w:val="Bezproreda"/>
        <w:jc w:val="both"/>
      </w:pPr>
    </w:p>
    <w:p w:rsidRDefault="0050014D" w:rsidP="0050014D" w:rsidR="0050014D">
      <w:pPr>
        <w:pStyle w:val="Bezproreda"/>
        <w:jc w:val="both"/>
      </w:pPr>
      <w:r>
        <w:tab/>
        <w:t>Kupac Mirko Vukić iz Čačinaca, vlasnik OPG-a Mirko Vukić, Braće Radića 17,  će potrebnu razliku do sveukupne kupovnine u iznosu od 23.010,00 kuna uplatiti na račun Agencije IBAN:HR1123900011300028787, Model: HR11, time da je potrebno prilikom uplate da uplatitelj u polje 71A na SWIFT-u ili na obrascu naloga za plaćanje u polje "Opcija troška" naznači opciju "OUR".</w:t>
      </w:r>
    </w:p>
    <w:p w:rsidRDefault="0050014D" w:rsidP="0050014D" w:rsidR="0050014D">
      <w:pPr>
        <w:pStyle w:val="Bezproreda"/>
        <w:jc w:val="both"/>
      </w:pPr>
    </w:p>
    <w:p w:rsidRDefault="0050014D" w:rsidP="0050014D" w:rsidR="0050014D">
      <w:pPr>
        <w:pStyle w:val="Bezproreda"/>
        <w:jc w:val="both"/>
        <w:rPr>
          <w:szCs w:val="20"/>
        </w:rPr>
      </w:pPr>
      <w:r>
        <w:tab/>
        <w:t xml:space="preserve">Slijedom navedenog temeljem čl. 103. st. 3. – 6. , čl. 106. i 108. Ovršnog zakona u vezi sa čl. 247. Stečajnog zakona, odlučeno je kao u izreci ovog rješenja. </w:t>
      </w:r>
    </w:p>
    <w:p w:rsidRDefault="0050014D" w:rsidP="0050014D" w:rsidR="0050014D">
      <w:pPr>
        <w:pStyle w:val="Bezproreda"/>
        <w:jc w:val="both"/>
      </w:pPr>
    </w:p>
    <w:p w:rsidRDefault="0050014D" w:rsidP="0050014D" w:rsidR="0050014D">
      <w:pPr>
        <w:pStyle w:val="Bezproreda"/>
        <w:ind w:firstLine="708"/>
        <w:jc w:val="both"/>
        <w:rPr>
          <w:szCs w:val="20"/>
        </w:rPr>
      </w:pPr>
      <w:r>
        <w:t>U Bjelovaru  30. srpnja  2018.</w:t>
      </w:r>
    </w:p>
    <w:p w:rsidRDefault="0050014D" w:rsidP="0050014D" w:rsidR="0050014D">
      <w:pPr>
        <w:pStyle w:val="Bezproreda"/>
        <w:jc w:val="both"/>
      </w:pPr>
    </w:p>
    <w:p w:rsidRDefault="0050014D" w:rsidP="0050014D" w:rsidR="0050014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50014D" w:rsidP="0050014D" w:rsidR="0050014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50014D" w:rsidP="0050014D" w:rsidR="0050014D">
      <w:pPr>
        <w:pStyle w:val="Bezproreda"/>
        <w:jc w:val="both"/>
      </w:pPr>
    </w:p>
    <w:p w:rsidRDefault="0050014D" w:rsidP="0050014D" w:rsidR="0050014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otpravka-ovlašteni službenik</w:t>
      </w:r>
    </w:p>
    <w:p w:rsidRDefault="0050014D" w:rsidP="0050014D" w:rsidR="0050014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50014D" w:rsidP="0050014D" w:rsidR="0050014D">
      <w:pPr>
        <w:pStyle w:val="Bezproreda"/>
        <w:jc w:val="both"/>
      </w:pPr>
    </w:p>
    <w:p w:rsidRDefault="0050014D" w:rsidP="0050014D" w:rsidR="0050014D">
      <w:pPr>
        <w:pStyle w:val="Bezproreda"/>
        <w:jc w:val="both"/>
      </w:pPr>
    </w:p>
    <w:p w:rsidRDefault="0050014D" w:rsidP="0050014D" w:rsidR="0050014D">
      <w:pPr>
        <w:pStyle w:val="Bezproreda"/>
        <w:ind w:firstLine="708"/>
        <w:jc w:val="both"/>
      </w:pPr>
      <w:r>
        <w:t>Pouka o pravnom lijeku: Protiv ovog rješenja dopuštena je žalba u roku 8 dana, od dana objave ovog rješenja na e-oglasnoj ploči suda, a smatrat će se da je ovo rješenje dostavljeno svima istekom 3 dana od dana njegovog objavljivanja na e-oglasnoj ploči suda, na Visoki trgovački sud RH, u Zagrebu, a putem ovog suda. Žalba se podnosi u 3 primjerka.</w:t>
      </w:r>
    </w:p>
    <w:p w:rsidRDefault="0050014D" w:rsidP="0050014D" w:rsidR="0050014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0014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3390071"/>
      <w:docPartObj>
        <w:docPartGallery w:val="Page Numbers (Top of Page)"/>
        <w:docPartUnique/>
      </w:docPartObj>
    </w:sdtPr>
    <w:sdtEndPr/>
    <w:sdtContent>
      <w:p w:rsidRDefault="0050014D" w:rsidR="005001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393">
          <w:t>3</w:t>
        </w:r>
        <w:r>
          <w:fldChar w:fldCharType="end"/>
        </w:r>
      </w:p>
    </w:sdtContent>
  </w:sdt>
  <w:p w:rsidRDefault="0050014D" w:rsidR="008333A9">
    <w:pPr>
      <w:pStyle w:val="Zaglavlje"/>
    </w:pPr>
    <w:r>
      <w:t>Poslovni broj: 1 St-992/2016-48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014D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38D8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393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423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St-992/2016-48</izvorni_sadrzaj>
    <derivirana_varijabla naziv="DomainObject.Oznaka_1">St-992/2016-48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St-992/2016-48</izvorni_sadrzaj>
    <derivirana_varijabla naziv="DomainObject.PoslovniBrojDokumenta_1">St-992/2016-48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191E0-4662-405D-8D7E-BB4835CBB0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1098</properties:Words>
  <properties:Characters>5854</properties:Characters>
  <properties:Lines>124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2018-07-30T08:41:00Z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St-992/2016-48 / Odluka - Rješenje - dosuda (odluka_St-992_2016-48.docx)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