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94cb" w14:paraId="93794cb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59024B">
        <w:t>4</w:t>
      </w:r>
      <w:r w:rsidR="00C572D2">
        <w:t xml:space="preserve">. </w:t>
      </w:r>
      <w:r w:rsidR="0059024B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E34074">
        <w:t>3 DI-d.o.o., Zadar, Bana Josipa Jelačića 16 A, OIB:45049350922</w:t>
      </w:r>
      <w:r w:rsidR="0039437A" w:rsidRPr="0039437A">
        <w:t>,</w:t>
      </w:r>
      <w:r w:rsidR="00EF3F9E">
        <w:t xml:space="preserve"> </w:t>
      </w:r>
      <w:r w:rsidR="0059024B">
        <w:t>13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34074">
        <w:t>3 DI-d.o.o., Zadar, Bana Josipa Jelačića 16 A, OIB:45049350922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59024B">
        <w:t>13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E34074">
        <w:rPr>
          <w:color w:themeColor="text1" w:val="000000"/>
        </w:rPr>
        <w:t>15</w:t>
      </w:r>
      <w:r w:rsidR="00390B74">
        <w:rPr>
          <w:color w:themeColor="text1" w:val="000000"/>
        </w:rPr>
        <w:t>,</w:t>
      </w:r>
      <w:r w:rsidR="00E34074">
        <w:rPr>
          <w:color w:themeColor="text1" w:val="000000"/>
        </w:rPr>
        <w:t>0</w:t>
      </w:r>
      <w:r w:rsidR="00390B74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E34074">
        <w:t xml:space="preserve">Ivan Gjurašić iz Zagreba, </w:t>
      </w:r>
      <w:r w:rsidR="00E34074" w:rsidRPr="00C911AF">
        <w:t>Petrinjska 28, OIB: 66025260916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E34074">
        <w:t>3 DI-d.o.o., Zadar, Bana Josipa Jelačića 16 A, OIB:45049350922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59024B">
        <w:t>4</w:t>
      </w:r>
      <w:r w:rsidR="00C572D2">
        <w:t xml:space="preserve">. </w:t>
      </w:r>
      <w:r w:rsidR="0059024B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59024B">
        <w:t>1</w:t>
      </w:r>
      <w:r w:rsidR="0079567A" w:rsidRPr="00EF3F9E">
        <w:t>.</w:t>
      </w:r>
      <w:r w:rsidR="00E34074">
        <w:t xml:space="preserve"> studenog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E34074">
        <w:t>17.392,01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E34074">
        <w:t xml:space="preserve">Veneto banka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59024B">
        <w:t>13</w:t>
      </w:r>
      <w:r w:rsidR="00131DF8">
        <w:t xml:space="preserve">. </w:t>
      </w:r>
      <w:r w:rsidR="0059024B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59024B">
        <w:t>13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E34074">
        <w:t>17.581,42</w:t>
      </w:r>
      <w:r w:rsidR="00EF3F9E">
        <w:t xml:space="preserve"> kuna </w:t>
      </w:r>
      <w:r w:rsidR="00EE0861">
        <w:t xml:space="preserve">u neprekinutom razdoblju od </w:t>
      </w:r>
      <w:r w:rsidR="0059024B">
        <w:t>2</w:t>
      </w:r>
      <w:r w:rsidR="00E34074">
        <w:t>49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13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E34074" w:rsidP="00E34074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E34074" w:rsidP="00E34074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 xml:space="preserve">, v.r. 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F3159A" w:rsidR="00640FE9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6E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59024B">
      <w:t xml:space="preserve">Poslovni broj: 5 </w:t>
    </w:r>
    <w:r w:rsidR="0059024B" w:rsidRPr="008C3132">
      <w:t>St-</w:t>
    </w:r>
    <w:r w:rsidR="0059024B">
      <w:t>11</w:t>
    </w:r>
    <w:r w:rsidR="00E34074">
      <w:t>11</w:t>
    </w:r>
    <w:r w:rsidR="0059024B">
      <w:t>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59024B">
      <w:t>11</w:t>
    </w:r>
    <w:r w:rsidR="00E34074">
      <w:t>11</w:t>
    </w:r>
    <w:r>
      <w:t>/16-1</w:t>
    </w:r>
    <w:r w:rsidR="0059024B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6EB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6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6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6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6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DI-društvo s ograničenom odgovornošću za proizvodnju i usluge</izvorni_sadrzaj>
    <derivirana_varijabla naziv="DomainObject.Predmet.ProtustrankaFormated_1">  3 DI-društvo s ograničenom odgovornošću za proizvodnju i usluge</derivirana_varijabla>
  </DomainObject.Predmet.ProtustrankaFormated>
  <DomainObject.Predmet.ProtustrankaFormatedOIB>
    <izvorni_sadrzaj>  3 DI-društvo s ograničenom odgovornošću za proizvodnju i usluge, OIB 45049350922</izvorni_sadrzaj>
    <derivirana_varijabla naziv="DomainObject.Predmet.ProtustrankaFormatedOIB_1">  3 DI-društvo s ograničenom odgovornošću za proizvodnju i usluge, OIB 45049350922</derivirana_varijabla>
  </DomainObject.Predmet.ProtustrankaFormatedOIB>
  <DomainObject.Predmet.ProtustrankaFormatedWithAdress>
    <izvorni_sadrzaj> 3 DI-društvo s ograničenom odgovornošću za proizvodnju i usluge, Bana Josipa Jelačića 16/A, 23000 Zadar</izvorni_sadrzaj>
    <derivirana_varijabla naziv="DomainObject.Predmet.ProtustrankaFormatedWithAdress_1"> 3 DI-društvo s ograničenom odgovornošću za proizvodnju i usluge, Bana Josipa Jelačića 16/A, 23000 Zadar</derivirana_varijabla>
  </DomainObject.Predmet.ProtustrankaFormatedWithAdress>
  <DomainObject.Predmet.ProtustrankaFormatedWithAdressOIB>
    <izvorni_sadrzaj> 3 DI-društvo s ograničenom odgovornošću za proizvodnju i usluge, OIB 45049350922, Bana Josipa Jelačića 16/A, 23000 Zadar</izvorni_sadrzaj>
    <derivirana_varijabla naziv="DomainObject.Predmet.ProtustrankaFormatedWithAdressOIB_1"> 3 DI-društvo s ograničenom odgovornošću za proizvodnju i usluge, OIB 45049350922, Bana Josipa Jelačića 16/A, 23000 Zadar</derivirana_varijabla>
  </DomainObject.Predmet.ProtustrankaFormatedWithAdressOIB>
  <DomainObject.Predmet.ProtustrankaWithAdress>
    <izvorni_sadrzaj>3 DI-društvo s ograničenom odgovornošću za proizvodnju i usluge Bana Josipa Jelačića 16/A, 23000 Zadar</izvorni_sadrzaj>
    <derivirana_varijabla naziv="DomainObject.Predmet.ProtustrankaWithAdress_1">3 DI-društvo s ograničenom odgovornošću za proizvodnju i usluge Bana Josipa Jelačića 16/A, 23000 Zadar</derivirana_varijabla>
  </DomainObject.Predmet.ProtustrankaWithAdress>
  <DomainObject.Predmet.ProtustrankaWithAdressOIB>
    <izvorni_sadrzaj>3 DI-društvo s ograničenom odgovornošću za proizvodnju i usluge, OIB 45049350922, Bana Josipa Jelačića 16/A, 23000 Zadar</izvorni_sadrzaj>
    <derivirana_varijabla naziv="DomainObject.Predmet.ProtustrankaWithAdressOIB_1">3 DI-društvo s ograničenom odgovornošću za proizvodnju i usluge, OIB 45049350922, Bana Josipa Jelačića 16/A, 23000 Zadar</derivirana_varijabla>
  </DomainObject.Predmet.ProtustrankaWithAdressOIB>
  <DomainObject.Predmet.ProtustrankaNazivFormated>
    <izvorni_sadrzaj>3 DI-društvo s ograničenom odgovornošću za proizvodnju i usluge</izvorni_sadrzaj>
    <derivirana_varijabla naziv="DomainObject.Predmet.ProtustrankaNazivFormated_1">3 DI-društvo s ograničenom odgovornošću za proizvodnju i usluge</derivirana_varijabla>
  </DomainObject.Predmet.ProtustrankaNazivFormated>
  <DomainObject.Predmet.ProtustrankaNazivFormatedOIB>
    <izvorni_sadrzaj>3 DI-društvo s ograničenom odgovornošću za proizvodnju i usluge, OIB 45049350922</izvorni_sadrzaj>
    <derivirana_varijabla naziv="DomainObject.Predmet.ProtustrankaNazivFormatedOIB_1">3 DI-društvo s ograničenom odgovornošću za proizvodnju i usluge, OIB 45049350922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17392.01</izvorni_sadrzaj>
    <derivirana_varijabla naziv="DomainObject.Predmet.TrenutnaVrijednost_1">17392.01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 DI-društvo s ograničenom odgovornošću za proizvodnju i usluge</item>
    </izvorni_sadrzaj>
    <derivirana_varijabla naziv="DomainObject.Predmet.ProtuStrankaListFormated_1">
      <item>3 DI-društvo s ograničenom odgovornošću za proizvodnju i usluge</item>
    </derivirana_varijabla>
  </DomainObject.Predmet.ProtuStrankaListFormated>
  <DomainObject.Predmet.ProtuStrankaListFormatedOIB>
    <izvorni_sadrzaj>
      <item>3 DI-društvo s ograničenom odgovornošću za proizvodnju i usluge, OIB 45049350922</item>
    </izvorni_sadrzaj>
    <derivirana_varijabla naziv="DomainObject.Predmet.ProtuStrankaListFormatedOIB_1">
      <item>3 DI-društvo s ograničenom odgovornošću za proizvodnju i usluge, OIB 45049350922</item>
    </derivirana_varijabla>
  </DomainObject.Predmet.ProtuStrankaListFormatedOIB>
  <DomainObject.Predmet.ProtuStrankaListFormatedWithAdress>
    <izvorni_sadrzaj>
      <item>3 DI-društvo s ograničenom odgovornošću za proizvodnju i usluge, Bana Josipa Jelačića 16/A, 23000 Zadar</item>
    </izvorni_sadrzaj>
    <derivirana_varijabla naziv="DomainObject.Predmet.ProtuStrankaListFormatedWithAdress_1">
      <item>3 DI-društvo s ograničenom odgovornošću za proizvodnju i usluge, Bana Josipa Jelačića 16/A, 23000 Zadar</item>
    </derivirana_varijabla>
  </DomainObject.Predmet.ProtuStrankaListFormatedWithAdress>
  <DomainObject.Predmet.ProtuStrankaListFormatedWithAdressOIB>
    <izvorni_sadrzaj>
      <item>3 DI-društvo s ograničenom odgovornošću za proizvodnju i usluge, OIB 45049350922, Bana Josipa Jelačića 16/A, 23000 Zadar</item>
    </izvorni_sadrzaj>
    <derivirana_varijabla naziv="DomainObject.Predmet.ProtuStrankaListFormatedWithAdressOIB_1">
      <item>3 DI-društvo s ograničenom odgovornošću za proizvodnju i usluge, OIB 45049350922, Bana Josipa Jelačića 16/A, 23000 Zadar</item>
    </derivirana_varijabla>
  </DomainObject.Predmet.ProtuStrankaListFormatedWithAdressOIB>
  <DomainObject.Predmet.ProtuStrankaListNazivFormated>
    <izvorni_sadrzaj>
      <item>3 DI-društvo s ograničenom odgovornošću za proizvodnju i usluge</item>
    </izvorni_sadrzaj>
    <derivirana_varijabla naziv="DomainObject.Predmet.ProtuStrankaListNazivFormated_1">
      <item>3 DI-društvo s ograničenom odgovornošću za proizvodnju i usluge</item>
    </derivirana_varijabla>
  </DomainObject.Predmet.ProtuStrankaListNazivFormated>
  <DomainObject.Predmet.ProtuStrankaListNazivFormatedOIB>
    <izvorni_sadrzaj>
      <item>3 DI-društvo s ograničenom odgovornošću za proizvodnju i usluge, OIB 45049350922</item>
    </izvorni_sadrzaj>
    <derivirana_varijabla naziv="DomainObject.Predmet.ProtuStrankaListNazivFormatedOIB_1">
      <item>3 DI-društvo s ograničenom odgovornošću za proizvodnju i usluge, OIB 45049350922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 DI-društvo s ograničenom odgovornošću za proizvodnju i usluge</izvorni_sadrzaj>
    <derivirana_varijabla naziv="DomainObject.Predmet.ProtustrankaIDrugi_1">3 DI-društvo s ograničenom odgovornošću za proizvodnju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3 DI-društvo s ograničenom odgovornošću za proizvodnju i usluge, OIB 45049350922, Bana Josipa Jelačića 16/A, 23000 Zadar</izvorni_sadrzaj>
    <derivirana_varijabla naziv="DomainObject.Predmet.ProtustrankaIDrugiAdressOIB_1">3 DI-društvo s ograničenom odgovornošću za proizvodnju i usluge, OIB 45049350922, Bana Josipa Jelačića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 DI-društvo s ograničenom odgovornošću za proizvodnju i usluge</item>
    </izvorni_sadrzaj>
    <derivirana_varijabla naziv="DomainObject.Predmet.SudioniciListNaziv_1">
      <item>Financijska agencija</item>
      <item>3 DI-društvo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3 DI-društvo s ograničenom odgovornošću za proizvodnju i usluge, OIB 45049350922, Bana Josipa Jelačića 16/A,23000 Zadar</item>
    </izvorni_sadrzaj>
    <derivirana_varijabla naziv="DomainObject.Predmet.SudioniciListAdressOIB_1">
      <item>Financijska agencija, OIB 85821130368, Ivana Danila 4,23000 Zadar</item>
      <item>3 DI-društvo s ograničenom odgovornošću za proizvodnju i usluge, OIB 45049350922, Bana Josipa Jelačića 16/A,23000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45049350922</item>
    </izvorni_sadrzaj>
    <derivirana_varijabla naziv="DomainObject.Predmet.SudioniciListNazivOIB_1">
      <item>, OIB 85821130368</item>
      <item>, OIB 45049350922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D1C4B-B0A4-4ADC-85C0-38130B33D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1008</properties:Words>
  <properties:Characters>5441</properties:Characters>
  <properties:Lines>175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2017-03-13T13:50:00Z</dcterms:created>
  <dc:creator>Administrator</dc:creator>
  <cp:lastModifiedBy>Krešimir Torbarina</cp:lastModifiedBy>
  <cp:lastPrinted>2017-03-13T13:50:00Z</cp:lastPrinted>
  <dcterms:modified xmlns:xsi="http://www.w3.org/2001/XMLSchema-instance" xsi:type="dcterms:W3CDTF">2017-03-13T13:53:00Z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