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f0a1" w14:paraId="d3bf0a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059B3">
        <w:t>4192</w:t>
      </w:r>
      <w:r>
        <w:t>/2015</w:t>
      </w:r>
      <w:r w:rsidR="0042728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50ECC" w:rsidRPr="00250ECC">
        <w:t>VANGA d.o.o., Prigornica 45, Zagreb, OIB: 78309213693</w:t>
      </w:r>
      <w:r>
        <w:t xml:space="preserve">, dana      </w:t>
      </w:r>
      <w:r w:rsidR="00250ECC">
        <w:t>02</w:t>
      </w:r>
      <w:r>
        <w:t xml:space="preserve">. </w:t>
      </w:r>
      <w:r w:rsidR="00250ECC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50ECC" w:rsidRPr="00250ECC">
        <w:t>VANGA d.o.o., Prigornica 45, Zagreb, OIB: 78309213693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</w:t>
      </w:r>
      <w:r w:rsidR="001A4BFC">
        <w:t xml:space="preserve">jni postupak otvoren je dana </w:t>
      </w:r>
      <w:r w:rsidR="00013CA9">
        <w:t>02</w:t>
      </w:r>
      <w:r>
        <w:t xml:space="preserve">. </w:t>
      </w:r>
      <w:r w:rsidR="00013CA9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1A4BFC">
        <w:t xml:space="preserve">se </w:t>
      </w:r>
      <w:r w:rsidR="001A4BFC" w:rsidRPr="001A4BFC">
        <w:t>STJEPAN LOVIĆ iz Zagreba, Preradovićeva 13, OIB: 25964288839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50ECC" w:rsidRPr="00250ECC">
        <w:t>VANGA d.o.o., Prigornica 45, Zagreb, OIB: 78309213693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250ECC" w:rsidP="00047C0E" w:rsidR="00047C0E">
      <w:pPr>
        <w:pStyle w:val="Bezproreda"/>
        <w:jc w:val="center"/>
      </w:pPr>
      <w:r>
        <w:t>U Zagrebu, 02</w:t>
      </w:r>
      <w:r w:rsidR="00047C0E">
        <w:t xml:space="preserve">. </w:t>
      </w:r>
      <w:r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2728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427281" w:rsidP="00427281" w:rsidR="00427281">
      <w:pPr>
        <w:pStyle w:val="Bezproreda"/>
        <w:jc w:val="right"/>
      </w:pPr>
      <w:r>
        <w:t>Za točnost otpravka-ovlašteni službenik:</w:t>
      </w:r>
    </w:p>
    <w:p w:rsidRDefault="00427281" w:rsidP="00427281" w:rsidR="00427281">
      <w:pPr>
        <w:pStyle w:val="Bezproreda"/>
        <w:jc w:val="right"/>
      </w:pPr>
      <w:r>
        <w:t xml:space="preserve">Tanja Štraubert </w:t>
      </w:r>
    </w:p>
    <w:sectPr w:rsidSect="00EF1FD3" w:rsidR="0042728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45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059B3" w:rsidRPr="00B059B3">
          <w:t>4192/2015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13CA9"/>
    <w:rsid w:val="00047C0E"/>
    <w:rsid w:val="001371FB"/>
    <w:rsid w:val="001A4BFC"/>
    <w:rsid w:val="001B22F8"/>
    <w:rsid w:val="00232C62"/>
    <w:rsid w:val="00250ECC"/>
    <w:rsid w:val="003A3366"/>
    <w:rsid w:val="00427281"/>
    <w:rsid w:val="004E266D"/>
    <w:rsid w:val="00677951"/>
    <w:rsid w:val="00AA7B27"/>
    <w:rsid w:val="00AE11D4"/>
    <w:rsid w:val="00B059B3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0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27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27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4192</izvorni_sadrzaj>
    <derivirana_varijabla naziv="DomainObject.Predmet.Broj_1">4192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St-4192/2015</izvorni_sadrzaj>
    <derivirana_varijabla naziv="DomainObject.Predmet.OznakaBroj_1">St-4192/2015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VANGA d.o.o. zastupanog po punomoćniku Karlo Cvek</izvorni_sadrzaj>
    <derivirana_varijabla naziv="DomainObject.Predmet.ProtustrankaFormated_1">  VANGA d.o.o. zastupanog po punomoćniku Karlo Cvek</derivirana_varijabla>
  </DomainObject.Predmet.ProtustrankaFormated>
  <DomainObject.Predmet.ProtustrankaFormatedOIB>
    <izvorni_sadrzaj>  VANGA d.o.o., OIB 78309213693 zastupanog po punomoćniku Karlo Cvek</izvorni_sadrzaj>
    <derivirana_varijabla naziv="DomainObject.Predmet.ProtustrankaFormatedOIB_1">  VANGA d.o.o., OIB 78309213693 zastupanog po punomoćniku Karlo Cvek</derivirana_varijabla>
  </DomainObject.Predmet.ProtustrankaFormatedOIB>
  <DomainObject.Predmet.ProtustrankaFormatedWithAdress>
    <izvorni_sadrzaj> VANGA d.o.o., Prigornica 45, 10000 Zagreb zastupanog po punomoćniku Karlo Cvek</izvorni_sadrzaj>
    <derivirana_varijabla naziv="DomainObject.Predmet.ProtustrankaFormatedWithAdress_1"> VANGA d.o.o., Prigornica 45, 10000 Zagreb zastupanog po punomoćniku Karlo Cvek</derivirana_varijabla>
  </DomainObject.Predmet.ProtustrankaFormatedWithAdress>
  <DomainObject.Predmet.ProtustrankaFormatedWithAdressOIB>
    <izvorni_sadrzaj> VANGA d.o.o., OIB 78309213693, Prigornica 45, 10000 Zagreb zastupanog po punomoćniku Karlo Cvek</izvorni_sadrzaj>
    <derivirana_varijabla naziv="DomainObject.Predmet.ProtustrankaFormatedWithAdressOIB_1"> VANGA d.o.o., OIB 78309213693, Prigornica 45, 10000 Zagreb zastupanog po punomoćniku Karlo Cvek</derivirana_varijabla>
  </DomainObject.Predmet.ProtustrankaFormatedWithAdressOIB>
  <DomainObject.Predmet.ProtustrankaWithAdress>
    <izvorni_sadrzaj>VANGA d.o.o. Prigornica 45, 10000 Zagreb</izvorni_sadrzaj>
    <derivirana_varijabla naziv="DomainObject.Predmet.ProtustrankaWithAdress_1">VANGA d.o.o. Prigornica 45, 10000 Zagreb</derivirana_varijabla>
  </DomainObject.Predmet.ProtustrankaWithAdress>
  <DomainObject.Predmet.ProtustrankaWithAdressOIB>
    <izvorni_sadrzaj>VANGA d.o.o., OIB 78309213693, Prigornica 45, 10000 Zagreb</izvorni_sadrzaj>
    <derivirana_varijabla naziv="DomainObject.Predmet.ProtustrankaWithAdressOIB_1">VANGA d.o.o., OIB 78309213693, Prigornica 45, 10000 Zagreb</derivirana_varijabla>
  </DomainObject.Predmet.ProtustrankaWithAdressOIB>
  <DomainObject.Predmet.ProtustrankaNazivFormated>
    <izvorni_sadrzaj>VANGA d.o.o.</izvorni_sadrzaj>
    <derivirana_varijabla naziv="DomainObject.Predmet.ProtustrankaNazivFormated_1">VANGA d.o.o.</derivirana_varijabla>
  </DomainObject.Predmet.ProtustrankaNazivFormated>
  <DomainObject.Predmet.ProtustrankaNazivFormatedOIB>
    <izvorni_sadrzaj>VANGA d.o.o., OIB 78309213693</izvorni_sadrzaj>
    <derivirana_varijabla naziv="DomainObject.Predmet.ProtustrankaNazivFormatedOIB_1">VANGA d.o.o., OIB 78309213693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VANGA d.o.o. zastupanog po punomoćniku Karlo Cvek</item>
    </izvorni_sadrzaj>
    <derivirana_varijabla naziv="DomainObject.Predmet.ProtuStrankaListFormated_1">
      <item>VANGA d.o.o. zastupanog po punomoćniku Karlo Cvek</item>
    </derivirana_varijabla>
  </DomainObject.Predmet.ProtuStrankaListFormated>
  <DomainObject.Predmet.ProtuStrankaListFormatedOIB>
    <izvorni_sadrzaj>
      <item>VANGA d.o.o., OIB 78309213693 zastupanog po punomoćniku Karlo Cvek</item>
    </izvorni_sadrzaj>
    <derivirana_varijabla naziv="DomainObject.Predmet.ProtuStrankaListFormatedOIB_1">
      <item>VANGA d.o.o., OIB 78309213693 zastupanog po punomoćniku Karlo Cvek</item>
    </derivirana_varijabla>
  </DomainObject.Predmet.ProtuStrankaListFormatedOIB>
  <DomainObject.Predmet.ProtuStrankaListFormatedWithAdress>
    <izvorni_sadrzaj>
      <item>VANGA d.o.o., Prigornica 45, 10000 Zagreb zastupanog po punomoćniku Karlo Cvek</item>
    </izvorni_sadrzaj>
    <derivirana_varijabla naziv="DomainObject.Predmet.ProtuStrankaListFormatedWithAdress_1">
      <item>VANGA d.o.o., Prigornica 45, 10000 Zagreb zastupanog po punomoćniku Karlo Cvek</item>
    </derivirana_varijabla>
  </DomainObject.Predmet.ProtuStrankaListFormatedWithAdress>
  <DomainObject.Predmet.ProtuStrankaListFormatedWithAdressOIB>
    <izvorni_sadrzaj>
      <item>VANGA d.o.o., OIB 78309213693, Prigornica 45, 10000 Zagreb zastupanog po punomoćniku Karlo Cvek</item>
    </izvorni_sadrzaj>
    <derivirana_varijabla naziv="DomainObject.Predmet.ProtuStrankaListFormatedWithAdressOIB_1">
      <item>VANGA d.o.o., OIB 78309213693, Prigornica 45, 10000 Zagreb zastupanog po punomoćniku Karlo Cvek</item>
    </derivirana_varijabla>
  </DomainObject.Predmet.ProtuStrankaListFormatedWithAdressOIB>
  <DomainObject.Predmet.ProtuStrankaListNazivFormated>
    <izvorni_sadrzaj>
      <item>VANGA d.o.o.</item>
    </izvorni_sadrzaj>
    <derivirana_varijabla naziv="DomainObject.Predmet.ProtuStrankaListNazivFormated_1">
      <item>VANGA d.o.o.</item>
    </derivirana_varijabla>
  </DomainObject.Predmet.ProtuStrankaListNazivFormated>
  <DomainObject.Predmet.ProtuStrankaListNazivFormatedOIB>
    <izvorni_sadrzaj>
      <item>VANGA d.o.o., OIB 78309213693</item>
    </izvorni_sadrzaj>
    <derivirana_varijabla naziv="DomainObject.Predmet.ProtuStrankaListNazivFormatedOIB_1">
      <item>VANGA d.o.o., OIB 78309213693</item>
    </derivirana_varijabla>
  </DomainObject.Predmet.ProtuStrankaListNazivFormatedOIB>
  <DomainObject.Predmet.OstaliListFormated>
    <izvorni_sadrzaj>
      <item>Stjepan Lović</item>
      <item>Karlo Cvek punomoćnik sudionika u postupku VANGA d.o.o.</item>
    </izvorni_sadrzaj>
    <derivirana_varijabla naziv="DomainObject.Predmet.OstaliListFormated_1">
      <item>Stjepan Lović</item>
      <item>Karlo Cvek punomoćnik sudionika u postupku VANGA d.o.o.</item>
    </derivirana_varijabla>
  </DomainObject.Predmet.OstaliListFormated>
  <DomainObject.Predmet.OstaliListFormatedOIB>
    <izvorni_sadrzaj>
      <item>Stjepan Lović, OIB 25964288839</item>
      <item>Karlo Cvek, OIB 18827590344 punomoćnik sudionika u postupku VANGA d.o.o.</item>
    </izvorni_sadrzaj>
    <derivirana_varijabla naziv="DomainObject.Predmet.OstaliListFormatedOIB_1">
      <item>Stjepan Lović, OIB 25964288839</item>
      <item>Karlo Cvek, OIB 18827590344 punomoćnik sudionika u postupku VANGA d.o.o.</item>
    </derivirana_varijabla>
  </DomainObject.Predmet.OstaliListFormatedOIB>
  <DomainObject.Predmet.OstaliListFormatedWithAdress>
    <izvorni_sadrzaj>
      <item>Stjepan Lović, Preradovićeva 13, 10000 Zagreb</item>
      <item>Karlo Cvek, Nova Cesta 115, 10000 Zagreb punomoćnik sudionika u postupku VANGA d.o.o.</item>
    </izvorni_sadrzaj>
    <derivirana_varijabla naziv="DomainObject.Predmet.OstaliListFormatedWithAdress_1">
      <item>Stjepan Lović, Preradovićeva 13, 10000 Zagreb</item>
      <item>Karlo Cvek, Nova Cesta 115, 10000 Zagreb punomoćnik sudionika u postupku VANGA d.o.o.</item>
    </derivirana_varijabla>
  </DomainObject.Predmet.OstaliListFormatedWithAdress>
  <DomainObject.Predmet.OstaliListFormatedWithAdressOIB>
    <izvorni_sadrzaj>
      <item>Stjepan Lović, OIB 25964288839, Preradovićeva 13, 10000 Zagreb</item>
      <item>Karlo Cvek, OIB 18827590344, Nova Cesta 115, 10000 Zagreb punomoćnik sudionika u postupku VANGA d.o.o.</item>
    </izvorni_sadrzaj>
    <derivirana_varijabla naziv="DomainObject.Predmet.OstaliListFormatedWithAdressOIB_1">
      <item>Stjepan Lović, OIB 25964288839, Preradovićeva 13, 10000 Zagreb</item>
      <item>Karlo Cvek, OIB 18827590344, Nova Cesta 115, 10000 Zagreb punomoćnik sudionika u postupku VANGA d.o.o.</item>
    </derivirana_varijabla>
  </DomainObject.Predmet.OstaliListFormatedWithAdressOIB>
  <DomainObject.Predmet.OstaliListNazivFormated>
    <izvorni_sadrzaj>
      <item>Stjepan Lović</item>
      <item>Karlo Cvek</item>
    </izvorni_sadrzaj>
    <derivirana_varijabla naziv="DomainObject.Predmet.OstaliListNazivFormated_1">
      <item>Stjepan Lović</item>
      <item>Karlo Cvek</item>
    </derivirana_varijabla>
  </DomainObject.Predmet.OstaliListNazivFormated>
  <DomainObject.Predmet.OstaliListNazivFormatedOIB>
    <izvorni_sadrzaj>
      <item>Stjepan Lović, OIB 25964288839</item>
      <item>Karlo Cvek, OIB 18827590344</item>
    </izvorni_sadrzaj>
    <derivirana_varijabla naziv="DomainObject.Predmet.OstaliListNazivFormatedOIB_1">
      <item>Stjepan Lović, OIB 25964288839</item>
      <item>Karlo Cvek, OIB 18827590344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VANGA d.o.o.</izvorni_sadrzaj>
    <derivirana_varijabla naziv="DomainObject.Predmet.ProtustrankaIDrugi_1">VANGA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VANGA d.o.o., OIB 78309213693, Prigornica 45, 10000 Zagreb</izvorni_sadrzaj>
    <derivirana_varijabla naziv="DomainObject.Predmet.ProtustrankaIDrugiAdressOIB_1">VANGA d.o.o., OIB 78309213693, Prigornica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VANGA d.o.o.</item>
      <item>Stjepan Lović</item>
      <item>Karlo Cvek</item>
    </izvorni_sadrzaj>
    <derivirana_varijabla naziv="DomainObject.Predmet.SudioniciListNaziv_1">
      <item>FINA Regionalni centar Zagreb</item>
      <item>VANGA d.o.o.</item>
      <item>Stjepan Lović</item>
      <item>Karlo Cvek</item>
    </derivirana_varijabla>
  </DomainObject.Predmet.SudioniciListNaziv>
  <DomainObject.Predmet.SudioniciListAdressOIB>
    <izvorni_sadrzaj>
      <item>FINA Regionalni centar Zagreb, OIB 85821130368, Trg svibanjskih žrtava 1995. 1,10000 Zagreb</item>
      <item>VANGA d.o.o., OIB 78309213693, Prigornica 45,10000 Zagreb</item>
      <item>Stjepan Lović, OIB 25964288839, Preradovićeva 13,10000 Zagreb</item>
      <item>Karlo Cvek, OIB 18827590344, Nova Cesta 115,10000 Zagreb</item>
    </izvorni_sadrzaj>
    <derivirana_varijabla naziv="DomainObject.Predmet.SudioniciListAdressOIB_1">
      <item>FINA Regionalni centar Zagreb, OIB 85821130368, Trg svibanjskih žrtava 1995. 1,10000 Zagreb</item>
      <item>VANGA d.o.o., OIB 78309213693, Prigornica 45,10000 Zagreb</item>
      <item>Stjepan Lović, OIB 25964288839, Preradovićeva 13,10000 Zagreb</item>
      <item>Karlo Cvek, OIB 18827590344, Nova Cesta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78309213693</item>
      <item>, OIB 25964288839</item>
      <item>, OIB 18827590344</item>
    </izvorni_sadrzaj>
    <derivirana_varijabla naziv="DomainObject.Predmet.SudioniciListNazivOIB_1">
      <item>, OIB 85821130368</item>
      <item>, OIB 78309213693</item>
      <item>, OIB 25964288839</item>
      <item>, OIB 18827590344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1965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2016-05-02T09:01:00Z</dcterms:created>
  <dc:creator>Sandra Rotar Vogrin</dc:creator>
  <cp:lastModifiedBy>Tanja Štraubert</cp:lastModifiedBy>
  <cp:lastPrinted>2016-05-02T12:02:00Z</cp:lastPrinted>
  <dcterms:modified xmlns:xsi="http://www.w3.org/2001/XMLSchema-instance" xsi:type="dcterms:W3CDTF">2016-05-02T12:02:00Z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