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75099" w14:paraId="a775099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</w:t>
      </w:r>
      <w:r w:rsidR="00CF6168">
        <w:rPr>
          <w:lang w:val="hr-HR"/>
        </w:rPr>
        <w:tab/>
      </w:r>
      <w:r w:rsidRPr="000664E3">
        <w:rPr>
          <w:lang w:val="hr-HR"/>
        </w:rPr>
        <w:t xml:space="preserve">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</w:t>
      </w:r>
      <w:r w:rsidR="00D42EE3">
        <w:rPr>
          <w:lang w:val="hr-HR"/>
        </w:rPr>
        <w:t>-</w:t>
      </w:r>
      <w:r w:rsidR="003F72C8">
        <w:rPr>
          <w:lang w:val="hr-HR"/>
        </w:rPr>
        <w:t>4</w:t>
      </w:r>
      <w:r w:rsidR="00D73D5F">
        <w:rPr>
          <w:lang w:val="hr-HR"/>
        </w:rPr>
        <w:t>73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D73D5F">
        <w:rPr>
          <w:lang w:val="hr-HR"/>
        </w:rPr>
        <w:t>RBS jednostavno društvo s ograničenom odgovornošću za trgovinu i usluge, Trojstveni Markovac</w:t>
      </w:r>
      <w:r w:rsidR="005609E1">
        <w:rPr>
          <w:lang w:val="hr-HR"/>
        </w:rPr>
        <w:t>,</w:t>
      </w:r>
      <w:r w:rsidR="00B97F89">
        <w:rPr>
          <w:lang w:val="hr-HR"/>
        </w:rPr>
        <w:t xml:space="preserve"> </w:t>
      </w:r>
      <w:r w:rsidR="006C66E5">
        <w:rPr>
          <w:lang w:val="hr-HR"/>
        </w:rPr>
        <w:t xml:space="preserve">Grgura Karlovčana 28,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D73D5F">
        <w:rPr>
          <w:lang w:val="hr-HR"/>
        </w:rPr>
        <w:t>010090876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D73D5F">
        <w:rPr>
          <w:lang w:val="hr-HR"/>
        </w:rPr>
        <w:t>64319439495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3F72C8">
        <w:rPr>
          <w:lang w:val="hr-HR"/>
        </w:rPr>
        <w:t>4</w:t>
      </w:r>
      <w:r w:rsidR="00D73D5F">
        <w:rPr>
          <w:lang w:val="hr-HR"/>
        </w:rPr>
        <w:t>73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D73D5F">
        <w:rPr>
          <w:lang w:val="hr-HR"/>
        </w:rPr>
        <w:t>6.245,53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8C7CA9">
        <w:rPr>
          <w:lang w:val="hr-HR"/>
        </w:rPr>
        <w:t xml:space="preserve"> </w:t>
      </w:r>
      <w:r w:rsidR="00D73D5F">
        <w:rPr>
          <w:lang w:val="hr-HR"/>
        </w:rPr>
        <w:t>Saša Račan, iz Trojstvenog Markovca, Grgura Karlovčana 28</w:t>
      </w:r>
      <w:r w:rsidR="00D42EE3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D73D5F">
        <w:rPr>
          <w:lang w:val="hr-HR"/>
        </w:rPr>
        <w:t>91248389261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3F72C8">
        <w:rPr>
          <w:lang w:val="hr-HR"/>
        </w:rPr>
        <w:t>15</w:t>
      </w:r>
      <w:r w:rsidR="00CF6168">
        <w:rPr>
          <w:lang w:val="hr-HR"/>
        </w:rPr>
        <w:t>. prosinca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3F72C8">
        <w:rPr>
          <w:lang w:val="hr-HR"/>
        </w:rPr>
        <w:t>15</w:t>
      </w:r>
      <w:r w:rsidR="00FB7F79">
        <w:rPr>
          <w:lang w:val="hr-HR"/>
        </w:rPr>
        <w:t>.</w:t>
      </w:r>
      <w:r w:rsidR="004525DA">
        <w:rPr>
          <w:lang w:val="hr-HR"/>
        </w:rPr>
        <w:t>1</w:t>
      </w:r>
      <w:r w:rsidR="00CF6168">
        <w:rPr>
          <w:lang w:val="hr-HR"/>
        </w:rPr>
        <w:t>2</w:t>
      </w:r>
      <w:r w:rsidR="004525DA">
        <w:rPr>
          <w:lang w:val="hr-HR"/>
        </w:rPr>
        <w:t>.2015.</w:t>
      </w:r>
    </w:p>
    <w:sectPr w:rsidR="000E2229" w:rsidRPr="004525D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10F9" w:rsidR="003A10F9">
      <w:r>
        <w:separator/>
      </w:r>
    </w:p>
  </w:endnote>
  <w:endnote w:id="0" w:type="continuationSeparator">
    <w:p w:rsidRDefault="003A10F9" w:rsidR="003A10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10F9" w:rsidR="003A10F9">
      <w:r>
        <w:separator/>
      </w:r>
    </w:p>
  </w:footnote>
  <w:footnote w:id="0" w:type="continuationSeparator">
    <w:p w:rsidRDefault="003A10F9" w:rsidR="003A10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9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218C"/>
    <w:rsid w:val="000B6A05"/>
    <w:rsid w:val="000E2229"/>
    <w:rsid w:val="000E2494"/>
    <w:rsid w:val="00170D33"/>
    <w:rsid w:val="00184DF0"/>
    <w:rsid w:val="001B397D"/>
    <w:rsid w:val="00230CD2"/>
    <w:rsid w:val="0032457F"/>
    <w:rsid w:val="003A10F9"/>
    <w:rsid w:val="003E56D2"/>
    <w:rsid w:val="003F72C8"/>
    <w:rsid w:val="004006EF"/>
    <w:rsid w:val="004525DA"/>
    <w:rsid w:val="004629E7"/>
    <w:rsid w:val="004B7E8E"/>
    <w:rsid w:val="00505F14"/>
    <w:rsid w:val="0052619D"/>
    <w:rsid w:val="005609E1"/>
    <w:rsid w:val="005A21BE"/>
    <w:rsid w:val="005D3406"/>
    <w:rsid w:val="00605F99"/>
    <w:rsid w:val="006107FD"/>
    <w:rsid w:val="00617995"/>
    <w:rsid w:val="00666165"/>
    <w:rsid w:val="00674F9D"/>
    <w:rsid w:val="006767EE"/>
    <w:rsid w:val="006B32F7"/>
    <w:rsid w:val="006C66E5"/>
    <w:rsid w:val="007916AB"/>
    <w:rsid w:val="007E27E0"/>
    <w:rsid w:val="008259B1"/>
    <w:rsid w:val="00831DA7"/>
    <w:rsid w:val="008517A6"/>
    <w:rsid w:val="008A217A"/>
    <w:rsid w:val="008C7CA9"/>
    <w:rsid w:val="008E00AB"/>
    <w:rsid w:val="008E3DB0"/>
    <w:rsid w:val="0091341F"/>
    <w:rsid w:val="00943BD9"/>
    <w:rsid w:val="0097587E"/>
    <w:rsid w:val="00985844"/>
    <w:rsid w:val="009E6C69"/>
    <w:rsid w:val="009F1B25"/>
    <w:rsid w:val="00A475FF"/>
    <w:rsid w:val="00A73B9E"/>
    <w:rsid w:val="00A94EDF"/>
    <w:rsid w:val="00AB4255"/>
    <w:rsid w:val="00B24E12"/>
    <w:rsid w:val="00B53C1D"/>
    <w:rsid w:val="00B7583B"/>
    <w:rsid w:val="00B97F89"/>
    <w:rsid w:val="00BE2EE0"/>
    <w:rsid w:val="00C10334"/>
    <w:rsid w:val="00C435AB"/>
    <w:rsid w:val="00C57F8B"/>
    <w:rsid w:val="00CA6057"/>
    <w:rsid w:val="00CD08D1"/>
    <w:rsid w:val="00CD6B0C"/>
    <w:rsid w:val="00CF6168"/>
    <w:rsid w:val="00D3236E"/>
    <w:rsid w:val="00D42EE3"/>
    <w:rsid w:val="00D46E25"/>
    <w:rsid w:val="00D73D5F"/>
    <w:rsid w:val="00D81A66"/>
    <w:rsid w:val="00DC7979"/>
    <w:rsid w:val="00E97333"/>
    <w:rsid w:val="00EC2C0D"/>
    <w:rsid w:val="00F12ADC"/>
    <w:rsid w:val="00F178C7"/>
    <w:rsid w:val="00F61972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F61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6168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C66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66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66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66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66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F61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6168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C66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66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66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66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66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</izvorni_sadrzaj>
    <derivirana_varijabla naziv="DomainObject.Predmet.Broj_1">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St-473/2015</izvorni_sadrzaj>
    <derivirana_varijabla naziv="DomainObject.Predmet.OznakaBroj_1">St-473/2015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RBS jednostavno društvo s ograničenom odgovornošću za trgovinu i usluge, Trojstveni Markovac zastupanog po punomoćniku Saša Račan</izvorni_sadrzaj>
    <derivirana_varijabla naziv="DomainObject.Predmet.ProtustrankaFormated_1">  RBS jednostavno društvo s ograničenom odgovornošću za trgovinu i usluge, Trojstveni Markovac zastupanog po punomoćniku Saša Račan</derivirana_varijabla>
  </DomainObject.Predmet.ProtustrankaFormated>
  <DomainObject.Predmet.ProtustrankaFormatedOIB>
    <izvorni_sadrzaj>  RBS jednostavno društvo s ograničenom odgovornošću za trgovinu i usluge, Trojstveni Markovac, OIB 64319439495 zastupanog po punomoćniku Saša Račan</izvorni_sadrzaj>
    <derivirana_varijabla naziv="DomainObject.Predmet.ProtustrankaFormatedOIB_1">  RBS jednostavno društvo s ograničenom odgovornošću za trgovinu i usluge, Trojstveni Markovac, OIB 64319439495 zastupanog po punomoćniku Saša Račan</derivirana_varijabla>
  </DomainObject.Predmet.ProtustrankaFormatedOIB>
  <DomainObject.Predmet.ProtustrankaFormatedWithAdress>
    <izvorni_sadrzaj> RBS jednostavno društvo s ograničenom odgovornošću za trgovinu i usluge, Trojstveni Markovac, Grgura Karlovčana 28, 43000 Trojstveni Markovac zastupanog po punomoćniku Saša Račan</izvorni_sadrzaj>
    <derivirana_varijabla naziv="DomainObject.Predmet.ProtustrankaFormatedWithAdress_1"> RBS jednostavno društvo s ograničenom odgovornošću za trgovinu i usluge, Trojstveni Markovac, Grgura Karlovčana 28, 43000 Trojstveni Markovac zastupanog po punomoćniku Saša Račan</derivirana_varijabla>
  </DomainObject.Predmet.ProtustrankaFormatedWithAdress>
  <DomainObject.Predmet.ProtustrankaFormatedWithAdressOIB>
    <izvorni_sadrzaj> RBS jednostavno društvo s ograničenom odgovornošću za trgovinu i usluge, Trojstveni Markovac, OIB 64319439495, Grgura Karlovčana 28, 43000 Trojstveni Markovac zastupanog po punomoćniku Saša Račan</izvorni_sadrzaj>
    <derivirana_varijabla naziv="DomainObject.Predmet.ProtustrankaFormatedWithAdressOIB_1"> RBS jednostavno društvo s ograničenom odgovornošću za trgovinu i usluge, Trojstveni Markovac, OIB 64319439495, Grgura Karlovčana 28, 43000 Trojstveni Markovac zastupanog po punomoćniku Saša Račan</derivirana_varijabla>
  </DomainObject.Predmet.ProtustrankaFormatedWithAdressOIB>
  <DomainObject.Predmet.ProtustrankaWithAdress>
    <izvorni_sadrzaj>RBS jednostavno društvo s ograničenom odgovornošću za trgovinu i usluge, Trojstveni Markovac Grgura Karlovčana 28, 43000 Trojstveni Markovac</izvorni_sadrzaj>
    <derivirana_varijabla naziv="DomainObject.Predmet.ProtustrankaWithAdress_1">RBS jednostavno društvo s ograničenom odgovornošću za trgovinu i usluge, Trojstveni Markovac Grgura Karlovčana 28, 43000 Trojstveni Markovac</derivirana_varijabla>
  </DomainObject.Predmet.ProtustrankaWithAdress>
  <DomainObject.Predmet.ProtustrankaWithAdressOIB>
    <izvorni_sadrzaj>RBS jednostavno društvo s ograničenom odgovornošću za trgovinu i usluge, Trojstveni Markovac, OIB 64319439495, Grgura Karlovčana 28, 43000 Trojstveni Markovac</izvorni_sadrzaj>
    <derivirana_varijabla naziv="DomainObject.Predmet.ProtustrankaWithAdressOIB_1">RBS jednostavno društvo s ograničenom odgovornošću za trgovinu i usluge, Trojstveni Markovac, OIB 64319439495, Grgura Karlovčana 28, 43000 Trojstveni Markovac</derivirana_varijabla>
  </DomainObject.Predmet.ProtustrankaWithAdressOIB>
  <DomainObject.Predmet.ProtustrankaNazivFormated>
    <izvorni_sadrzaj>RBS jednostavno društvo s ograničenom odgovornošću za trgovinu i usluge, Trojstveni Markovac</izvorni_sadrzaj>
    <derivirana_varijabla naziv="DomainObject.Predmet.ProtustrankaNazivFormated_1">RBS jednostavno društvo s ograničenom odgovornošću za trgovinu i usluge, Trojstveni Markovac</derivirana_varijabla>
  </DomainObject.Predmet.ProtustrankaNazivFormated>
  <DomainObject.Predmet.ProtustrankaNazivFormatedOIB>
    <izvorni_sadrzaj>RBS jednostavno društvo s ograničenom odgovornošću za trgovinu i usluge, Trojstveni Markovac, OIB 64319439495</izvorni_sadrzaj>
    <derivirana_varijabla naziv="DomainObject.Predmet.ProtustrankaNazivFormatedOIB_1">RBS jednostavno društvo s ograničenom odgovornošću za trgovinu i usluge, Trojstveni Markovac, OIB 64319439495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RBS jednostavno društvo s ograničenom odgovornošću za trgovinu i usluge, Trojstveni Markovac zastupanog po punomoćniku Saša Račan</item>
    </izvorni_sadrzaj>
    <derivirana_varijabla naziv="DomainObject.Predmet.ProtuStrankaListFormated_1">
      <item>RBS jednostavno društvo s ograničenom odgovornošću za trgovinu i usluge, Trojstveni Markovac zastupanog po punomoćniku Saša Račan</item>
    </derivirana_varijabla>
  </DomainObject.Predmet.ProtuStrankaListFormated>
  <DomainObject.Predmet.ProtuStrankaListFormatedOIB>
    <izvorni_sadrzaj>
      <item>RBS jednostavno društvo s ograničenom odgovornošću za trgovinu i usluge, Trojstveni Markovac, OIB 64319439495 zastupanog po punomoćniku Saša Račan</item>
    </izvorni_sadrzaj>
    <derivirana_varijabla naziv="DomainObject.Predmet.ProtuStrankaListFormatedOIB_1">
      <item>RBS jednostavno društvo s ograničenom odgovornošću za trgovinu i usluge, Trojstveni Markovac, OIB 64319439495 zastupanog po punomoćniku Saša Račan</item>
    </derivirana_varijabla>
  </DomainObject.Predmet.ProtuStrankaListFormatedOIB>
  <DomainObject.Predmet.ProtuStrankaListFormatedWithAdress>
    <izvorni_sadrzaj>
      <item>RBS jednostavno društvo s ograničenom odgovornošću za trgovinu i usluge, Trojstveni Markovac, Grgura Karlovčana 28, 43000 Trojstveni Markovac zastupanog po punomoćniku Saša Račan</item>
    </izvorni_sadrzaj>
    <derivirana_varijabla naziv="DomainObject.Predmet.ProtuStrankaListFormatedWithAdress_1">
      <item>RBS jednostavno društvo s ograničenom odgovornošću za trgovinu i usluge, Trojstveni Markovac, Grgura Karlovčana 28, 43000 Trojstveni Markovac zastupanog po punomoćniku Saša Račan</item>
    </derivirana_varijabla>
  </DomainObject.Predmet.ProtuStrankaListFormatedWithAdress>
  <DomainObject.Predmet.ProtuStrankaListFormatedWithAdressOIB>
    <izvorni_sadrzaj>
      <item>RBS jednostavno društvo s ograničenom odgovornošću za trgovinu i usluge, Trojstveni Markovac, OIB 64319439495, Grgura Karlovčana 28, 43000 Trojstveni Markovac zastupanog po punomoćniku Saša Račan</item>
    </izvorni_sadrzaj>
    <derivirana_varijabla naziv="DomainObject.Predmet.ProtuStrankaListFormatedWithAdressOIB_1">
      <item>RBS jednostavno društvo s ograničenom odgovornošću za trgovinu i usluge, Trojstveni Markovac, OIB 64319439495, Grgura Karlovčana 28, 43000 Trojstveni Markovac zastupanog po punomoćniku Saša Račan</item>
    </derivirana_varijabla>
  </DomainObject.Predmet.ProtuStrankaListFormatedWithAdressOIB>
  <DomainObject.Predmet.ProtuStrankaListNazivFormated>
    <izvorni_sadrzaj>
      <item>RBS jednostavno društvo s ograničenom odgovornošću za trgovinu i usluge, Trojstveni Markovac</item>
    </izvorni_sadrzaj>
    <derivirana_varijabla naziv="DomainObject.Predmet.ProtuStrankaListNazivFormated_1">
      <item>RBS jednostavno društvo s ograničenom odgovornošću za trgovinu i usluge, Trojstveni Markovac</item>
    </derivirana_varijabla>
  </DomainObject.Predmet.ProtuStrankaListNazivFormated>
  <DomainObject.Predmet.ProtuStrankaListNazivFormatedOIB>
    <izvorni_sadrzaj>
      <item>RBS jednostavno društvo s ograničenom odgovornošću za trgovinu i usluge, Trojstveni Markovac, OIB 64319439495</item>
    </izvorni_sadrzaj>
    <derivirana_varijabla naziv="DomainObject.Predmet.ProtuStrankaListNazivFormatedOIB_1">
      <item>RBS jednostavno društvo s ograničenom odgovornošću za trgovinu i usluge, Trojstveni Markovac, OIB 64319439495</item>
    </derivirana_varijabla>
  </DomainObject.Predmet.ProtuStrankaListNazivFormatedOIB>
  <DomainObject.Predmet.OstaliListFormated>
    <izvorni_sadrzaj>
      <item>Saša Račan punomoćnik sudionika u postupku RBS jednostavno društvo s ograničenom odgovornošću za trgovinu i usluge, Trojstveni Markovac</item>
    </izvorni_sadrzaj>
    <derivirana_varijabla naziv="DomainObject.Predmet.OstaliListFormated_1">
      <item>Saša Račan punomoćnik sudionika u postupku RBS jednostavno društvo s ograničenom odgovornošću za trgovinu i usluge, Trojstveni Markovac</item>
    </derivirana_varijabla>
  </DomainObject.Predmet.OstaliListFormated>
  <DomainObject.Predmet.OstaliListFormatedOIB>
    <izvorni_sadrzaj>
      <item>Saša Račan, OIB 91248389261 punomoćnik sudionika u postupku RBS jednostavno društvo s ograničenom odgovornošću za trgovinu i usluge, Trojstveni Markovac</item>
    </izvorni_sadrzaj>
    <derivirana_varijabla naziv="DomainObject.Predmet.OstaliListFormatedOIB_1">
      <item>Saša Račan, OIB 91248389261 punomoćnik sudionika u postupku RBS jednostavno društvo s ograničenom odgovornošću za trgovinu i usluge, Trojstveni Markovac</item>
    </derivirana_varijabla>
  </DomainObject.Predmet.OstaliListFormatedOIB>
  <DomainObject.Predmet.OstaliListFormatedWithAdress>
    <izvorni_sadrzaj>
      <item>Saša Račan, Grgura Karlovčana 28, 43000 Trojstveni Markovac punomoćnik sudionika u postupku RBS jednostavno društvo s ograničenom odgovornošću za trgovinu i usluge, Trojstveni Markovac</item>
    </izvorni_sadrzaj>
    <derivirana_varijabla naziv="DomainObject.Predmet.OstaliListFormatedWithAdress_1">
      <item>Saša Račan, Grgura Karlovčana 28, 43000 Trojstveni Markovac punomoćnik sudionika u postupku RBS jednostavno društvo s ograničenom odgovornošću za trgovinu i usluge, Trojstveni Markovac</item>
    </derivirana_varijabla>
  </DomainObject.Predmet.OstaliListFormatedWithAdress>
  <DomainObject.Predmet.OstaliListFormatedWithAdressOIB>
    <izvorni_sadrzaj>
      <item>Saša Račan, OIB 91248389261, Grgura Karlovčana 28, 43000 Trojstveni Markovac punomoćnik sudionika u postupku RBS jednostavno društvo s ograničenom odgovornošću za trgovinu i usluge, Trojstveni Markovac</item>
    </izvorni_sadrzaj>
    <derivirana_varijabla naziv="DomainObject.Predmet.OstaliListFormatedWithAdressOIB_1">
      <item>Saša Račan, OIB 91248389261, Grgura Karlovčana 28, 43000 Trojstveni Markovac punomoćnik sudionika u postupku RBS jednostavno društvo s ograničenom odgovornošću za trgovinu i usluge, Trojstveni Markovac</item>
    </derivirana_varijabla>
  </DomainObject.Predmet.OstaliListFormatedWithAdressOIB>
  <DomainObject.Predmet.OstaliListNazivFormated>
    <izvorni_sadrzaj>
      <item>Saša Račan</item>
    </izvorni_sadrzaj>
    <derivirana_varijabla naziv="DomainObject.Predmet.OstaliListNazivFormated_1">
      <item>Saša Račan</item>
    </derivirana_varijabla>
  </DomainObject.Predmet.OstaliListNazivFormated>
  <DomainObject.Predmet.OstaliListNazivFormatedOIB>
    <izvorni_sadrzaj>
      <item>Saša Račan, OIB 91248389261</item>
    </izvorni_sadrzaj>
    <derivirana_varijabla naziv="DomainObject.Predmet.OstaliListNazivFormatedOIB_1">
      <item>Saša Račan, OIB 91248389261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RBS jednostavno društvo s ograničenom odgovornošću za trgovinu i usluge, Trojstveni Markovac</izvorni_sadrzaj>
    <derivirana_varijabla naziv="DomainObject.Predmet.ProtustrankaIDrugi_1">RBS jednostavno društvo s ograničenom odgovornošću za trgovinu i usluge, Trojstveni Markovac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RBS jednostavno društvo s ograničenom odgovornošću za trgovinu i usluge, Trojstveni Markovac, OIB 64319439495, Grgura Karlovčana 28, 43000 Trojstveni Markovac</izvorni_sadrzaj>
    <derivirana_varijabla naziv="DomainObject.Predmet.ProtustrankaIDrugiAdressOIB_1">RBS jednostavno društvo s ograničenom odgovornošću za trgovinu i usluge, Trojstveni Markovac, OIB 64319439495, Grgura Karlovčana 28, 43000 Trojstveni Markovac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RBS jednostavno društvo s ograničenom odgovornošću za trgovinu i usluge, Trojstveni Markovac</item>
      <item>Saša Račan</item>
    </izvorni_sadrzaj>
    <derivirana_varijabla naziv="DomainObject.Predmet.SudioniciListNaziv_1">
      <item>FINA, RC ZAGREB, Podružnica Bjelovar</item>
      <item>RBS jednostavno društvo s ograničenom odgovornošću za trgovinu i usluge, Trojstveni Markovac</item>
      <item>Saša Račan</item>
    </derivirana_varijabla>
  </DomainObject.Predmet.SudioniciListNaziv>
  <DomainObject.Predmet.SudioniciListAdressOIB>
    <izvorni_sadrzaj>
      <item>FINA, RC ZAGREB, Podružnica Bjelovar, OIB 85821130368, F. Supila 4,43000 Bjelovar</item>
      <item>RBS jednostavno društvo s ograničenom odgovornošću za trgovinu i usluge, Trojstveni Markovac, OIB 64319439495, Grgura Karlovčana 28,43000 Trojstveni Markovac</item>
      <item>Saša Račan, OIB 91248389261, Grgura Karlovčana 28,43000 Trojstveni Markovac</item>
    </izvorni_sadrzaj>
    <derivirana_varijabla naziv="DomainObject.Predmet.SudioniciListAdressOIB_1">
      <item>FINA, RC ZAGREB, Podružnica Bjelovar, OIB 85821130368, F. Supila 4,43000 Bjelovar</item>
      <item>RBS jednostavno društvo s ograničenom odgovornošću za trgovinu i usluge, Trojstveni Markovac, OIB 64319439495, Grgura Karlovčana 28,43000 Trojstveni Markovac</item>
      <item>Saša Račan, OIB 91248389261, Grgura Karlovčana 28,43000 Trojstveni Markovac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64319439495</item>
      <item>, OIB 91248389261</item>
    </izvorni_sadrzaj>
    <derivirana_varijabla naziv="DomainObject.Predmet.SudioniciListNazivOIB_1">
      <item>, OIB 85821130368</item>
      <item>, OIB 64319439495</item>
      <item>, OIB 91248389261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030E22-67B4-457B-8705-4C92E0C823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313</properties:Words>
  <properties:Characters>1771</properties:Characters>
  <properties:Lines>50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2015-12-15T06:54:00Z</dcterms:created>
  <dc:creator>ssabljic</dc:creator>
  <cp:lastModifiedBy>Miroslav Lovreković</cp:lastModifiedBy>
  <cp:lastPrinted>2015-12-14T13:49:00Z</cp:lastPrinted>
  <dcterms:modified xmlns:xsi="http://www.w3.org/2001/XMLSchema-instance" xsi:type="dcterms:W3CDTF">2015-12-15T06:57:00Z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