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f962" w14:paraId="09ef96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1B1E72">
        <w:rPr>
          <w:b/>
          <w:lang w:val="hr-HR"/>
        </w:rPr>
        <w:t>454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B1E72">
        <w:rPr>
          <w:lang w:val="hr-HR"/>
        </w:rPr>
        <w:t>ERGATULA j.d.o.o. Dol, Kuničića dvor 15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1B1E72">
        <w:rPr>
          <w:lang w:val="hr-HR"/>
        </w:rPr>
        <w:t>44344132760</w:t>
      </w:r>
      <w:r w:rsidR="000467BE">
        <w:rPr>
          <w:lang w:val="hr-HR"/>
        </w:rPr>
        <w:t xml:space="preserve">, MBS: </w:t>
      </w:r>
      <w:r w:rsidR="001B1E72">
        <w:rPr>
          <w:lang w:val="hr-HR"/>
        </w:rPr>
        <w:t>060289570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02219F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B1E72">
        <w:rPr>
          <w:lang w:val="hr-HR"/>
        </w:rPr>
        <w:t>ERGATULA j.d.o.o. Dol, Kuničića dvor 15, OIB: 44344132760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B1E72">
        <w:rPr>
          <w:lang w:val="hr-HR"/>
        </w:rPr>
        <w:t>5.639,61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2219F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02219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219F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B1E72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D3D2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D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3D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3D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3D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2454</izvorni_sadrzaj>
    <derivirana_varijabla naziv="DomainObject.Predmet.Broj_1">2454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St-2454/2015</izvorni_sadrzaj>
    <derivirana_varijabla naziv="DomainObject.Predmet.OznakaBroj_1">St-2454/2015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ERGATULA jednostavno društvo s ograničenom odgovornošću za poljoprivredu, trgovinu, građenje, prijevoz turističke i ugosti</izvorni_sadrzaj>
    <derivirana_varijabla naziv="DomainObject.Predmet.ProtustrankaFormated_1">  ERGATULA jednostavno društvo s ograničenom odgovornošću za poljoprivredu, trgovinu, građenje, prijevoz turističke i ugosti</derivirana_varijabla>
  </DomainObject.Predmet.ProtustrankaFormated>
  <DomainObject.Predmet.ProtustrankaFormatedOIB>
    <izvorni_sadrzaj>  ERGATULA jednostavno društvo s ograničenom odgovornošću za poljoprivredu, trgovinu, građenje, prijevoz turističke i ugosti, OIB 44344132760</izvorni_sadrzaj>
    <derivirana_varijabla naziv="DomainObject.Predmet.ProtustrankaFormatedOIB_1">  ERGATULA jednostavno društvo s ograničenom odgovornošću za poljoprivredu, trgovinu, građenje, prijevoz turističke i ugosti, OIB 44344132760</derivirana_varijabla>
  </DomainObject.Predmet.ProtustrankaFormatedOIB>
  <DomainObject.Predmet.ProtustrankaFormatedWithAdress>
    <izvorni_sadrzaj> ERGATULA jednostavno društvo s ograničenom odgovornošću za poljoprivredu, trgovinu, građenje, prijevoz turističke i ugosti, Kuničića dvor 15, 21460 Dol</izvorni_sadrzaj>
    <derivirana_varijabla naziv="DomainObject.Predmet.ProtustrankaFormatedWithAdress_1"> ERGATULA jednostavno društvo s ograničenom odgovornošću za poljoprivredu, trgovinu, građenje, prijevoz turističke i ugosti, Kuničića dvor 15, 21460 Dol</derivirana_varijabla>
  </DomainObject.Predmet.ProtustrankaFormatedWithAdress>
  <DomainObject.Predmet.ProtustrankaFormatedWithAdressOIB>
    <izvorni_sadrzaj> ERGATULA jednostavno društvo s ograničenom odgovornošću za poljoprivredu, trgovinu, građenje, prijevoz turističke i ugosti, OIB 44344132760, Kuničića dvor 15, 21460 Dol</izvorni_sadrzaj>
    <derivirana_varijabla naziv="DomainObject.Predmet.ProtustrankaFormatedWithAdressOIB_1"> ERGATULA jednostavno društvo s ograničenom odgovornošću za poljoprivredu, trgovinu, građenje, prijevoz turističke i ugosti, OIB 44344132760, Kuničića dvor 15, 21460 Dol</derivirana_varijabla>
  </DomainObject.Predmet.ProtustrankaFormatedWithAdressOIB>
  <DomainObject.Predmet.ProtustrankaWithAdress>
    <izvorni_sadrzaj>ERGATULA jednostavno društvo s ograničenom odgovornošću za poljoprivredu, trgovinu, građenje, prijevoz turističke i ugosti Kuničića dvor 15, 21460 Dol</izvorni_sadrzaj>
    <derivirana_varijabla naziv="DomainObject.Predmet.ProtustrankaWithAdress_1">ERGATULA jednostavno društvo s ograničenom odgovornošću za poljoprivredu, trgovinu, građenje, prijevoz turističke i ugosti Kuničića dvor 15, 21460 Dol</derivirana_varijabla>
  </DomainObject.Predmet.ProtustrankaWithAdress>
  <DomainObject.Predmet.ProtustrankaWithAdressOIB>
    <izvorni_sadrzaj>ERGATULA jednostavno društvo s ograničenom odgovornošću za poljoprivredu, trgovinu, građenje, prijevoz turističke i ugosti, OIB 44344132760, Kuničića dvor 15, 21460 Dol</izvorni_sadrzaj>
    <derivirana_varijabla naziv="DomainObject.Predmet.ProtustrankaWithAdressOIB_1">ERGATULA jednostavno društvo s ograničenom odgovornošću za poljoprivredu, trgovinu, građenje, prijevoz turističke i ugosti, OIB 44344132760, Kuničića dvor 15, 21460 Dol</derivirana_varijabla>
  </DomainObject.Predmet.ProtustrankaWithAdressOIB>
  <DomainObject.Predmet.ProtustrankaNazivFormated>
    <izvorni_sadrzaj>ERGATULA jednostavno društvo s ograničenom odgovornošću za poljoprivredu, trgovinu, građenje, prijevoz turističke i ugosti</izvorni_sadrzaj>
    <derivirana_varijabla naziv="DomainObject.Predmet.ProtustrankaNazivFormated_1">ERGATULA jednostavno društvo s ograničenom odgovornošću za poljoprivredu, trgovinu, građenje, prijevoz turističke i ugosti</derivirana_varijabla>
  </DomainObject.Predmet.ProtustrankaNazivFormated>
  <DomainObject.Predmet.ProtustrankaNazivFormatedOIB>
    <izvorni_sadrzaj>ERGATULA jednostavno društvo s ograničenom odgovornošću za poljoprivredu, trgovinu, građenje, prijevoz turističke i ugosti, OIB 44344132760</izvorni_sadrzaj>
    <derivirana_varijabla naziv="DomainObject.Predmet.ProtustrankaNazivFormatedOIB_1">ERGATULA jednostavno društvo s ograničenom odgovornošću za poljoprivredu, trgovinu, građenje, prijevoz turističke i ugosti, OIB 44344132760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5639.61</izvorni_sadrzaj>
    <derivirana_varijabla naziv="DomainObject.Predmet.TrenutnaVrijednost_1">5639.61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ERGATULA jednostavno društvo s ograničenom odgovornošću za poljoprivredu, trgovinu, građenje, prijevoz turističke i ugosti</item>
    </izvorni_sadrzaj>
    <derivirana_varijabla naziv="DomainObject.Predmet.ProtuStrankaListFormated_1">
      <item>ERGATULA jednostavno društvo s ograničenom odgovornošću za poljoprivredu, trgovinu, građenje, prijevoz turističke i ugosti</item>
    </derivirana_varijabla>
  </DomainObject.Predmet.ProtuStrankaListFormated>
  <DomainObject.Predmet.ProtuStrankaListFormatedOIB>
    <izvorni_sadrzaj>
      <item>ERGATULA jednostavno društvo s ograničenom odgovornošću za poljoprivredu, trgovinu, građenje, prijevoz turističke i ugosti, OIB 44344132760</item>
    </izvorni_sadrzaj>
    <derivirana_varijabla naziv="DomainObject.Predmet.ProtuStrankaListFormatedOIB_1">
      <item>ERGATULA jednostavno društvo s ograničenom odgovornošću za poljoprivredu, trgovinu, građenje, prijevoz turističke i ugosti, OIB 44344132760</item>
    </derivirana_varijabla>
  </DomainObject.Predmet.ProtuStrankaListFormatedOIB>
  <DomainObject.Predmet.ProtuStrankaListFormatedWithAdress>
    <izvorni_sadrzaj>
      <item>ERGATULA jednostavno društvo s ograničenom odgovornošću za poljoprivredu, trgovinu, građenje, prijevoz turističke i ugosti, Kuničića dvor 15, 21460 Dol</item>
    </izvorni_sadrzaj>
    <derivirana_varijabla naziv="DomainObject.Predmet.ProtuStrankaListFormatedWithAdress_1">
      <item>ERGATULA jednostavno društvo s ograničenom odgovornošću za poljoprivredu, trgovinu, građenje, prijevoz turističke i ugosti, Kuničića dvor 15, 21460 Dol</item>
    </derivirana_varijabla>
  </DomainObject.Predmet.ProtuStrankaListFormatedWithAdress>
  <DomainObject.Predmet.ProtuStrankaListFormatedWithAdressOIB>
    <izvorni_sadrzaj>
      <item>ERGATULA jednostavno društvo s ograničenom odgovornošću za poljoprivredu, trgovinu, građenje, prijevoz turističke i ugosti, OIB 44344132760, Kuničića dvor 15, 21460 Dol</item>
    </izvorni_sadrzaj>
    <derivirana_varijabla naziv="DomainObject.Predmet.ProtuStrankaListFormatedWithAdressOIB_1">
      <item>ERGATULA jednostavno društvo s ograničenom odgovornošću za poljoprivredu, trgovinu, građenje, prijevoz turističke i ugosti, OIB 44344132760, Kuničića dvor 15, 21460 Dol</item>
    </derivirana_varijabla>
  </DomainObject.Predmet.ProtuStrankaListFormatedWithAdressOIB>
  <DomainObject.Predmet.ProtuStrankaListNazivFormated>
    <izvorni_sadrzaj>
      <item>ERGATULA jednostavno društvo s ograničenom odgovornošću za poljoprivredu, trgovinu, građenje, prijevoz turističke i ugosti</item>
    </izvorni_sadrzaj>
    <derivirana_varijabla naziv="DomainObject.Predmet.ProtuStrankaListNazivFormated_1">
      <item>ERGATULA jednostavno društvo s ograničenom odgovornošću za poljoprivredu, trgovinu, građenje, prijevoz turističke i ugosti</item>
    </derivirana_varijabla>
  </DomainObject.Predmet.ProtuStrankaListNazivFormated>
  <DomainObject.Predmet.ProtuStrankaListNazivFormatedOIB>
    <izvorni_sadrzaj>
      <item>ERGATULA jednostavno društvo s ograničenom odgovornošću za poljoprivredu, trgovinu, građenje, prijevoz turističke i ugosti, OIB 44344132760</item>
    </izvorni_sadrzaj>
    <derivirana_varijabla naziv="DomainObject.Predmet.ProtuStrankaListNazivFormatedOIB_1">
      <item>ERGATULA jednostavno društvo s ograničenom odgovornošću za poljoprivredu, trgovinu, građenje, prijevoz turističke i ugosti, OIB 44344132760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ERGATULA jednostavno društvo s ograničenom odgovornošću za poljoprivredu, trgovinu, građenje, prijevoz turističke i ugosti</izvorni_sadrzaj>
    <derivirana_varijabla naziv="DomainObject.Predmet.ProtustrankaIDrugi_1">ERGATULA jednostavno društvo s ograničenom odgovornošću za poljoprivredu, trgovinu, građenje, prijevoz turističke i ugosti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ERGATULA jednostavno društvo s ograničenom odgovornošću za poljoprivredu, trgovinu, građenje, prijevoz turističke i ugosti, OIB 44344132760, Kuničića dvor 15, 21460 Dol</izvorni_sadrzaj>
    <derivirana_varijabla naziv="DomainObject.Predmet.ProtustrankaIDrugiAdressOIB_1">ERGATULA jednostavno društvo s ograničenom odgovornošću za poljoprivredu, trgovinu, građenje, prijevoz turističke i ugosti, OIB 44344132760, Kuničića dvor 15, 21460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ERGATULA jednostavno društvo s ograničenom odgovornošću za poljoprivredu, trgovinu, građenje, prijevoz turističke i ugosti</item>
      <item>FINANCIJSKA AGENCIJA, RC SPLIT</item>
    </izvorni_sadrzaj>
    <derivirana_varijabla naziv="DomainObject.Predmet.SudioniciListNaziv_1">
      <item>ERGATULA jednostavno društvo s ograničenom odgovornošću za poljoprivredu, trgovinu, građenje, prijevoz turističke i ugosti</item>
      <item>FINANCIJSKA AGENCIJA, RC SPLIT</item>
    </derivirana_varijabla>
  </DomainObject.Predmet.SudioniciListNaziv>
  <DomainObject.Predmet.SudioniciListAdressOIB>
    <izvorni_sadrzaj>
      <item>ERGATULA jednostavno društvo s ograničenom odgovornošću za poljoprivredu, trgovinu, građenje, prijevoz turističke i ugosti, OIB 44344132760, Kuničića dvor 15,21460 Dol</item>
      <item>FINANCIJSKA AGENCIJA, RC SPLIT, OIB 85821130368, Mažuranićevo šetalište 24 b,21000 Split</item>
    </izvorni_sadrzaj>
    <derivirana_varijabla naziv="DomainObject.Predmet.SudioniciListAdressOIB_1">
      <item>ERGATULA jednostavno društvo s ograničenom odgovornošću za poljoprivredu, trgovinu, građenje, prijevoz turističke i ugosti, OIB 44344132760, Kuničića dvor 15,21460 Dol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44344132760</item>
      <item>, OIB 85821130368</item>
    </izvorni_sadrzaj>
    <derivirana_varijabla naziv="DomainObject.Predmet.SudioniciListNazivOIB_1">
      <item>, OIB 44344132760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93ED22-9F51-4518-AB52-37D2C5DDA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1743</properties:Characters>
  <properties:Lines>49</properties:Lines>
  <properties:Paragraphs>16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2016-02-01T09:27:00Z</cp:lastPrinted>
  <dcterms:modified xmlns:xsi="http://www.w3.org/2001/XMLSchema-instance" xsi:type="dcterms:W3CDTF">2016-02-01T09:27:00Z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