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f31e" w14:paraId="deff31e" w:rsidRDefault="00DA2E80" w:rsidP="00DA2E80" w:rsidR="00DA2E80" w:rsidRPr="000006AB">
      <w:pPr>
        <w15:collapsed w:val="false"/>
      </w:pPr>
      <w:bookmarkStart w:name="_GoBack" w:id="0"/>
      <w:bookmarkEnd w:id="0"/>
      <w:r>
        <w:rPr>
          <w:bCs/>
        </w:rPr>
        <w:t xml:space="preserve">              </w:t>
      </w:r>
      <w:r w:rsidRPr="000006AB">
        <w:rPr>
          <w:bCs/>
        </w:rPr>
        <w:t xml:space="preserve">   </w:t>
      </w:r>
      <w:r w:rsidRPr="000006AB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80" w:rsidP="00DA2E80" w:rsidR="00DA2E80" w:rsidRPr="000006AB">
      <w:r w:rsidRPr="000006AB">
        <w:t xml:space="preserve">    REPUBLIKA HRVATSKA</w:t>
      </w:r>
    </w:p>
    <w:p w:rsidRDefault="00DA2E80" w:rsidP="00DA2E80" w:rsidR="00DA2E80" w:rsidRPr="000006AB">
      <w:r w:rsidRPr="000006AB">
        <w:t xml:space="preserve"> TRGOVAČKI SUD U PAZINU</w:t>
      </w:r>
    </w:p>
    <w:p w:rsidRDefault="00DA2E80" w:rsidP="00DA2E80" w:rsidR="00DA2E80" w:rsidRPr="000006AB">
      <w:r w:rsidRPr="000006AB">
        <w:t xml:space="preserve">     52000 PAZIN, Dršćevka 1</w:t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</w:t>
      </w:r>
      <w:r>
        <w:t xml:space="preserve">           Posl.br.: 2 St-1110</w:t>
      </w:r>
      <w:r w:rsidRPr="000006AB">
        <w:t>/1</w:t>
      </w:r>
      <w:r>
        <w:t>6</w:t>
      </w:r>
      <w:r w:rsidRPr="000006AB">
        <w:t>-</w:t>
      </w:r>
      <w:r>
        <w:t>64</w:t>
      </w:r>
    </w:p>
    <w:p w:rsidRDefault="00DA2E80" w:rsidP="00DA2E80" w:rsidR="00DA2E80" w:rsidRPr="000006AB">
      <w:pPr>
        <w:rPr>
          <w:sz w:val="20"/>
          <w:szCs w:val="20"/>
        </w:rPr>
      </w:pP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  </w:t>
      </w:r>
    </w:p>
    <w:p w:rsidRDefault="00DA2E80" w:rsidP="00DA2E80" w:rsidR="00DA2E80" w:rsidRPr="000006AB">
      <w:pPr>
        <w:jc w:val="right"/>
      </w:pPr>
    </w:p>
    <w:p w:rsidRDefault="00DA2E80" w:rsidP="00DA2E80" w:rsidR="00DA2E80" w:rsidRPr="000006AB">
      <w:pPr>
        <w:jc w:val="center"/>
      </w:pPr>
      <w:r w:rsidRPr="000006AB">
        <w:t>R E P U B L I K A  H R V A T S K A</w:t>
      </w:r>
    </w:p>
    <w:p w:rsidRDefault="00DA2E80" w:rsidP="00DA2E80" w:rsidR="00DA2E80" w:rsidRPr="000006AB"/>
    <w:p w:rsidRDefault="00DA2E80" w:rsidP="00DA2E80" w:rsidR="00DA2E80" w:rsidRPr="000006AB">
      <w:pPr>
        <w:jc w:val="center"/>
      </w:pPr>
      <w:r w:rsidRPr="000006AB">
        <w:t>R J E Š E NJ E</w:t>
      </w:r>
    </w:p>
    <w:p w:rsidRDefault="00DA2E80" w:rsidP="00DA2E80" w:rsidR="00DA2E80" w:rsidRPr="000006AB">
      <w:pPr>
        <w:jc w:val="both"/>
      </w:pPr>
    </w:p>
    <w:p w:rsidRDefault="008948F6" w:rsidP="008948F6" w:rsidR="008948F6" w:rsidRPr="008D5CEE">
      <w:pPr>
        <w:ind w:firstLine="708"/>
        <w:jc w:val="both"/>
      </w:pPr>
      <w:r w:rsidRPr="00FD10DE">
        <w:t xml:space="preserve">Trgovački sud u Pazinu, po sucu Adrijani Labinjan Skok, u predstečajnom postupku </w:t>
      </w:r>
      <w:r>
        <w:t>nad</w:t>
      </w:r>
      <w:r w:rsidRPr="00FD10DE">
        <w:t xml:space="preserve"> dužnik</w:t>
      </w:r>
      <w:r>
        <w:t>om</w:t>
      </w:r>
      <w:r w:rsidRPr="00FD10DE">
        <w:t xml:space="preserve"> MAS. TECH. d.o.o. za proizvodnju i trgovinu, Labin, Rudarska 3, OIB: 30240809658, dan</w:t>
      </w:r>
      <w:r w:rsidRPr="008D5CEE">
        <w:t xml:space="preserve">a </w:t>
      </w:r>
      <w:r w:rsidR="00E218E7">
        <w:t>20</w:t>
      </w:r>
      <w:r w:rsidRPr="008D5CEE">
        <w:t xml:space="preserve">. travnja 2017., </w:t>
      </w:r>
    </w:p>
    <w:p w:rsidRDefault="00DA2E80" w:rsidP="00DA2E80" w:rsidR="00DA2E80" w:rsidRPr="000006AB">
      <w:pPr>
        <w:jc w:val="both"/>
      </w:pPr>
    </w:p>
    <w:p w:rsidRDefault="00DA2E80" w:rsidP="00DA2E80" w:rsidR="00DA2E80" w:rsidRPr="000006AB">
      <w:pPr>
        <w:jc w:val="center"/>
        <w:rPr>
          <w:bCs/>
        </w:rPr>
      </w:pPr>
      <w:r w:rsidRPr="000006AB">
        <w:rPr>
          <w:bCs/>
        </w:rPr>
        <w:t>r i j e š i o  je</w:t>
      </w:r>
    </w:p>
    <w:p w:rsidRDefault="00DA2E80" w:rsidP="00DA2E80" w:rsidR="00DA2E80" w:rsidRPr="000006AB">
      <w:pPr>
        <w:jc w:val="both"/>
      </w:pPr>
    </w:p>
    <w:p w:rsidRDefault="00DA2E80" w:rsidP="00DA2E80" w:rsidR="00DA2E80" w:rsidRPr="000006AB">
      <w:pPr>
        <w:jc w:val="both"/>
      </w:pPr>
      <w:r w:rsidRPr="000006AB">
        <w:tab/>
        <w:t>I.</w:t>
      </w:r>
      <w:r w:rsidRPr="000006AB">
        <w:tab/>
        <w:t xml:space="preserve">Određuje se jednokratna nagrada </w:t>
      </w:r>
      <w:r w:rsidR="008948F6">
        <w:t>povjereniku predstečajnog postupka Ljubici</w:t>
      </w:r>
      <w:r w:rsidR="008948F6" w:rsidRPr="00A42896">
        <w:t xml:space="preserve"> Juranović Skočić iz Kastva, Ćikovići 26/11, OIB: 88499470397</w:t>
      </w:r>
      <w:r w:rsidRPr="000006AB">
        <w:rPr>
          <w:bCs/>
        </w:rPr>
        <w:t>,</w:t>
      </w:r>
      <w:r w:rsidRPr="000006AB">
        <w:t xml:space="preserve"> za poslove obavljene u </w:t>
      </w:r>
      <w:r w:rsidR="008948F6">
        <w:t>predstečajnom</w:t>
      </w:r>
      <w:r w:rsidRPr="000006AB">
        <w:t xml:space="preserve"> postupku nad dužnikom </w:t>
      </w:r>
      <w:r w:rsidR="008948F6" w:rsidRPr="00FD10DE">
        <w:t>MAS. TECH. d.o.o. za proizvodnju i trgovinu, Labin, Rudarska 3, OIB: 30240809658</w:t>
      </w:r>
      <w:r w:rsidRPr="000006AB">
        <w:t xml:space="preserve">, u iznosu od </w:t>
      </w:r>
      <w:r w:rsidR="008948F6">
        <w:t>3</w:t>
      </w:r>
      <w:r w:rsidRPr="000006AB">
        <w:t>.000,00 kuna bruto.</w:t>
      </w:r>
    </w:p>
    <w:p w:rsidRDefault="00DA2E80" w:rsidP="00DA2E80" w:rsidR="00DA2E80" w:rsidRPr="000006AB">
      <w:pPr>
        <w:ind w:left="705"/>
        <w:jc w:val="both"/>
      </w:pPr>
    </w:p>
    <w:p w:rsidRDefault="00DA2E80" w:rsidP="00DA2E80" w:rsidR="00DA2E80" w:rsidRPr="00614FE6">
      <w:pPr>
        <w:jc w:val="both"/>
      </w:pPr>
      <w:r w:rsidRPr="000006AB">
        <w:tab/>
        <w:t>II.</w:t>
      </w:r>
      <w:r w:rsidRPr="000006AB">
        <w:tab/>
        <w:t xml:space="preserve">Nalaže se </w:t>
      </w:r>
      <w:r w:rsidR="003E688D">
        <w:t xml:space="preserve">računovodstvu Trgovačkog suda u Rijeci, </w:t>
      </w:r>
      <w:r w:rsidRPr="000006AB">
        <w:t>da</w:t>
      </w:r>
      <w:r w:rsidR="003E688D">
        <w:t xml:space="preserve"> po pravomoćnosti ovog rješenja</w:t>
      </w:r>
      <w:r w:rsidRPr="000006AB">
        <w:t xml:space="preserve"> izvrši isplatu iznosa iz točke I. ovog rješenja </w:t>
      </w:r>
      <w:r w:rsidR="008948F6">
        <w:t xml:space="preserve">povjereniku predstečajnog postupka </w:t>
      </w:r>
      <w:r w:rsidR="008948F6" w:rsidRPr="00614FE6">
        <w:t>Ljubici Juranović Skočić iz Kastva, Ćikovići 26/11, OIB: 88499470397</w:t>
      </w:r>
      <w:r w:rsidRPr="00614FE6">
        <w:rPr>
          <w:bCs/>
        </w:rPr>
        <w:t>,</w:t>
      </w:r>
      <w:r w:rsidRPr="00614FE6">
        <w:t xml:space="preserve"> na žiro račun broj </w:t>
      </w:r>
      <w:r w:rsidR="00614FE6" w:rsidRPr="00614FE6">
        <w:t>HR7523600003214068800</w:t>
      </w:r>
      <w:r w:rsidR="008948F6" w:rsidRPr="00614FE6">
        <w:t xml:space="preserve"> kod Zagrebačke banke</w:t>
      </w:r>
      <w:r w:rsidR="003E688D" w:rsidRPr="00614FE6">
        <w:t>, iz predujma kojeg je uplatio dužnik</w:t>
      </w:r>
      <w:r w:rsidRPr="00614FE6">
        <w:t>.</w:t>
      </w:r>
    </w:p>
    <w:p w:rsidRDefault="00DA2E80" w:rsidP="00DA2E80" w:rsidR="00DA2E80" w:rsidRPr="000006AB">
      <w:pPr>
        <w:jc w:val="both"/>
      </w:pPr>
    </w:p>
    <w:p w:rsidRDefault="00DA2E80" w:rsidP="00DA2E80" w:rsidR="00DA2E80" w:rsidRPr="000006AB">
      <w:pPr>
        <w:jc w:val="center"/>
        <w:rPr>
          <w:bCs/>
        </w:rPr>
      </w:pPr>
      <w:r w:rsidRPr="000006AB">
        <w:rPr>
          <w:bCs/>
        </w:rPr>
        <w:t>Obrazloženje</w:t>
      </w:r>
    </w:p>
    <w:p w:rsidRDefault="00DA2E80" w:rsidP="00DA2E80" w:rsidR="00DA2E80" w:rsidRPr="000006AB">
      <w:pPr>
        <w:jc w:val="center"/>
      </w:pPr>
      <w:r w:rsidRPr="000006AB">
        <w:rPr>
          <w:bCs/>
        </w:rPr>
        <w:t xml:space="preserve"> </w:t>
      </w:r>
      <w:r w:rsidRPr="000006AB">
        <w:rPr>
          <w:bCs/>
        </w:rPr>
        <w:tab/>
      </w:r>
      <w:r w:rsidRPr="000006AB">
        <w:t xml:space="preserve"> </w:t>
      </w:r>
    </w:p>
    <w:p w:rsidRDefault="00DA2E80" w:rsidP="003E688D" w:rsidR="00DA2E80" w:rsidRPr="000006AB">
      <w:pPr>
        <w:ind w:firstLine="708"/>
        <w:jc w:val="both"/>
      </w:pPr>
      <w:r w:rsidRPr="000006AB">
        <w:t xml:space="preserve">Temeljem odredbe čl. 3. </w:t>
      </w:r>
      <w:r w:rsidR="003E688D" w:rsidRPr="000006AB">
        <w:t>Uredbe o kriterijima i načinu obračuna i plaćanja nagrada stečajnim upraviteljima (NN 105/15, dalje: Uredba),</w:t>
      </w:r>
      <w:r w:rsidR="003E688D">
        <w:t xml:space="preserve"> povjereniku predstečajnog postupka pripada pravo na jednokratnu nagradu za poslove obavljene u</w:t>
      </w:r>
      <w:r w:rsidR="003E688D" w:rsidRPr="003E688D">
        <w:t xml:space="preserve"> </w:t>
      </w:r>
      <w:r w:rsidR="003E688D">
        <w:t>predstečajnom postupku u iznosu od 3.000,00 kn do 20.000,00 kn. Nagrada se određuje vodeći računa o složenosti poslova koje je obavio, a obveznik isplate te nagrade je dužnik.</w:t>
      </w:r>
    </w:p>
    <w:p w:rsidRDefault="008D5CEE" w:rsidP="00DA2E80" w:rsidR="008D5CEE">
      <w:pPr>
        <w:jc w:val="both"/>
      </w:pPr>
      <w:r>
        <w:tab/>
        <w:t>Uvažavajući da s</w:t>
      </w:r>
      <w:r w:rsidR="00DA2E80" w:rsidRPr="000006AB">
        <w:t xml:space="preserve">e </w:t>
      </w:r>
      <w:r w:rsidR="003E688D">
        <w:t>povjerenik predstečajnog postupka</w:t>
      </w:r>
      <w:r w:rsidR="003E688D" w:rsidRPr="000006AB">
        <w:t xml:space="preserve"> </w:t>
      </w:r>
      <w:r w:rsidR="003E688D">
        <w:t xml:space="preserve">morao upoznati sa stanjem i poslovanjem dužnika, da je povjerenik sudjelovao na ispitnom ročištu 14. lipnja 2016. na kojem je ispitano 29 prijava tražbina te da je sudjelovao i na ročištu 16. rujna 2016. koje je bilo zakazano radi glasovanja o planu restrukturiranja, </w:t>
      </w:r>
      <w:r w:rsidR="00DA2E80" w:rsidRPr="000006AB">
        <w:t xml:space="preserve">sud je </w:t>
      </w:r>
      <w:r w:rsidR="00DA2E80">
        <w:t xml:space="preserve">ocijenio primjerenom </w:t>
      </w:r>
      <w:r w:rsidR="00DA2E80" w:rsidRPr="000006AB">
        <w:t>j</w:t>
      </w:r>
      <w:r w:rsidR="00DA2E80">
        <w:t xml:space="preserve">ednokratnu nagradu u iznosu od </w:t>
      </w:r>
      <w:r w:rsidR="003E688D">
        <w:t>3</w:t>
      </w:r>
      <w:r w:rsidR="00DA2E80" w:rsidRPr="000006AB">
        <w:t>.000,00 kn bruto</w:t>
      </w:r>
      <w:r w:rsidR="00DA2E80">
        <w:t>.</w:t>
      </w:r>
      <w:r w:rsidR="003E688D">
        <w:t xml:space="preserve"> </w:t>
      </w:r>
    </w:p>
    <w:p w:rsidRDefault="008D5CEE" w:rsidP="00DA2E80" w:rsidR="00DA2E80">
      <w:pPr>
        <w:jc w:val="both"/>
      </w:pPr>
      <w:r>
        <w:tab/>
      </w:r>
      <w:r w:rsidR="003E688D">
        <w:t>S obzirom da je dužnik uplatio predujam za podmirenje troškova predstečajnog postupka, donesena je odluka kao u točki II. izreke.</w:t>
      </w:r>
    </w:p>
    <w:p w:rsidRDefault="00DA2E80" w:rsidP="00DA2E80" w:rsidR="00DA2E80" w:rsidRPr="000006AB">
      <w:pPr>
        <w:jc w:val="both"/>
      </w:pPr>
      <w:r>
        <w:tab/>
        <w:t>Slijedom navedenog donesena je odluka kao u izreci.</w:t>
      </w:r>
    </w:p>
    <w:p w:rsidRDefault="00DA2E80" w:rsidP="00DA2E80" w:rsidR="00DA2E80">
      <w:pPr>
        <w:jc w:val="both"/>
      </w:pPr>
    </w:p>
    <w:p w:rsidRDefault="00614FE6" w:rsidP="00DA2E80" w:rsidR="00614FE6" w:rsidRPr="000006AB">
      <w:pPr>
        <w:jc w:val="both"/>
      </w:pPr>
    </w:p>
    <w:p w:rsidRDefault="003E688D" w:rsidP="00DA2E80" w:rsidR="00DA2E80" w:rsidRPr="000006AB">
      <w:pPr>
        <w:jc w:val="center"/>
      </w:pPr>
      <w:r>
        <w:t>U Pazinu</w:t>
      </w:r>
      <w:r w:rsidR="00DA2E80" w:rsidRPr="000006AB">
        <w:t xml:space="preserve"> da</w:t>
      </w:r>
      <w:r w:rsidR="00DA2E80" w:rsidRPr="00614FE6">
        <w:t xml:space="preserve">na </w:t>
      </w:r>
      <w:r w:rsidR="00E218E7">
        <w:t>20</w:t>
      </w:r>
      <w:r w:rsidRPr="00614FE6">
        <w:t>. travnja 2017.</w:t>
      </w:r>
      <w:r w:rsidR="00DA2E80" w:rsidRPr="000006AB">
        <w:t xml:space="preserve"> </w:t>
      </w:r>
    </w:p>
    <w:p w:rsidRDefault="00DA2E80" w:rsidP="00DA2E80" w:rsidR="00DA2E80" w:rsidRPr="000006AB">
      <w:pPr>
        <w:jc w:val="both"/>
      </w:pPr>
    </w:p>
    <w:p w:rsidRDefault="00DA2E80" w:rsidP="00DA2E80" w:rsidR="00DA2E80" w:rsidRPr="000006AB">
      <w:pPr>
        <w:jc w:val="both"/>
      </w:pP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</w:r>
      <w:r w:rsidRPr="000006AB">
        <w:tab/>
        <w:t xml:space="preserve">        Stečajni sudac                 </w:t>
      </w:r>
    </w:p>
    <w:p w:rsidRDefault="00DA2E80" w:rsidP="00DA2E80" w:rsidR="00DA2E80" w:rsidRPr="000006AB">
      <w:pPr>
        <w:ind w:left="2160"/>
        <w:jc w:val="both"/>
      </w:pPr>
      <w:r w:rsidRPr="000006AB">
        <w:t xml:space="preserve">                               </w:t>
      </w:r>
      <w:r w:rsidRPr="000006AB">
        <w:tab/>
      </w:r>
      <w:r w:rsidRPr="000006AB">
        <w:tab/>
        <w:t xml:space="preserve">                    Adrijana Labinjan Skok, v.r. </w:t>
      </w:r>
    </w:p>
    <w:p w:rsidRDefault="00DA2E80" w:rsidP="00DA2E80" w:rsidR="00DA2E80" w:rsidRPr="000006AB"/>
    <w:p w:rsidRDefault="003E688D" w:rsidP="003E688D" w:rsidR="003E688D">
      <w:r>
        <w:t>UPUTA O PRAVNOM LIJEKU:</w:t>
      </w:r>
    </w:p>
    <w:p w:rsidRDefault="003E688D" w:rsidP="003E688D" w:rsidR="003E688D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DA2E80" w:rsidP="00DA2E80" w:rsidR="00DA2E80" w:rsidRPr="000006AB">
      <w:pPr>
        <w:jc w:val="both"/>
      </w:pPr>
    </w:p>
    <w:p w:rsidRDefault="00DA2E80" w:rsidP="00DA2E80" w:rsidR="00DA2E80" w:rsidRPr="000006AB">
      <w:r w:rsidRPr="000006AB">
        <w:t>DNA:</w:t>
      </w:r>
    </w:p>
    <w:p w:rsidRDefault="00DA2E80" w:rsidP="00DA2E80" w:rsidR="00DA2E80">
      <w:r w:rsidRPr="000006AB">
        <w:t xml:space="preserve">- </w:t>
      </w:r>
      <w:r w:rsidR="003E688D">
        <w:t>povjerenik</w:t>
      </w:r>
      <w:r w:rsidR="003E688D" w:rsidRPr="003E688D">
        <w:t xml:space="preserve"> </w:t>
      </w:r>
      <w:r w:rsidR="003E688D">
        <w:t>Ljubica</w:t>
      </w:r>
      <w:r w:rsidR="003E688D" w:rsidRPr="00A42896">
        <w:t xml:space="preserve"> Juranović Skočić iz Kastva, Ćikovići 26/11</w:t>
      </w:r>
    </w:p>
    <w:p w:rsidRDefault="003E688D" w:rsidP="003E688D" w:rsidR="003E688D">
      <w:pPr>
        <w:jc w:val="both"/>
      </w:pPr>
      <w:r>
        <w:t>- dužnik po punomoćniku, odvjetniku Goranu Jovanoviću, Labin, Rudarska 1</w:t>
      </w:r>
    </w:p>
    <w:p w:rsidRDefault="00DA2E80" w:rsidP="00DA2E80" w:rsidR="00DA2E80" w:rsidRPr="000006AB">
      <w:r w:rsidRPr="000006AB">
        <w:t>- e-Oglasna ploča 8 dana</w:t>
      </w:r>
    </w:p>
    <w:p w:rsidRDefault="00DA2E80" w:rsidP="00DA2E80" w:rsidR="00DA2E80" w:rsidRPr="00A53B34">
      <w:r w:rsidRPr="000006AB">
        <w:t>- računovodstvu Trgovačkog suda u Rijeci</w:t>
      </w:r>
      <w:r w:rsidR="003E688D">
        <w:t xml:space="preserve"> – po pravomoćnosti</w:t>
      </w:r>
    </w:p>
    <w:p w:rsidRDefault="00DA2E80" w:rsidP="00DA2E80" w:rsidR="00DA2E80" w:rsidRPr="00A53B34"/>
    <w:p w:rsidRDefault="00DA2E80" w:rsidP="00DA2E80" w:rsidR="00DA2E80" w:rsidRPr="00F100FA"/>
    <w:p w:rsidRDefault="00DA2E80" w:rsidP="00DA2E80" w:rsidR="00DA2E80" w:rsidRPr="00F100FA"/>
    <w:p w:rsidRDefault="00DA2E80" w:rsidP="00DA2E80" w:rsidR="00DA2E80" w:rsidRPr="00F100FA"/>
    <w:p w:rsidRDefault="00DA2E80" w:rsidP="00DA2E80" w:rsidR="00DA2E80" w:rsidRPr="00F100FA"/>
    <w:p w:rsidRDefault="00DA2E80" w:rsidP="00DA2E80" w:rsidR="00DA2E80"/>
    <w:p w:rsidRDefault="00DA2E80" w:rsidP="00DA2E80" w:rsidR="00DA2E80"/>
    <w:p w:rsidRDefault="00DA2E80" w:rsidP="00DA2E80" w:rsidR="00DA2E80"/>
    <w:p w:rsidRDefault="00DA2E80" w:rsidP="00DA2E80" w:rsidR="00DA2E80"/>
    <w:p w:rsidRDefault="00DA2E80" w:rsidP="00DA2E80" w:rsidR="00DA2E80"/>
    <w:p w:rsidRDefault="00E723EB" w:rsidR="00500701"/>
    <w:sectPr w:rsidSect="000006AB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E80" w:rsidP="00DA2E80" w:rsidR="00DA2E80">
      <w:r>
        <w:separator/>
      </w:r>
    </w:p>
  </w:endnote>
  <w:endnote w:id="0" w:type="continuationSeparator">
    <w:p w:rsidRDefault="00DA2E80" w:rsidP="00DA2E80" w:rsidR="00DA2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E80" w:rsidP="00DA2E80" w:rsidR="00DA2E80">
      <w:r>
        <w:separator/>
      </w:r>
    </w:p>
  </w:footnote>
  <w:footnote w:id="0" w:type="continuationSeparator">
    <w:p w:rsidRDefault="00DA2E80" w:rsidP="00DA2E80" w:rsidR="00DA2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88D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23EB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88D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3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688D" w:rsidP="005275EF" w:rsidR="00E52DDF">
    <w:pPr>
      <w:pStyle w:val="Zaglavlje"/>
      <w:jc w:val="center"/>
    </w:pPr>
    <w:r>
      <w:tab/>
    </w:r>
    <w:r>
      <w:tab/>
    </w:r>
    <w:r w:rsidR="00DA2E80">
      <w:t>Posl.br.: 2 St-1110</w:t>
    </w:r>
    <w:r w:rsidR="00DA2E80" w:rsidRPr="000006AB">
      <w:t>/1</w:t>
    </w:r>
    <w:r w:rsidR="00DA2E80">
      <w:t>6</w:t>
    </w:r>
    <w:r w:rsidR="00DA2E80" w:rsidRPr="000006AB">
      <w:t>-</w:t>
    </w:r>
    <w:r w:rsidR="00DA2E80">
      <w:t>64</w:t>
    </w:r>
  </w:p>
  <w:p w:rsidRDefault="00E723EB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E80"/>
    <w:rsid w:val="003E688D"/>
    <w:rsid w:val="00554328"/>
    <w:rsid w:val="00614FE6"/>
    <w:rsid w:val="008948F6"/>
    <w:rsid w:val="008D5CEE"/>
    <w:rsid w:val="00985388"/>
    <w:rsid w:val="00DA2E80"/>
    <w:rsid w:val="00E218E7"/>
    <w:rsid w:val="00E7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E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2E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2E8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2E80"/>
  </w:style>
  <w:style w:styleId="Tekstbalonia" w:type="paragraph">
    <w:name w:val="Balloon Text"/>
    <w:basedOn w:val="Normal"/>
    <w:link w:val="TekstbaloniaChar"/>
    <w:uiPriority w:val="99"/>
    <w:semiHidden/>
    <w:unhideWhenUsed/>
    <w:rsid w:val="00DA2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E8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2E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E80"/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614FE6"/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E72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3E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3E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3E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3E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E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2E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2E8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2E80"/>
  </w:style>
  <w:style w:styleId="Tekstbalonia" w:type="paragraph">
    <w:name w:val="Balloon Text"/>
    <w:basedOn w:val="Normal"/>
    <w:link w:val="TekstbaloniaChar"/>
    <w:uiPriority w:val="99"/>
    <w:semiHidden/>
    <w:unhideWhenUsed/>
    <w:rsid w:val="00DA2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E8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2E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E80"/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614FE6"/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E72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3E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3E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3E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3E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65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MAS. TECH. d.o.o. LABIN</izvorni_sadrzaj>
    <derivirana_varijabla naziv="DomainObject.Predmet.ProtustrankaFormated_1">  MAS. TECH. d.o.o. LABIN</derivirana_varijabla>
  </DomainObject.Predmet.ProtustrankaFormated>
  <DomainObject.Predmet.ProtustrankaFormatedOIB>
    <izvorni_sadrzaj>  MAS. TECH. d.o.o. LABIN, OIB 30240809658</izvorni_sadrzaj>
    <derivirana_varijabla naziv="DomainObject.Predmet.ProtustrankaFormatedOIB_1">  MAS. TECH. d.o.o. LABIN, OIB 30240809658</derivirana_varijabla>
  </DomainObject.Predmet.ProtustrankaFormatedOIB>
  <DomainObject.Predmet.ProtustrankaFormatedWithAdress>
    <izvorni_sadrzaj> MAS. TECH. d.o.o. LABIN, Rudarska 3, 52220 Labin</izvorni_sadrzaj>
    <derivirana_varijabla naziv="DomainObject.Predmet.ProtustrankaFormatedWithAdress_1"> MAS. TECH. d.o.o. LABIN, Rudarska 3, 52220 Labin</derivirana_varijabla>
  </DomainObject.Predmet.ProtustrankaFormatedWithAdress>
  <DomainObject.Predmet.ProtustrankaFormatedWithAdressOIB>
    <izvorni_sadrzaj> MAS. TECH. d.o.o. LABIN, OIB 30240809658, Rudarska 3, 52220 Labin</izvorni_sadrzaj>
    <derivirana_varijabla naziv="DomainObject.Predmet.ProtustrankaFormatedWithAdressOIB_1"> MAS. TECH. d.o.o. LABIN, OIB 30240809658, Rudarska 3, 52220 Labin</derivirana_varijabla>
  </DomainObject.Predmet.ProtustrankaFormatedWithAdressOIB>
  <DomainObject.Predmet.ProtustrankaWithAdress>
    <izvorni_sadrzaj>MAS. TECH. d.o.o. LABIN Rudarska 3, 52220 Labin</izvorni_sadrzaj>
    <derivirana_varijabla naziv="DomainObject.Predmet.ProtustrankaWithAdress_1">MAS. TECH. d.o.o. LABIN Rudarska 3, 52220 Labin</derivirana_varijabla>
  </DomainObject.Predmet.ProtustrankaWithAdress>
  <DomainObject.Predmet.ProtustrankaWithAdressOIB>
    <izvorni_sadrzaj>MAS. TECH. d.o.o. LABIN, OIB 30240809658, Rudarska 3, 52220 Labin</izvorni_sadrzaj>
    <derivirana_varijabla naziv="DomainObject.Predmet.ProtustrankaWithAdressOIB_1">MAS. TECH. d.o.o. LABIN, OIB 30240809658, Rudarska 3, 52220 Labin</derivirana_varijabla>
  </DomainObject.Predmet.ProtustrankaWithAdressOIB>
  <DomainObject.Predmet.ProtustrankaNazivFormated>
    <izvorni_sadrzaj>MAS. TECH. d.o.o. LABIN</izvorni_sadrzaj>
    <derivirana_varijabla naziv="DomainObject.Predmet.ProtustrankaNazivFormated_1">MAS. TECH. d.o.o. LABIN</derivirana_varijabla>
  </DomainObject.Predmet.ProtustrankaNazivFormated>
  <DomainObject.Predmet.ProtustrankaNazivFormatedOIB>
    <izvorni_sadrzaj>MAS. TECH. d.o.o. LABIN, OIB 30240809658</izvorni_sadrzaj>
    <derivirana_varijabla naziv="DomainObject.Predmet.ProtustrankaNazivFormatedOIB_1">MAS. TECH. d.o.o. LABIN, OIB 30240809658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MAS. TECH. d.o.o. LABIN</izvorni_sadrzaj>
    <derivirana_varijabla naziv="DomainObject.Predmet.StrankaFormated_1">  MAS. TECH. d.o.o. LABIN</derivirana_varijabla>
  </DomainObject.Predmet.StrankaFormated>
  <DomainObject.Predmet.StrankaFormatedOIB>
    <izvorni_sadrzaj>  MAS. TECH. d.o.o. LABIN, OIB 30240809658</izvorni_sadrzaj>
    <derivirana_varijabla naziv="DomainObject.Predmet.StrankaFormatedOIB_1">  MAS. TECH. d.o.o. LABIN, OIB 30240809658</derivirana_varijabla>
  </DomainObject.Predmet.StrankaFormatedOIB>
  <DomainObject.Predmet.StrankaFormatedWithAdress>
    <izvorni_sadrzaj> MAS. TECH. d.o.o. LABIN, Rudarska 3, 52220 Labin</izvorni_sadrzaj>
    <derivirana_varijabla naziv="DomainObject.Predmet.StrankaFormatedWithAdress_1"> MAS. TECH. d.o.o. LABIN, Rudarska 3, 52220 Labin</derivirana_varijabla>
  </DomainObject.Predmet.StrankaFormatedWithAdress>
  <DomainObject.Predmet.StrankaFormatedWithAdressOIB>
    <izvorni_sadrzaj> MAS. TECH. d.o.o. LABIN, OIB 30240809658, Rudarska 3, 52220 Labin</izvorni_sadrzaj>
    <derivirana_varijabla naziv="DomainObject.Predmet.StrankaFormatedWithAdressOIB_1"> MAS. TECH. d.o.o. LABIN, OIB 30240809658, Rudarska 3, 52220 Labin</derivirana_varijabla>
  </DomainObject.Predmet.StrankaFormatedWithAdressOIB>
  <DomainObject.Predmet.StrankaWithAdress>
    <izvorni_sadrzaj>MAS. TECH. d.o.o. LABIN Rudarska 3,52220 Labin</izvorni_sadrzaj>
    <derivirana_varijabla naziv="DomainObject.Predmet.StrankaWithAdress_1">MAS. TECH. d.o.o. LABIN Rudarska 3,52220 Labin</derivirana_varijabla>
  </DomainObject.Predmet.StrankaWithAdress>
  <DomainObject.Predmet.StrankaWithAdressOIB>
    <izvorni_sadrzaj>MAS. TECH. d.o.o. LABIN, OIB 30240809658, Rudarska 3,52220 Labin</izvorni_sadrzaj>
    <derivirana_varijabla naziv="DomainObject.Predmet.StrankaWithAdressOIB_1">MAS. TECH. d.o.o. LABIN, OIB 30240809658, Rudarska 3,52220 Labin</derivirana_varijabla>
  </DomainObject.Predmet.StrankaWithAdressOIB>
  <DomainObject.Predmet.StrankaNazivFormated>
    <izvorni_sadrzaj>MAS. TECH. d.o.o. LABIN</izvorni_sadrzaj>
    <derivirana_varijabla naziv="DomainObject.Predmet.StrankaNazivFormated_1">MAS. TECH. d.o.o. LABIN</derivirana_varijabla>
  </DomainObject.Predmet.StrankaNazivFormated>
  <DomainObject.Predmet.StrankaNazivFormatedOIB>
    <izvorni_sadrzaj>MAS. TECH. d.o.o. LABIN, OIB 30240809658</izvorni_sadrzaj>
    <derivirana_varijabla naziv="DomainObject.Predmet.StrankaNazivFormatedOIB_1">MAS. TECH. d.o.o. LABIN, OIB 30240809658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171605.43</izvorni_sadrzaj>
    <derivirana_varijabla naziv="DomainObject.Predmet.TrenutnaVrijednost_1">171605.43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MAS. TECH. d.o.o. LABIN</item>
    </izvorni_sadrzaj>
    <derivirana_varijabla naziv="DomainObject.Predmet.StrankaListFormated_1">
      <item>MAS. TECH. d.o.o. LABIN</item>
    </derivirana_varijabla>
  </DomainObject.Predmet.StrankaListFormated>
  <DomainObject.Predmet.StrankaListFormatedOIB>
    <izvorni_sadrzaj>
      <item>MAS. TECH. d.o.o. LABIN, OIB 30240809658</item>
    </izvorni_sadrzaj>
    <derivirana_varijabla naziv="DomainObject.Predmet.StrankaListFormatedOIB_1">
      <item>MAS. TECH. d.o.o. LABIN, OIB 30240809658</item>
    </derivirana_varijabla>
  </DomainObject.Predmet.StrankaListFormatedOIB>
  <DomainObject.Predmet.StrankaListFormatedWithAdress>
    <izvorni_sadrzaj>
      <item>MAS. TECH. d.o.o. LABIN, Rudarska 3, 52220 Labin</item>
    </izvorni_sadrzaj>
    <derivirana_varijabla naziv="DomainObject.Predmet.StrankaListFormatedWithAdress_1">
      <item>MAS. TECH. d.o.o. LABIN, Rudarska 3, 52220 Labin</item>
    </derivirana_varijabla>
  </DomainObject.Predmet.StrankaListFormatedWithAdress>
  <DomainObject.Predmet.StrankaListFormatedWithAdressOIB>
    <izvorni_sadrzaj>
      <item>MAS. TECH. d.o.o. LABIN, OIB 30240809658, Rudarska 3, 52220 Labin</item>
    </izvorni_sadrzaj>
    <derivirana_varijabla naziv="DomainObject.Predmet.StrankaListFormatedWithAdressOIB_1">
      <item>MAS. TECH. d.o.o. LABIN, OIB 30240809658, Rudarska 3, 52220 Labin</item>
    </derivirana_varijabla>
  </DomainObject.Predmet.StrankaListFormatedWithAdressOIB>
  <DomainObject.Predmet.StrankaListNazivFormated>
    <izvorni_sadrzaj>
      <item>MAS. TECH. d.o.o. LABIN</item>
    </izvorni_sadrzaj>
    <derivirana_varijabla naziv="DomainObject.Predmet.StrankaListNazivFormated_1">
      <item>MAS. TECH. d.o.o. LABIN</item>
    </derivirana_varijabla>
  </DomainObject.Predmet.StrankaListNazivFormated>
  <DomainObject.Predmet.StrankaListNazivFormatedOIB>
    <izvorni_sadrzaj>
      <item>MAS. TECH. d.o.o. LABIN, OIB 30240809658</item>
    </izvorni_sadrzaj>
    <derivirana_varijabla naziv="DomainObject.Predmet.StrankaListNazivFormatedOIB_1">
      <item>MAS. TECH. d.o.o. LABIN, OIB 30240809658</item>
    </derivirana_varijabla>
  </DomainObject.Predmet.StrankaListNazivFormatedOIB>
  <DomainObject.Predmet.ProtuStrankaListFormated>
    <izvorni_sadrzaj>
      <item>MAS. TECH. d.o.o. LABIN</item>
    </izvorni_sadrzaj>
    <derivirana_varijabla naziv="DomainObject.Predmet.ProtuStrankaListFormated_1">
      <item>MAS. TECH. d.o.o. LABIN</item>
    </derivirana_varijabla>
  </DomainObject.Predmet.ProtuStrankaListFormated>
  <DomainObject.Predmet.ProtuStrankaListFormatedOIB>
    <izvorni_sadrzaj>
      <item>MAS. TECH. d.o.o. LABIN, OIB 30240809658</item>
    </izvorni_sadrzaj>
    <derivirana_varijabla naziv="DomainObject.Predmet.ProtuStrankaListFormatedOIB_1">
      <item>MAS. TECH. d.o.o. LABIN, OIB 30240809658</item>
    </derivirana_varijabla>
  </DomainObject.Predmet.ProtuStrankaListFormatedOIB>
  <DomainObject.Predmet.ProtuStrankaListFormatedWithAdress>
    <izvorni_sadrzaj>
      <item>MAS. TECH. d.o.o. LABIN, Rudarska 3, 52220 Labin</item>
    </izvorni_sadrzaj>
    <derivirana_varijabla naziv="DomainObject.Predmet.ProtuStrankaListFormatedWithAdress_1">
      <item>MAS. TECH. d.o.o. LABIN, Rudarska 3, 52220 Labin</item>
    </derivirana_varijabla>
  </DomainObject.Predmet.ProtuStrankaListFormatedWithAdress>
  <DomainObject.Predmet.ProtuStrankaListFormatedWithAdressOIB>
    <izvorni_sadrzaj>
      <item>MAS. TECH. d.o.o. LABIN, OIB 30240809658, Rudarska 3, 52220 Labin</item>
    </izvorni_sadrzaj>
    <derivirana_varijabla naziv="DomainObject.Predmet.ProtuStrankaListFormatedWithAdressOIB_1">
      <item>MAS. TECH. d.o.o. LABIN, OIB 30240809658, Rudarska 3, 52220 Labin</item>
    </derivirana_varijabla>
  </DomainObject.Predmet.ProtuStrankaListFormatedWithAdressOIB>
  <DomainObject.Predmet.ProtuStrankaListNazivFormated>
    <izvorni_sadrzaj>
      <item>MAS. TECH. d.o.o. LABIN</item>
    </izvorni_sadrzaj>
    <derivirana_varijabla naziv="DomainObject.Predmet.ProtuStrankaListNazivFormated_1">
      <item>MAS. TECH. d.o.o. LABIN</item>
    </derivirana_varijabla>
  </DomainObject.Predmet.ProtuStrankaListNazivFormated>
  <DomainObject.Predmet.ProtuStrankaListNazivFormatedOIB>
    <izvorni_sadrzaj>
      <item>MAS. TECH. d.o.o. LABIN, OIB 30240809658</item>
    </izvorni_sadrzaj>
    <derivirana_varijabla naziv="DomainObject.Predmet.ProtuStrankaListNazivFormatedOIB_1">
      <item>MAS. TECH. d.o.o. LABIN, OIB 30240809658</item>
    </derivirana_varijabla>
  </DomainObject.Predmet.ProtuStrankaListNazivFormatedOIB>
  <DomainObject.Predmet.OstaliListFormated>
    <izvorni_sadrzaj>
      <item>Odvj. Goran Jovanović</item>
    </izvorni_sadrzaj>
    <derivirana_varijabla naziv="DomainObject.Predmet.OstaliListFormated_1">
      <item>Odvj. Goran Jovanović</item>
    </derivirana_varijabla>
  </DomainObject.Predmet.OstaliListFormated>
  <DomainObject.Predmet.OstaliListFormatedOIB>
    <izvorni_sadrzaj>
      <item>Odvj. Goran Jovanović</item>
    </izvorni_sadrzaj>
    <derivirana_varijabla naziv="DomainObject.Predmet.OstaliListFormatedOIB_1">
      <item>Odvj. Goran Jovanović</item>
    </derivirana_varijabla>
  </DomainObject.Predmet.OstaliListFormatedOIB>
  <DomainObject.Predmet.OstaliListFormatedWithAdress>
    <izvorni_sadrzaj>
      <item>Odvj. Goran Jovanović, Rudarska 1, 52220 Labin</item>
    </izvorni_sadrzaj>
    <derivirana_varijabla naziv="DomainObject.Predmet.OstaliListFormatedWithAdress_1">
      <item>Odvj. Goran Jovanović, Rudarska 1, 52220 Labin</item>
    </derivirana_varijabla>
  </DomainObject.Predmet.OstaliListFormatedWithAdress>
  <DomainObject.Predmet.OstaliListFormatedWithAdressOIB>
    <izvorni_sadrzaj>
      <item>Odvj. Goran Jovanović, Rudarska 1, 52220 Labin</item>
    </izvorni_sadrzaj>
    <derivirana_varijabla naziv="DomainObject.Predmet.OstaliListFormatedWithAdressOIB_1">
      <item>Odvj. Goran Jovanović, Rudarska 1, 52220 Labin</item>
    </derivirana_varijabla>
  </DomainObject.Predmet.OstaliListFormatedWithAdressOIB>
  <DomainObject.Predmet.OstaliListNazivFormated>
    <izvorni_sadrzaj>
      <item>Odvj. Goran Jovanović</item>
    </izvorni_sadrzaj>
    <derivirana_varijabla naziv="DomainObject.Predmet.OstaliListNazivFormated_1">
      <item>Odvj. Goran Jovanović</item>
    </derivirana_varijabla>
  </DomainObject.Predmet.OstaliListNazivFormated>
  <DomainObject.Predmet.OstaliListNazivFormatedOIB>
    <izvorni_sadrzaj>
      <item>Odvj. Goran Jovanović</item>
    </izvorni_sadrzaj>
    <derivirana_varijabla naziv="DomainObject.Predmet.OstaliListNazivFormatedOIB_1">
      <item>Odvj. Goran Jovanović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MAS. TECH. d.o.o. LABIN</izvorni_sadrzaj>
    <derivirana_varijabla naziv="DomainObject.Predmet.StrankaIDrugi_1">MAS. TECH. d.o.o. LABIN</derivirana_varijabla>
  </DomainObject.Predmet.StrankaIDrugi>
  <DomainObject.Predmet.ProtustrankaIDrugi>
    <izvorni_sadrzaj>MAS. TECH. d.o.o. LABIN</izvorni_sadrzaj>
    <derivirana_varijabla naziv="DomainObject.Predmet.ProtustrankaIDrugi_1">MAS. TECH. d.o.o. LABIN</derivirana_varijabla>
  </DomainObject.Predmet.ProtustrankaIDrugi>
  <DomainObject.Predmet.StrankaIDrugiAdressOIB>
    <izvorni_sadrzaj>MAS. TECH. d.o.o. LABIN, OIB 30240809658, Rudarska 3, 52220 Labin</izvorni_sadrzaj>
    <derivirana_varijabla naziv="DomainObject.Predmet.StrankaIDrugiAdressOIB_1">MAS. TECH. d.o.o. LABIN, OIB 30240809658, Rudarska 3, 52220 Labin</derivirana_varijabla>
  </DomainObject.Predmet.StrankaIDrugiAdressOIB>
  <DomainObject.Predmet.ProtustrankaIDrugiAdressOIB>
    <izvorni_sadrzaj>MAS. TECH. d.o.o. LABIN, OIB 30240809658, Rudarska 3, 52220 Labin</izvorni_sadrzaj>
    <derivirana_varijabla naziv="DomainObject.Predmet.ProtustrankaIDrugiAdressOIB_1">MAS. TECH. d.o.o. LABIN, OIB 30240809658,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>17. veljače 2017.</izvorni_sadrzaj>
    <derivirana_varijabla naziv="DomainObject.Predmet.OdlukaRjesenje.DatumPravomocnosti_1">17. veljače 2017.</derivirana_varijabla>
  </DomainObject.Predmet.OdlukaRjesenje.DatumPravomocnosti>
  <DomainObject.Predmet.OdlukaRjesenje.Oznaka>
    <izvorni_sadrzaj>St-1110/2016-58</izvorni_sadrzaj>
    <derivirana_varijabla naziv="DomainObject.Predmet.OdlukaRjesenje.Oznaka_1">St-1110/2016-58</derivirana_varijabla>
  </DomainObject.Predmet.OdlukaRjesenje.Oznaka>
  <DomainObject.Predmet.SudioniciListNaziv>
    <izvorni_sadrzaj>
      <item>Odvj. Goran Jovanović</item>
      <item>MAS. TECH. d.o.o. LABIN</item>
      <item>MAS. TECH. d.o.o. LABIN</item>
    </izvorni_sadrzaj>
    <derivirana_varijabla naziv="DomainObject.Predmet.SudioniciListNaziv_1">
      <item>Odvj. Goran Jovanović</item>
      <item>MAS. TECH. d.o.o. LABIN</item>
      <item>MAS. TECH. d.o.o. LABIN</item>
    </derivirana_varijabla>
  </DomainObject.Predmet.SudioniciListNaziv>
  <DomainObject.Predmet.SudioniciListAdressOIB>
    <izvorni_sadrzaj>
      <item>Odvj. Goran Jovanović, Rudarska 1,52220 Labin</item>
      <item>MAS. TECH. d.o.o. LABIN, OIB 30240809658, Rudarska 3,52220 Labin</item>
      <item>MAS. TECH. d.o.o. LABIN, OIB 30240809658, Rudarska 3,52220 Labin</item>
    </izvorni_sadrzaj>
    <derivirana_varijabla naziv="DomainObject.Predmet.SudioniciListAdressOIB_1">
      <item>Odvj. Goran Jovanović, Rudarska 1,52220 Labin</item>
      <item>MAS. TECH. d.o.o. LABIN, OIB 30240809658, Rudarska 3,52220 Labin</item>
      <item>MAS. TECH. d.o.o. LABIN, OIB 30240809658, Rudarska 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30240809658</item>
      <item>, OIB 30240809658</item>
    </izvorni_sadrzaj>
    <derivirana_varijabla naziv="DomainObject.Predmet.SudioniciListNazivOIB_1">
      <item>, OIB null</item>
      <item>, OIB 30240809658</item>
      <item>, OIB 30240809658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2278</properties:Characters>
  <properties:Lines>70</properties:Lines>
  <properties:Paragraphs>24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2017-04-07T08:20:00Z</dcterms:created>
  <dc:creator>Jasmina Matika</dc:creator>
  <cp:lastModifiedBy>Jasmina Matika</cp:lastModifiedBy>
  <dcterms:modified xmlns:xsi="http://www.w3.org/2001/XMLSchema-instance" xsi:type="dcterms:W3CDTF">2017-04-20T05:53:00Z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