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5b7c" w14:paraId="fd05b7c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255329">
        <w:rPr>
          <w:b/>
        </w:rPr>
        <w:t>800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CD2DE2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CD2DE2" w:rsidRPr="00CD2DE2">
        <w:t xml:space="preserve"> </w:t>
      </w:r>
      <w:r w:rsidR="00CD2DE2">
        <w:t xml:space="preserve">KLIMA-SPLIT d.o.o., Split, Velebitska 27, OIB: 27752489647,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CD2DE2">
        <w:t>9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CD2DE2">
        <w:t>KLIMA-SPLIT d.o.o., Split, Velebitska 27, OIB: 27752489647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CD2DE2">
        <w:t>800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591FB0">
        <w:t>18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CD2DE2">
        <w:t>KLIMA-SPLIT d.o.o., Split, Velebitska 27, OIB: 27752489647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255329">
        <w:t>11</w:t>
      </w:r>
      <w:r w:rsidR="003D1676">
        <w:t xml:space="preserve">. </w:t>
      </w:r>
      <w:r w:rsidR="005A2B2B">
        <w:t>svibnja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255329">
        <w:t>280</w:t>
      </w:r>
      <w:r w:rsidR="0002234D">
        <w:t>.</w:t>
      </w:r>
      <w:r w:rsidR="00255329">
        <w:t>658</w:t>
      </w:r>
      <w:r w:rsidR="0002234D">
        <w:t>,</w:t>
      </w:r>
      <w:r w:rsidR="00255329">
        <w:t>15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255329">
        <w:t>3152</w:t>
      </w:r>
      <w:r w:rsidR="00D6737D">
        <w:t xml:space="preserve"> dan</w:t>
      </w:r>
      <w:r w:rsidR="005A2B2B">
        <w:t>a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02234D">
        <w:t xml:space="preserve"> 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CD2DE2">
        <w:rPr>
          <w:b/>
        </w:rPr>
        <w:t>9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52B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F52B1">
          <w:t>80</w:t>
        </w:r>
        <w:r w:rsidR="00255329">
          <w:t>0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47A7"/>
    <w:rsid w:val="00205AA3"/>
    <w:rsid w:val="00255329"/>
    <w:rsid w:val="00273209"/>
    <w:rsid w:val="002C102F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1FB0"/>
    <w:rsid w:val="00596610"/>
    <w:rsid w:val="005A2B2B"/>
    <w:rsid w:val="005C12B7"/>
    <w:rsid w:val="005D7505"/>
    <w:rsid w:val="0065181B"/>
    <w:rsid w:val="006C4D7E"/>
    <w:rsid w:val="0074452B"/>
    <w:rsid w:val="007634B0"/>
    <w:rsid w:val="00772BD0"/>
    <w:rsid w:val="00896A3D"/>
    <w:rsid w:val="008E3CA3"/>
    <w:rsid w:val="008F52B1"/>
    <w:rsid w:val="009D5071"/>
    <w:rsid w:val="00A126EF"/>
    <w:rsid w:val="00A728BF"/>
    <w:rsid w:val="00A93497"/>
    <w:rsid w:val="00BA3950"/>
    <w:rsid w:val="00C67953"/>
    <w:rsid w:val="00CC5486"/>
    <w:rsid w:val="00CD2DE2"/>
    <w:rsid w:val="00CD6654"/>
    <w:rsid w:val="00D2067C"/>
    <w:rsid w:val="00D6056F"/>
    <w:rsid w:val="00D60A6C"/>
    <w:rsid w:val="00D6737D"/>
    <w:rsid w:val="00D965CC"/>
    <w:rsid w:val="00DE5301"/>
    <w:rsid w:val="00E22CBD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5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5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5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5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5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5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5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5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KLIMA-SPLIT d.o.o. za trgovinu, građevinarstvo i ugostiteljstvo</izvorni_sadrzaj>
    <derivirana_varijabla naziv="DomainObject.Predmet.ProtustrankaFormated_1">  KLIMA-SPLIT d.o.o. za trgovinu, građevinarstvo i ugostiteljstvo</derivirana_varijabla>
  </DomainObject.Predmet.ProtustrankaFormated>
  <DomainObject.Predmet.ProtustrankaFormatedOIB>
    <izvorni_sadrzaj>  KLIMA-SPLIT d.o.o. za trgovinu, građevinarstvo i ugostiteljstvo, OIB 27752489647</izvorni_sadrzaj>
    <derivirana_varijabla naziv="DomainObject.Predmet.ProtustrankaFormatedOIB_1">  KLIMA-SPLIT d.o.o. za trgovinu, građevinarstvo i ugostiteljstvo, OIB 27752489647</derivirana_varijabla>
  </DomainObject.Predmet.ProtustrankaFormatedOIB>
  <DomainObject.Predmet.ProtustrankaFormatedWithAdress>
    <izvorni_sadrzaj> KLIMA-SPLIT d.o.o. za trgovinu, građevinarstvo i ugostiteljstvo, Velebitska 27, 21000 Split</izvorni_sadrzaj>
    <derivirana_varijabla naziv="DomainObject.Predmet.ProtustrankaFormatedWithAdress_1"> KLIMA-SPLIT d.o.o. za trgovinu, građevinarstvo i ugostiteljstvo, Velebitska 27, 21000 Split</derivirana_varijabla>
  </DomainObject.Predmet.ProtustrankaFormatedWithAdress>
  <DomainObject.Predmet.ProtustrankaFormatedWithAdressOIB>
    <izvorni_sadrzaj> KLIMA-SPLIT d.o.o. za trgovinu, građevinarstvo i ugostiteljstvo, OIB 27752489647, Velebitska 27, 21000 Split</izvorni_sadrzaj>
    <derivirana_varijabla naziv="DomainObject.Predmet.ProtustrankaFormatedWithAdressOIB_1"> KLIMA-SPLIT d.o.o. za trgovinu, građevinarstvo i ugostiteljstvo, OIB 27752489647, Velebitska 27, 21000 Split</derivirana_varijabla>
  </DomainObject.Predmet.ProtustrankaFormatedWithAdressOIB>
  <DomainObject.Predmet.ProtustrankaWithAdress>
    <izvorni_sadrzaj>KLIMA-SPLIT d.o.o. za trgovinu, građevinarstvo i ugostiteljstvo Velebitska 27, 21000 Split</izvorni_sadrzaj>
    <derivirana_varijabla naziv="DomainObject.Predmet.ProtustrankaWithAdress_1">KLIMA-SPLIT d.o.o. za trgovinu, građevinarstvo i ugostiteljstvo Velebitska 27, 21000 Split</derivirana_varijabla>
  </DomainObject.Predmet.ProtustrankaWithAdress>
  <DomainObject.Predmet.ProtustrankaWithAdressOIB>
    <izvorni_sadrzaj>KLIMA-SPLIT d.o.o. za trgovinu, građevinarstvo i ugostiteljstvo, OIB 27752489647, Velebitska 27, 21000 Split</izvorni_sadrzaj>
    <derivirana_varijabla naziv="DomainObject.Predmet.ProtustrankaWithAdressOIB_1">KLIMA-SPLIT d.o.o. za trgovinu, građevinarstvo i ugostiteljstvo, OIB 27752489647, Velebitska 27, 21000 Split</derivirana_varijabla>
  </DomainObject.Predmet.ProtustrankaWithAdressOIB>
  <DomainObject.Predmet.ProtustrankaNazivFormated>
    <izvorni_sadrzaj>KLIMA-SPLIT d.o.o. za trgovinu, građevinarstvo i ugostiteljstvo</izvorni_sadrzaj>
    <derivirana_varijabla naziv="DomainObject.Predmet.ProtustrankaNazivFormated_1">KLIMA-SPLIT d.o.o. za trgovinu, građevinarstvo i ugostiteljstvo</derivirana_varijabla>
  </DomainObject.Predmet.ProtustrankaNazivFormated>
  <DomainObject.Predmet.ProtustrankaNazivFormatedOIB>
    <izvorni_sadrzaj>KLIMA-SPLIT d.o.o. za trgovinu, građevinarstvo i ugostiteljstvo, OIB 27752489647</izvorni_sadrzaj>
    <derivirana_varijabla naziv="DomainObject.Predmet.ProtustrankaNazivFormatedOIB_1">KLIMA-SPLIT d.o.o. za trgovinu, građevinarstvo i ugostiteljstvo, OIB 27752489647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280658.15</izvorni_sadrzaj>
    <derivirana_varijabla naziv="DomainObject.Predmet.TrenutnaVrijednost_1">280658.15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KLIMA-SPLIT d.o.o. za trgovinu, građevinarstvo i ugostiteljstvo</item>
    </izvorni_sadrzaj>
    <derivirana_varijabla naziv="DomainObject.Predmet.ProtuStrankaListFormated_1">
      <item>KLIMA-SPLIT d.o.o. za trgovinu, građevinarstvo i ugostiteljstvo</item>
    </derivirana_varijabla>
  </DomainObject.Predmet.ProtuStrankaListFormated>
  <DomainObject.Predmet.ProtuStrankaListFormatedOIB>
    <izvorni_sadrzaj>
      <item>KLIMA-SPLIT d.o.o. za trgovinu, građevinarstvo i ugostiteljstvo, OIB 27752489647</item>
    </izvorni_sadrzaj>
    <derivirana_varijabla naziv="DomainObject.Predmet.ProtuStrankaListFormatedOIB_1">
      <item>KLIMA-SPLIT d.o.o. za trgovinu, građevinarstvo i ugostiteljstvo, OIB 27752489647</item>
    </derivirana_varijabla>
  </DomainObject.Predmet.ProtuStrankaListFormatedOIB>
  <DomainObject.Predmet.ProtuStrankaListFormatedWithAdress>
    <izvorni_sadrzaj>
      <item>KLIMA-SPLIT d.o.o. za trgovinu, građevinarstvo i ugostiteljstvo, Velebitska 27, 21000 Split</item>
    </izvorni_sadrzaj>
    <derivirana_varijabla naziv="DomainObject.Predmet.ProtuStrankaListFormatedWithAdress_1">
      <item>KLIMA-SPLIT d.o.o. za trgovinu, građevinarstvo i ugostiteljstvo, Velebitska 27, 21000 Split</item>
    </derivirana_varijabla>
  </DomainObject.Predmet.ProtuStrankaListFormatedWithAdress>
  <DomainObject.Predmet.ProtuStrankaListFormatedWithAdressOIB>
    <izvorni_sadrzaj>
      <item>KLIMA-SPLIT d.o.o. za trgovinu, građevinarstvo i ugostiteljstvo, OIB 27752489647, Velebitska 27, 21000 Split</item>
    </izvorni_sadrzaj>
    <derivirana_varijabla naziv="DomainObject.Predmet.ProtuStrankaListFormatedWithAdressOIB_1">
      <item>KLIMA-SPLIT d.o.o. za trgovinu, građevinarstvo i ugostiteljstvo, OIB 27752489647, Velebitska 27, 21000 Split</item>
    </derivirana_varijabla>
  </DomainObject.Predmet.ProtuStrankaListFormatedWithAdressOIB>
  <DomainObject.Predmet.ProtuStrankaListNazivFormated>
    <izvorni_sadrzaj>
      <item>KLIMA-SPLIT d.o.o. za trgovinu, građevinarstvo i ugostiteljstvo</item>
    </izvorni_sadrzaj>
    <derivirana_varijabla naziv="DomainObject.Predmet.ProtuStrankaListNazivFormated_1">
      <item>KLIMA-SPLIT d.o.o. za trgovinu, građevinarstvo i ugostiteljstvo</item>
    </derivirana_varijabla>
  </DomainObject.Predmet.ProtuStrankaListNazivFormated>
  <DomainObject.Predmet.ProtuStrankaListNazivFormatedOIB>
    <izvorni_sadrzaj>
      <item>KLIMA-SPLIT d.o.o. za trgovinu, građevinarstvo i ugostiteljstvo, OIB 27752489647</item>
    </izvorni_sadrzaj>
    <derivirana_varijabla naziv="DomainObject.Predmet.ProtuStrankaListNazivFormatedOIB_1">
      <item>KLIMA-SPLIT d.o.o. za trgovinu, građevinarstvo i ugostiteljstvo, OIB 27752489647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KLIMA-SPLIT d.o.o. za trgovinu, građevinarstvo i ugostiteljstvo</izvorni_sadrzaj>
    <derivirana_varijabla naziv="DomainObject.Predmet.ProtustrankaIDrugi_1">KLIMA-SPLIT d.o.o. za trgovinu, građevinarstvo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KLIMA-SPLIT d.o.o. za trgovinu, građevinarstvo i ugostiteljstvo, OIB 27752489647, Velebitska 27, 21000 Split</izvorni_sadrzaj>
    <derivirana_varijabla naziv="DomainObject.Predmet.ProtustrankaIDrugiAdressOIB_1">KLIMA-SPLIT d.o.o. za trgovinu, građevinarstvo i ugostiteljstvo, OIB 27752489647,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KLIMA-SPLIT d.o.o. za trgovinu, građevinarstvo i ugostiteljstvo</item>
      <item>FINANCIJSKA AGENCIJA, RC SPLIT</item>
    </izvorni_sadrzaj>
    <derivirana_varijabla naziv="DomainObject.Predmet.SudioniciListNaziv_1">
      <item>KLIMA-SPLIT d.o.o. za trgovinu, građevinarstvo i ugostiteljstvo</item>
      <item>FINANCIJSKA AGENCIJA, RC SPLIT</item>
    </derivirana_varijabla>
  </DomainObject.Predmet.SudioniciListNaziv>
  <DomainObject.Predmet.SudioniciListAdressOIB>
    <izvorni_sadrzaj>
      <item>KLIMA-SPLIT d.o.o. za trgovinu, građevinarstvo i ugostiteljstvo, OIB 27752489647, Velebitska 27,21000 Split</item>
      <item>FINANCIJSKA AGENCIJA, RC SPLIT, OIB 85821130368, Mažuranićevo šetalište 24 b,21000 Split</item>
    </izvorni_sadrzaj>
    <derivirana_varijabla naziv="DomainObject.Predmet.SudioniciListAdressOIB_1">
      <item>KLIMA-SPLIT d.o.o. za trgovinu, građevinarstvo i ugostiteljstvo, OIB 27752489647, Velebitska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27752489647</item>
      <item>, OIB 85821130368</item>
    </izvorni_sadrzaj>
    <derivirana_varijabla naziv="DomainObject.Predmet.SudioniciListNazivOIB_1">
      <item>, OIB 27752489647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3491</properties:Characters>
  <properties:Lines>91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2016-08-19T09:07:00Z</dcterms:created>
  <dc:creator>Diana Butigan Granić</dc:creator>
  <cp:lastModifiedBy>Mara Marčinko</cp:lastModifiedBy>
  <cp:lastPrinted>2016-08-19T09:33:00Z</cp:lastPrinted>
  <dcterms:modified xmlns:xsi="http://www.w3.org/2001/XMLSchema-instance" xsi:type="dcterms:W3CDTF">2016-08-19T09:36:00Z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