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a0aa7" w14:paraId="20a0aa7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B83D14">
        <w:t>766</w:t>
      </w:r>
      <w:r w:rsidR="005A5EB5">
        <w:t>/16-</w:t>
      </w:r>
      <w:r w:rsidR="00B83D14">
        <w:t>21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B83D14">
        <w:t>MAGNET d.o.o., Zadar, Liburnska obala 6/V, OIB: 48669716840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B6670D">
        <w:t>13. rujna</w:t>
      </w:r>
      <w:r w:rsidR="00090759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B83D14" w:rsidR="00C64EB0" w:rsidRPr="007D22D4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0527C6">
        <w:t>og</w:t>
      </w:r>
      <w:r w:rsidR="00B3003A">
        <w:t xml:space="preserve"> </w:t>
      </w:r>
      <w:r w:rsidRPr="003573CC">
        <w:t>stečajn</w:t>
      </w:r>
      <w:r w:rsidR="000527C6">
        <w:t>og</w:t>
      </w:r>
      <w:r w:rsidRPr="003573CC">
        <w:t xml:space="preserve"> upravitelj</w:t>
      </w:r>
      <w:r w:rsidR="000527C6">
        <w:t xml:space="preserve">a </w:t>
      </w:r>
      <w:proofErr w:type="spellStart"/>
      <w:r w:rsidR="00C46EEE">
        <w:t>Aleina</w:t>
      </w:r>
      <w:proofErr w:type="spellEnd"/>
      <w:r w:rsidR="00C46EEE">
        <w:t xml:space="preserve"> </w:t>
      </w:r>
      <w:proofErr w:type="spellStart"/>
      <w:r w:rsidR="00C46EEE">
        <w:t>Khana</w:t>
      </w:r>
      <w:proofErr w:type="spellEnd"/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0527C6">
        <w:t>3</w:t>
      </w:r>
      <w:r w:rsidR="00481705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B83D14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B83D14">
        <w:t>21. lipnja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C46EEE">
        <w:t>29. srpnja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583393" w:rsidP="00C64EB0" w:rsidR="00583393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B6670D">
        <w:t>13. rujna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 xml:space="preserve">Ardena </w:t>
      </w:r>
      <w:proofErr w:type="spellStart"/>
      <w:r w:rsidR="008F62EA">
        <w:t>Bajlo</w:t>
      </w:r>
      <w:proofErr w:type="spellEnd"/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lastRenderedPageBreak/>
        <w:t xml:space="preserve">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  <w:r w:rsidR="00C46EEE">
        <w:t xml:space="preserve"> – </w:t>
      </w:r>
      <w:proofErr w:type="spellStart"/>
      <w:r w:rsidR="00C46EEE">
        <w:t>emailom</w:t>
      </w:r>
      <w:proofErr w:type="spellEnd"/>
    </w:p>
    <w:p w:rsidRDefault="00C46EEE" w:rsidP="00B50947" w:rsidR="00C46EEE" w:rsidRPr="003573CC">
      <w:pPr>
        <w:numPr>
          <w:ilvl w:val="0"/>
          <w:numId w:val="2"/>
        </w:numPr>
      </w:pPr>
      <w:r>
        <w:t>računovodstvu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90759"/>
    <w:rsid w:val="0009493F"/>
    <w:rsid w:val="000D032C"/>
    <w:rsid w:val="000F3DB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C637E"/>
    <w:rsid w:val="003E0805"/>
    <w:rsid w:val="003F0309"/>
    <w:rsid w:val="004630AA"/>
    <w:rsid w:val="00481705"/>
    <w:rsid w:val="00486D35"/>
    <w:rsid w:val="00583393"/>
    <w:rsid w:val="005A029D"/>
    <w:rsid w:val="005A216F"/>
    <w:rsid w:val="005A5EB5"/>
    <w:rsid w:val="005C5B26"/>
    <w:rsid w:val="005E425A"/>
    <w:rsid w:val="00613476"/>
    <w:rsid w:val="00615D63"/>
    <w:rsid w:val="00630EA3"/>
    <w:rsid w:val="00633783"/>
    <w:rsid w:val="00634CED"/>
    <w:rsid w:val="00640DD5"/>
    <w:rsid w:val="006B6E1C"/>
    <w:rsid w:val="006D30A4"/>
    <w:rsid w:val="00710A26"/>
    <w:rsid w:val="00731A40"/>
    <w:rsid w:val="007421EA"/>
    <w:rsid w:val="00794C76"/>
    <w:rsid w:val="007B1E6A"/>
    <w:rsid w:val="007B57FF"/>
    <w:rsid w:val="007C6BF1"/>
    <w:rsid w:val="007D13BC"/>
    <w:rsid w:val="007D22D4"/>
    <w:rsid w:val="007E15DF"/>
    <w:rsid w:val="00817F69"/>
    <w:rsid w:val="00833D9A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6670D"/>
    <w:rsid w:val="00B74A47"/>
    <w:rsid w:val="00B83D14"/>
    <w:rsid w:val="00B86F75"/>
    <w:rsid w:val="00BB192C"/>
    <w:rsid w:val="00BE1D8F"/>
    <w:rsid w:val="00C46EEE"/>
    <w:rsid w:val="00C64EB0"/>
    <w:rsid w:val="00CA2AA9"/>
    <w:rsid w:val="00CE069C"/>
    <w:rsid w:val="00CF2E75"/>
    <w:rsid w:val="00CF7517"/>
    <w:rsid w:val="00D27BB2"/>
    <w:rsid w:val="00D375C3"/>
    <w:rsid w:val="00DB4782"/>
    <w:rsid w:val="00DD4D11"/>
    <w:rsid w:val="00E3307B"/>
    <w:rsid w:val="00E44A35"/>
    <w:rsid w:val="00E52205"/>
    <w:rsid w:val="00E62116"/>
    <w:rsid w:val="00E702CF"/>
    <w:rsid w:val="00EA687B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63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637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637E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637E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637E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63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637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637E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637E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637E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St-766/2016</izvorni_sadrzaj>
    <derivirana_varijabla naziv="DomainObject.Predmet.OznakaBroj_1">St-766/2016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MAGNET društvo s ograničenom odgovornošću za trgovinu i usluge</izvorni_sadrzaj>
    <derivirana_varijabla naziv="DomainObject.Predmet.ProtustrankaFormated_1">  MAGNET društvo s ograničenom odgovornošću za trgovinu i usluge</derivirana_varijabla>
  </DomainObject.Predmet.ProtustrankaFormated>
  <DomainObject.Predmet.ProtustrankaFormatedOIB>
    <izvorni_sadrzaj>  MAGNET društvo s ograničenom odgovornošću za trgovinu i usluge, OIB 48669716840</izvorni_sadrzaj>
    <derivirana_varijabla naziv="DomainObject.Predmet.ProtustrankaFormatedOIB_1">  MAGNET društvo s ograničenom odgovornošću za trgovinu i usluge, OIB 48669716840</derivirana_varijabla>
  </DomainObject.Predmet.ProtustrankaFormatedOIB>
  <DomainObject.Predmet.ProtustrankaFormatedWithAdress>
    <izvorni_sadrzaj> MAGNET društvo s ograničenom odgovornošću za trgovinu i usluge, Liburnska Obala, 6/V , 23000 Zadar</izvorni_sadrzaj>
    <derivirana_varijabla naziv="DomainObject.Predmet.ProtustrankaFormatedWithAdress_1"> MAGNET društvo s ograničenom odgovornošću za trgovinu i usluge, Liburnska Obala, 6/V , 23000 Zadar</derivirana_varijabla>
  </DomainObject.Predmet.ProtustrankaFormatedWithAdress>
  <DomainObject.Predmet.ProtustrankaFormatedWithAdressOIB>
    <izvorni_sadrzaj> MAGNET društvo s ograničenom odgovornošću za trgovinu i usluge, OIB 48669716840, Liburnska Obala, 6/V , 23000 Zadar</izvorni_sadrzaj>
    <derivirana_varijabla naziv="DomainObject.Predmet.ProtustrankaFormatedWithAdressOIB_1"> MAGNET društvo s ograničenom odgovornošću za trgovinu i usluge, OIB 48669716840, Liburnska Obala, 6/V , 23000 Zadar</derivirana_varijabla>
  </DomainObject.Predmet.ProtustrankaFormatedWithAdressOIB>
  <DomainObject.Predmet.ProtustrankaWithAdress>
    <izvorni_sadrzaj>MAGNET društvo s ograničenom odgovornošću za trgovinu i usluge Liburnska Obala, 6/V , 23000 Zadar</izvorni_sadrzaj>
    <derivirana_varijabla naziv="DomainObject.Predmet.ProtustrankaWithAdress_1">MAGNET društvo s ograničenom odgovornošću za trgovinu i usluge Liburnska Obala, 6/V , 23000 Zadar</derivirana_varijabla>
  </DomainObject.Predmet.ProtustrankaWithAdress>
  <DomainObject.Predmet.ProtustrankaWithAdressOIB>
    <izvorni_sadrzaj>MAGNET društvo s ograničenom odgovornošću za trgovinu i usluge, OIB 48669716840, Liburnska Obala, 6/V , 23000 Zadar</izvorni_sadrzaj>
    <derivirana_varijabla naziv="DomainObject.Predmet.ProtustrankaWithAdressOIB_1">MAGNET društvo s ograničenom odgovornošću za trgovinu i usluge, OIB 48669716840, Liburnska Obala, 6/V , 23000 Zadar</derivirana_varijabla>
  </DomainObject.Predmet.ProtustrankaWithAdressOIB>
  <DomainObject.Predmet.ProtustrankaNazivFormated>
    <izvorni_sadrzaj>MAGNET društvo s ograničenom odgovornošću za trgovinu i usluge</izvorni_sadrzaj>
    <derivirana_varijabla naziv="DomainObject.Predmet.ProtustrankaNazivFormated_1">MAGNET društvo s ograničenom odgovornošću za trgovinu i usluge</derivirana_varijabla>
  </DomainObject.Predmet.ProtustrankaNazivFormated>
  <DomainObject.Predmet.ProtustrankaNazivFormatedOIB>
    <izvorni_sadrzaj>MAGNET društvo s ograničenom odgovornošću za trgovinu i usluge, OIB 48669716840</izvorni_sadrzaj>
    <derivirana_varijabla naziv="DomainObject.Predmet.ProtustrankaNazivFormatedOIB_1">MAGNET društvo s ograničenom odgovornošću za trgovinu i usluge, OIB 48669716840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MAGNET društvo s ograničenom odgovornošću za trgovinu i usluge</item>
    </izvorni_sadrzaj>
    <derivirana_varijabla naziv="DomainObject.Predmet.ProtuStrankaListFormated_1">
      <item>MAGNET društvo s ograničenom odgovornošću za trgovinu i usluge</item>
    </derivirana_varijabla>
  </DomainObject.Predmet.ProtuStrankaListFormated>
  <DomainObject.Predmet.ProtuStrankaListFormatedOIB>
    <izvorni_sadrzaj>
      <item>MAGNET društvo s ograničenom odgovornošću za trgovinu i usluge, OIB 48669716840</item>
    </izvorni_sadrzaj>
    <derivirana_varijabla naziv="DomainObject.Predmet.ProtuStrankaListFormatedOIB_1">
      <item>MAGNET društvo s ograničenom odgovornošću za trgovinu i usluge, OIB 48669716840</item>
    </derivirana_varijabla>
  </DomainObject.Predmet.ProtuStrankaListFormatedOIB>
  <DomainObject.Predmet.ProtuStrankaListFormatedWithAdress>
    <izvorni_sadrzaj>
      <item>MAGNET društvo s ograničenom odgovornošću za trgovinu i usluge, Liburnska Obala, 6/V , 23000 Zadar</item>
    </izvorni_sadrzaj>
    <derivirana_varijabla naziv="DomainObject.Predmet.ProtuStrankaListFormatedWithAdress_1">
      <item>MAGNET društvo s ograničenom odgovornošću za trgovinu i usluge, Liburnska Obala, 6/V , 23000 Zadar</item>
    </derivirana_varijabla>
  </DomainObject.Predmet.ProtuStrankaListFormatedWithAdress>
  <DomainObject.Predmet.ProtuStrankaListFormatedWithAdressOIB>
    <izvorni_sadrzaj>
      <item>MAGNET društvo s ograničenom odgovornošću za trgovinu i usluge, OIB 48669716840, Liburnska Obala, 6/V , 23000 Zadar</item>
    </izvorni_sadrzaj>
    <derivirana_varijabla naziv="DomainObject.Predmet.ProtuStrankaListFormatedWithAdressOIB_1">
      <item>MAGNET društvo s ograničenom odgovornošću za trgovinu i usluge, OIB 48669716840, Liburnska Obala, 6/V , 23000 Zadar</item>
    </derivirana_varijabla>
  </DomainObject.Predmet.ProtuStrankaListFormatedWithAdressOIB>
  <DomainObject.Predmet.ProtuStrankaListNazivFormated>
    <izvorni_sadrzaj>
      <item>MAGNET društvo s ograničenom odgovornošću za trgovinu i usluge</item>
    </izvorni_sadrzaj>
    <derivirana_varijabla naziv="DomainObject.Predmet.ProtuStrankaListNazivFormated_1">
      <item>MAGNET društvo s ograničenom odgovornošću za trgovinu i usluge</item>
    </derivirana_varijabla>
  </DomainObject.Predmet.ProtuStrankaListNazivFormated>
  <DomainObject.Predmet.ProtuStrankaListNazivFormatedOIB>
    <izvorni_sadrzaj>
      <item>MAGNET društvo s ograničenom odgovornošću za trgovinu i usluge, OIB 48669716840</item>
    </izvorni_sadrzaj>
    <derivirana_varijabla naziv="DomainObject.Predmet.ProtuStrankaListNazivFormatedOIB_1">
      <item>MAGNET društvo s ograničenom odgovornošću za trgovinu i usluge, OIB 48669716840</item>
    </derivirana_varijabla>
  </DomainObject.Predmet.ProtuStrankaListNazivFormatedOIB>
  <DomainObject.Predmet.OstaliListFormated>
    <izvorni_sadrzaj>
      <item>Eamonn Joseph O'callaghan</item>
      <item>Gail Felicia Leibowitz O Callaghan</item>
    </izvorni_sadrzaj>
    <derivirana_varijabla naziv="DomainObject.Predmet.OstaliListFormated_1">
      <item>Eamonn Joseph O'callaghan</item>
      <item>Gail Felicia Leibowitz O Callaghan</item>
    </derivirana_varijabla>
  </DomainObject.Predmet.OstaliListFormated>
  <DomainObject.Predmet.OstaliListFormatedOIB>
    <izvorni_sadrzaj>
      <item>Eamonn Joseph O'callaghan, OIB 83574516699</item>
      <item>Gail Felicia Leibowitz O Callaghan, OIB 00390579119</item>
    </izvorni_sadrzaj>
    <derivirana_varijabla naziv="DomainObject.Predmet.OstaliListFormatedOIB_1">
      <item>Eamonn Joseph O'callaghan, OIB 83574516699</item>
      <item>Gail Felicia Leibowitz O Callaghan, OIB 00390579119</item>
    </derivirana_varijabla>
  </DomainObject.Predmet.OstaliListFormatedOIB>
  <DomainObject.Predmet.OstaliListFormatedWithAdress>
    <izvorni_sadrzaj>
      <item>Eamonn Joseph O'callaghan, Ampthill Road 43, Liverpool</item>
      <item>Gail Felicia Leibowitz O Callaghan</item>
    </izvorni_sadrzaj>
    <derivirana_varijabla naziv="DomainObject.Predmet.OstaliListFormatedWithAdress_1">
      <item>Eamonn Joseph O'callaghan, Ampthill Road 43, Liverpool</item>
      <item>Gail Felicia Leibowitz O Callaghan</item>
    </derivirana_varijabla>
  </DomainObject.Predmet.OstaliListFormatedWithAdress>
  <DomainObject.Predmet.OstaliListFormatedWithAdressOIB>
    <izvorni_sadrzaj>
      <item>Eamonn Joseph O'callaghan, OIB 83574516699, Ampthill Road 43, Liverpool</item>
      <item>Gail Felicia Leibowitz O Callaghan, OIB 00390579119</item>
    </izvorni_sadrzaj>
    <derivirana_varijabla naziv="DomainObject.Predmet.OstaliListFormatedWithAdressOIB_1">
      <item>Eamonn Joseph O'callaghan, OIB 83574516699, Ampthill Road 43, Liverpool</item>
      <item>Gail Felicia Leibowitz O Callaghan, OIB 00390579119</item>
    </derivirana_varijabla>
  </DomainObject.Predmet.OstaliListFormatedWithAdressOIB>
  <DomainObject.Predmet.OstaliListNazivFormated>
    <izvorni_sadrzaj>
      <item>Eamonn Joseph O'callaghan</item>
      <item>Gail Felicia Leibowitz O Callaghan</item>
    </izvorni_sadrzaj>
    <derivirana_varijabla naziv="DomainObject.Predmet.OstaliListNazivFormated_1">
      <item>Eamonn Joseph O'callaghan</item>
      <item>Gail Felicia Leibowitz O Callaghan</item>
    </derivirana_varijabla>
  </DomainObject.Predmet.OstaliListNazivFormated>
  <DomainObject.Predmet.OstaliListNazivFormatedOIB>
    <izvorni_sadrzaj>
      <item>Eamonn Joseph O'callaghan, OIB 83574516699</item>
      <item>Gail Felicia Leibowitz O Callaghan, OIB 00390579119</item>
    </izvorni_sadrzaj>
    <derivirana_varijabla naziv="DomainObject.Predmet.OstaliListNazivFormatedOIB_1">
      <item>Eamonn Joseph O'callaghan, OIB 83574516699</item>
      <item>Gail Felicia Leibowitz O Callaghan, OIB 00390579119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MAGNET društvo s ograničenom odgovornošću za trgovinu i usluge</izvorni_sadrzaj>
    <derivirana_varijabla naziv="DomainObject.Predmet.ProtustrankaIDrugi_1">MAGNET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MAGNET društvo s ograničenom odgovornošću za trgovinu i usluge, OIB 48669716840, Liburnska Obala, 6/V , 23000 Zadar</izvorni_sadrzaj>
    <derivirana_varijabla naziv="DomainObject.Predmet.ProtustrankaIDrugiAdressOIB_1">MAGNET društvo s ograničenom odgovornošću za trgovinu i usluge, OIB 48669716840, Liburnska Obala, 6/V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MAGNET društvo s ograničenom odgovornošću za trgovinu i usluge</item>
      <item>FINA</item>
      <item>Eamonn Joseph O'callaghan</item>
      <item>Gail Felicia Leibowitz O Callaghan</item>
    </izvorni_sadrzaj>
    <derivirana_varijabla naziv="DomainObject.Predmet.SudioniciListNaziv_1">
      <item>MAGNET društvo s ograničenom odgovornošću za trgovinu i usluge</item>
      <item>FINA</item>
      <item>Eamonn Joseph O'callaghan</item>
      <item>Gail Felicia Leibowitz O Callaghan</item>
    </derivirana_varijabla>
  </DomainObject.Predmet.SudioniciListNaziv>
  <DomainObject.Predmet.SudioniciListAdressOIB>
    <izvorni_sadrzaj>
      <item>MAGNET društvo s ograničenom odgovornošću za trgovinu i usluge, OIB 48669716840, Liburnska Obala, 6/V ,23000 Zadar</item>
      <item>FINA, OIB 85821130368</item>
      <item>Eamonn Joseph O'callaghan, OIB 83574516699, Ampthill Road 43,Liverpool</item>
      <item>Gail Felicia Leibowitz O Callaghan, OIB 00390579119</item>
    </izvorni_sadrzaj>
    <derivirana_varijabla naziv="DomainObject.Predmet.SudioniciListAdressOIB_1">
      <item>MAGNET društvo s ograničenom odgovornošću za trgovinu i usluge, OIB 48669716840, Liburnska Obala, 6/V ,23000 Zadar</item>
      <item>FINA, OIB 85821130368</item>
      <item>Eamonn Joseph O'callaghan, OIB 83574516699, Ampthill Road 43,Liverpool</item>
      <item>Gail Felicia Leibowitz O Callaghan, OIB 00390579119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48669716840</item>
      <item>, OIB 85821130368</item>
      <item>, OIB 83574516699</item>
      <item>, OIB 00390579119</item>
    </izvorni_sadrzaj>
    <derivirana_varijabla naziv="DomainObject.Predmet.SudioniciListNazivOIB_1">
      <item>, OIB 48669716840</item>
      <item>, OIB 85821130368</item>
      <item>, OIB 83574516699</item>
      <item>, OIB 00390579119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 Rijeka</item>
    </izvorni_sadrzaj>
    <derivirana_varijabla naziv="DomainObject.Predmet.StecajniUpraviteljiListAddressOIB_1">
      <item>Alein Khan, OIB 25613472359, Trg sv. Barbare 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2</properties:Pages>
  <properties:Words>233</properties:Words>
  <properties:Characters>1101</properties:Characters>
  <properties:Lines>56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2016-07-29T08:51:00Z</dcterms:created>
  <dc:creator>abajlo</dc:creator>
  <cp:lastModifiedBy>wsadmin</cp:lastModifiedBy>
  <cp:lastPrinted>2015-10-13T10:36:00Z</cp:lastPrinted>
  <dcterms:modified xmlns:xsi="http://www.w3.org/2001/XMLSchema-instance" xsi:type="dcterms:W3CDTF">2016-09-16T11:12:00Z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