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1f41" w14:paraId="7901f41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R="00BB2B2B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</w:t>
      </w:r>
      <w:r w:rsidR="00E74265">
        <w:t>1/St-</w:t>
      </w:r>
      <w:r w:rsidR="00FB490D">
        <w:t>2231/2016-35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</w:p>
    <w:p w:rsidRDefault="00547F6D" w:rsidP="007D089A" w:rsidR="00547F6D">
      <w:pPr>
        <w:jc w:val="center"/>
        <w:rPr>
          <w:b/>
        </w:rPr>
      </w:pPr>
      <w:r>
        <w:rPr>
          <w:b/>
        </w:rPr>
        <w:t xml:space="preserve">REGIONALNI CENTAR </w:t>
      </w:r>
      <w:r w:rsidR="00E74265">
        <w:rPr>
          <w:b/>
        </w:rPr>
        <w:t>OSIJEK</w:t>
      </w:r>
    </w:p>
    <w:p w:rsidRDefault="004D3F52" w:rsidP="007D089A" w:rsidR="004D3F52">
      <w:pPr>
        <w:jc w:val="center"/>
        <w:rPr>
          <w:b/>
        </w:rPr>
      </w:pPr>
    </w:p>
    <w:p w:rsidRDefault="004D3F52" w:rsidP="007D089A" w:rsidR="004D3F52">
      <w:pPr>
        <w:jc w:val="center"/>
        <w:rPr>
          <w:b/>
        </w:rPr>
      </w:pPr>
    </w:p>
    <w:p w:rsidRDefault="00E74265" w:rsidP="00E74265" w:rsidR="00E74265">
      <w:pPr>
        <w:ind w:firstLine="708"/>
      </w:pPr>
      <w:r>
        <w:t>Na Vaš posl.br.</w:t>
      </w:r>
      <w:r w:rsidR="00FB490D">
        <w:t>KLASA:110-07/17-02/83</w:t>
      </w:r>
    </w:p>
    <w:p w:rsidRDefault="004D3F52" w:rsidP="00E74265" w:rsidR="004D3F52">
      <w:pPr>
        <w:ind w:firstLine="708"/>
      </w:pPr>
      <w:r>
        <w:t xml:space="preserve">                      URBROJ:08-</w:t>
      </w:r>
      <w:r w:rsidR="00FB490D">
        <w:t>6501-17-5754</w:t>
      </w:r>
    </w:p>
    <w:p w:rsidRDefault="004D3F52" w:rsidP="00E74265" w:rsidR="004D3F52">
      <w:pPr>
        <w:ind w:firstLine="708"/>
      </w:pPr>
    </w:p>
    <w:p w:rsidRDefault="004D3F52" w:rsidP="00E74265" w:rsidR="004D3F52">
      <w:pPr>
        <w:ind w:firstLine="708"/>
      </w:pPr>
    </w:p>
    <w:p w:rsidRDefault="004D3F52" w:rsidP="00FB490D" w:rsidR="00E74265">
      <w:pPr>
        <w:ind w:firstLine="708"/>
      </w:pPr>
      <w:r>
        <w:t xml:space="preserve">Predmet: stečajni dužnik </w:t>
      </w:r>
      <w:r w:rsidR="00FB490D">
        <w:t>VENJE d.o.o. Gradište, OIB 85764587113</w:t>
      </w:r>
    </w:p>
    <w:p w:rsidRDefault="00FB490D" w:rsidP="00FB490D" w:rsidR="00FB490D">
      <w:pPr>
        <w:ind w:firstLine="708"/>
      </w:pPr>
    </w:p>
    <w:p w:rsidRDefault="00FB490D" w:rsidP="00FB490D" w:rsidR="00FB490D">
      <w:pPr>
        <w:ind w:firstLine="708"/>
      </w:pPr>
    </w:p>
    <w:p w:rsidRDefault="00E74265" w:rsidP="00E74265" w:rsidR="00E74265" w:rsidRPr="00E74265">
      <w:pPr>
        <w:ind w:firstLine="708"/>
      </w:pPr>
      <w:r>
        <w:t xml:space="preserve">U svezi Vašeg dopisa od </w:t>
      </w:r>
      <w:r w:rsidR="00FB490D">
        <w:t>27</w:t>
      </w:r>
      <w:r w:rsidR="004D3F52">
        <w:t>.rujna</w:t>
      </w:r>
      <w:r>
        <w:t xml:space="preserve"> 2017.g., izvješćujemo Vas da</w:t>
      </w:r>
      <w:r w:rsidR="004D3F52">
        <w:t xml:space="preserve"> je</w:t>
      </w:r>
      <w:r>
        <w:t xml:space="preserve"> </w:t>
      </w:r>
      <w:r w:rsidR="004D3F52">
        <w:t xml:space="preserve">iznos od 5.000,00 kn koji je zaplijenjen s računa dužnika </w:t>
      </w:r>
      <w:r w:rsidR="00FB490D">
        <w:t>VENJE d.o.o. Gradište</w:t>
      </w:r>
      <w:r w:rsidR="004D3F52">
        <w:t xml:space="preserve">, sukladno odredbi čl.112 Stečajnog zakona, potrebno uplatiti na depozitni račun Trgovačkog suda u Osijeku </w:t>
      </w:r>
      <w:r w:rsidR="004D3F52">
        <w:rPr>
          <w:sz w:val="22"/>
          <w:szCs w:val="22"/>
        </w:rPr>
        <w:t>IBAN HR31 2390001-1300000200 poziv na broj odobrenja HR 05 221-</w:t>
      </w:r>
      <w:r w:rsidR="00FB490D">
        <w:rPr>
          <w:sz w:val="22"/>
          <w:szCs w:val="22"/>
        </w:rPr>
        <w:t>2231-2016</w:t>
      </w:r>
      <w:r w:rsidR="004D3F52">
        <w:rPr>
          <w:sz w:val="22"/>
          <w:szCs w:val="22"/>
        </w:rPr>
        <w:t>.</w:t>
      </w:r>
    </w:p>
    <w:p w:rsidRDefault="00E633C4" w:rsidP="00E74265" w:rsidR="00F770AA">
      <w:r>
        <w:tab/>
      </w:r>
    </w:p>
    <w:p w:rsidRDefault="007D089A" w:rsidR="007D089A"/>
    <w:p w:rsidRDefault="00A7106D" w:rsidP="00F770AA" w:rsidR="00F770AA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FB490D">
        <w:t>24.listopada</w:t>
      </w:r>
      <w:r>
        <w:t xml:space="preserve"> 2017</w:t>
      </w:r>
      <w:r w:rsidR="00F770AA">
        <w:t>.g.</w:t>
      </w:r>
    </w:p>
    <w:p w:rsidRDefault="00F770AA" w:rsidP="00F770AA" w:rsidR="00F770AA">
      <w:pPr>
        <w:jc w:val="center"/>
      </w:pPr>
    </w:p>
    <w:p w:rsidRDefault="00F770AA" w:rsidP="00F770AA" w:rsidR="00F770AA">
      <w:pPr>
        <w:jc w:val="center"/>
      </w:pPr>
    </w:p>
    <w:p w:rsidRDefault="00F770AA" w:rsidP="00F770AA" w:rsidR="00F770AA">
      <w:pPr>
        <w:jc w:val="right"/>
      </w:pPr>
    </w:p>
    <w:p w:rsidRDefault="00E633C4" w:rsidP="00F770AA" w:rsidR="00F770AA">
      <w:pPr>
        <w:jc w:val="right"/>
      </w:pPr>
      <w:r>
        <w:t>STEČAJNA SUTKINJA</w:t>
      </w:r>
      <w:r w:rsidR="00F770AA">
        <w:t>:</w:t>
      </w:r>
    </w:p>
    <w:p w:rsidRDefault="00F770AA" w:rsidP="00F770AA" w:rsidR="00F770AA">
      <w:pPr>
        <w:jc w:val="right"/>
      </w:pPr>
      <w:r>
        <w:t>Vesna Vukelić</w:t>
      </w:r>
    </w:p>
    <w:p w:rsidRDefault="004D3F52" w:rsidP="00F770AA" w:rsidR="004D3F52">
      <w:pPr>
        <w:jc w:val="right"/>
      </w:pPr>
    </w:p>
    <w:p w:rsidRDefault="00E74265" w:rsidP="00E74265" w:rsidR="00E633C4">
      <w:r>
        <w:t>Dostaviti</w:t>
      </w:r>
      <w:r w:rsidR="00FB490D">
        <w:t xml:space="preserve"> putem mrežne stanice e-Oglasna ploča suda</w:t>
      </w:r>
      <w:r>
        <w:t>:</w:t>
      </w:r>
    </w:p>
    <w:p w:rsidRDefault="00FB490D" w:rsidP="00E74265" w:rsidR="00E74265">
      <w:r>
        <w:t>-FINA RC Osijek</w:t>
      </w:r>
    </w:p>
    <w:p w:rsidRDefault="003B395D" w:rsidP="003B395D" w:rsidR="003B395D" w:rsidRPr="003B395D">
      <w:pPr>
        <w:ind w:firstLine="720" w:left="4320"/>
        <w:jc w:val="both"/>
        <w:rPr>
          <w:sz w:val="22"/>
          <w:szCs w:val="22"/>
        </w:rPr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D0FC0"/>
    <w:rsid w:val="001D15D5"/>
    <w:rsid w:val="00231B23"/>
    <w:rsid w:val="00276726"/>
    <w:rsid w:val="003412EE"/>
    <w:rsid w:val="003A2A0C"/>
    <w:rsid w:val="003B367C"/>
    <w:rsid w:val="003B395D"/>
    <w:rsid w:val="003D474F"/>
    <w:rsid w:val="00445355"/>
    <w:rsid w:val="00460A14"/>
    <w:rsid w:val="00473352"/>
    <w:rsid w:val="004D3F52"/>
    <w:rsid w:val="00530CB4"/>
    <w:rsid w:val="00547F6D"/>
    <w:rsid w:val="0055632B"/>
    <w:rsid w:val="00577433"/>
    <w:rsid w:val="005C4426"/>
    <w:rsid w:val="00603307"/>
    <w:rsid w:val="00697DB5"/>
    <w:rsid w:val="00743FAA"/>
    <w:rsid w:val="00775892"/>
    <w:rsid w:val="00777DF7"/>
    <w:rsid w:val="007973C0"/>
    <w:rsid w:val="007D089A"/>
    <w:rsid w:val="007D3499"/>
    <w:rsid w:val="0080437D"/>
    <w:rsid w:val="0081234E"/>
    <w:rsid w:val="00897B6C"/>
    <w:rsid w:val="008F580F"/>
    <w:rsid w:val="009B00D6"/>
    <w:rsid w:val="009E2C9B"/>
    <w:rsid w:val="00A02EF6"/>
    <w:rsid w:val="00A377E5"/>
    <w:rsid w:val="00A7106D"/>
    <w:rsid w:val="00A81588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E13506"/>
    <w:rsid w:val="00E35886"/>
    <w:rsid w:val="00E530EA"/>
    <w:rsid w:val="00E633C4"/>
    <w:rsid w:val="00E74265"/>
    <w:rsid w:val="00E85BC0"/>
    <w:rsid w:val="00E92C45"/>
    <w:rsid w:val="00EA2744"/>
    <w:rsid w:val="00EC6B7B"/>
    <w:rsid w:val="00EF0423"/>
    <w:rsid w:val="00EF70DE"/>
    <w:rsid w:val="00F03B6F"/>
    <w:rsid w:val="00F770AA"/>
    <w:rsid w:val="00FB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1D0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1D0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109308.04</izvorni_sadrzaj>
    <derivirana_varijabla naziv="DomainObject.Predmet.InicijalnaVrijednost_1">109308.04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VENJE društvo s ograničenom odgovornošću za vinogradarstvo i vinarstvo</izvorni_sadrzaj>
    <derivirana_varijabla naziv="DomainObject.Predmet.ProtustrankaFormated_1">  VENJE društvo s ograničenom odgovornošću za vinogradarstvo i vinarstvo</derivirana_varijabla>
  </DomainObject.Predmet.ProtustrankaFormated>
  <DomainObject.Predmet.ProtustrankaFormatedOIB>
    <izvorni_sadrzaj>  VENJE društvo s ograničenom odgovornošću za vinogradarstvo i vinarstvo, OIB 85764587113</izvorni_sadrzaj>
    <derivirana_varijabla naziv="DomainObject.Predmet.ProtustrankaFormatedOIB_1">  VENJE društvo s ograničenom odgovornošću za vinogradarstvo i vinarstvo, OIB 85764587113</derivirana_varijabla>
  </DomainObject.Predmet.ProtustrankaFormatedOIB>
  <DomainObject.Predmet.ProtustrankaFormatedWithAdress>
    <izvorni_sadrzaj> VENJE društvo s ograničenom odgovornošću za vinogradarstvo i vinarstvo, Gradište 73 a , 34343 Gradište</izvorni_sadrzaj>
    <derivirana_varijabla naziv="DomainObject.Predmet.ProtustrankaFormatedWithAdress_1"> VENJE društvo s ograničenom odgovornošću za vinogradarstvo i vinarstvo, Gradište 73 a , 34343 Gradište</derivirana_varijabla>
  </DomainObject.Predmet.ProtustrankaFormatedWithAdress>
  <DomainObject.Predmet.ProtustrankaFormatedWithAdressOIB>
    <izvorni_sadrzaj> VENJE društvo s ograničenom odgovornošću za vinogradarstvo i vinarstvo, OIB 85764587113, Gradište 73 a , 34343 Gradište</izvorni_sadrzaj>
    <derivirana_varijabla naziv="DomainObject.Predmet.ProtustrankaFormatedWithAdressOIB_1"> VENJE društvo s ograničenom odgovornošću za vinogradarstvo i vinarstvo, OIB 85764587113, Gradište 73 a , 34343 Gradište</derivirana_varijabla>
  </DomainObject.Predmet.ProtustrankaFormatedWithAdressOIB>
  <DomainObject.Predmet.ProtustrankaWithAdress>
    <izvorni_sadrzaj>VENJE društvo s ograničenom odgovornošću za vinogradarstvo i vinarstvo Gradište 73 a , 34343 Gradište</izvorni_sadrzaj>
    <derivirana_varijabla naziv="DomainObject.Predmet.ProtustrankaWithAdress_1">VENJE društvo s ograničenom odgovornošću za vinogradarstvo i vinarstvo Gradište 73 a , 34343 Gradište</derivirana_varijabla>
  </DomainObject.Predmet.ProtustrankaWithAdress>
  <DomainObject.Predmet.ProtustrankaWithAdressOIB>
    <izvorni_sadrzaj>VENJE društvo s ograničenom odgovornošću za vinogradarstvo i vinarstvo, OIB 85764587113, Gradište 73 a , 34343 Gradište</izvorni_sadrzaj>
    <derivirana_varijabla naziv="DomainObject.Predmet.ProtustrankaWithAdressOIB_1">VENJE društvo s ograničenom odgovornošću za vinogradarstvo i vinarstvo, OIB 85764587113, Gradište 73 a , 34343 Gradište</derivirana_varijabla>
  </DomainObject.Predmet.ProtustrankaWithAdressOIB>
  <DomainObject.Predmet.ProtustrankaNazivFormated>
    <izvorni_sadrzaj>VENJE društvo s ograničenom odgovornošću za vinogradarstvo i vinarstvo</izvorni_sadrzaj>
    <derivirana_varijabla naziv="DomainObject.Predmet.ProtustrankaNazivFormated_1">VENJE društvo s ograničenom odgovornošću za vinogradarstvo i vinarstvo</derivirana_varijabla>
  </DomainObject.Predmet.ProtustrankaNazivFormated>
  <DomainObject.Predmet.ProtustrankaNazivFormatedOIB>
    <izvorni_sadrzaj>VENJE društvo s ograničenom odgovornošću za vinogradarstvo i vinarstvo, OIB 85764587113</izvorni_sadrzaj>
    <derivirana_varijabla naziv="DomainObject.Predmet.ProtustrankaNazivFormatedOIB_1">VENJE društvo s ograničenom odgovornošću za vinogradarstvo i vinarstvo, OIB 85764587113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VENJE društvo s ograničenom odgovornošću za vinogradarstvo i vinarstvo</item>
    </izvorni_sadrzaj>
    <derivirana_varijabla naziv="DomainObject.Predmet.ProtuStrankaListFormated_1">
      <item>VENJE društvo s ograničenom odgovornošću za vinogradarstvo i vinarstvo</item>
    </derivirana_varijabla>
  </DomainObject.Predmet.ProtuStrankaListFormated>
  <DomainObject.Predmet.ProtuStrankaListFormatedOIB>
    <izvorni_sadrzaj>
      <item>VENJE društvo s ograničenom odgovornošću za vinogradarstvo i vinarstvo, OIB 85764587113</item>
    </izvorni_sadrzaj>
    <derivirana_varijabla naziv="DomainObject.Predmet.ProtuStrankaListFormatedOIB_1">
      <item>VENJE društvo s ograničenom odgovornošću za vinogradarstvo i vinarstvo, OIB 85764587113</item>
    </derivirana_varijabla>
  </DomainObject.Predmet.ProtuStrankaListFormatedOIB>
  <DomainObject.Predmet.ProtuStrankaListFormatedWithAdress>
    <izvorni_sadrzaj>
      <item>VENJE društvo s ograničenom odgovornošću za vinogradarstvo i vinarstvo, Gradište 73 a , 34343 Gradište</item>
    </izvorni_sadrzaj>
    <derivirana_varijabla naziv="DomainObject.Predmet.ProtuStrankaListFormatedWithAdress_1">
      <item>VENJE društvo s ograničenom odgovornošću za vinogradarstvo i vinarstvo, Gradište 73 a , 34343 Gradište</item>
    </derivirana_varijabla>
  </DomainObject.Predmet.ProtuStrankaListFormatedWithAdress>
  <DomainObject.Predmet.ProtuStrankaListFormatedWithAdressOIB>
    <izvorni_sadrzaj>
      <item>VENJE društvo s ograničenom odgovornošću za vinogradarstvo i vinarstvo, OIB 85764587113, Gradište 73 a , 34343 Gradište</item>
    </izvorni_sadrzaj>
    <derivirana_varijabla naziv="DomainObject.Predmet.ProtuStrankaListFormatedWithAdressOIB_1">
      <item>VENJE društvo s ograničenom odgovornošću za vinogradarstvo i vinarstvo, OIB 85764587113, Gradište 73 a , 34343 Gradište</item>
    </derivirana_varijabla>
  </DomainObject.Predmet.ProtuStrankaListFormatedWithAdressOIB>
  <DomainObject.Predmet.ProtuStrankaListNazivFormated>
    <izvorni_sadrzaj>
      <item>VENJE društvo s ograničenom odgovornošću za vinogradarstvo i vinarstvo</item>
    </izvorni_sadrzaj>
    <derivirana_varijabla naziv="DomainObject.Predmet.ProtuStrankaListNazivFormated_1">
      <item>VENJE društvo s ograničenom odgovornošću za vinogradarstvo i vinarstvo</item>
    </derivirana_varijabla>
  </DomainObject.Predmet.ProtuStrankaListNazivFormated>
  <DomainObject.Predmet.ProtuStrankaListNazivFormatedOIB>
    <izvorni_sadrzaj>
      <item>VENJE društvo s ograničenom odgovornošću za vinogradarstvo i vinarstvo, OIB 85764587113</item>
    </izvorni_sadrzaj>
    <derivirana_varijabla naziv="DomainObject.Predmet.ProtuStrankaListNazivFormatedOIB_1">
      <item>VENJE društvo s ograničenom odgovornošću za vinogradarstvo i vinarstvo, OIB 85764587113</item>
    </derivirana_varijabla>
  </DomainObject.Predmet.ProtuStrankaListNazivFormatedOIB>
  <DomainObject.Predmet.OstaliListFormated>
    <izvorni_sadrzaj>
      <item>JOSIP MLADENIĆ</item>
      <item>Željko Ferenčić</item>
      <item>Vesna Lazarić</item>
      <item>Krešimir Bogdan</item>
      <item>Gabrijel Zovak</item>
    </izvorni_sadrzaj>
    <derivirana_varijabla naziv="DomainObject.Predmet.OstaliListFormated_1">
      <item>JOSIP MLADENIĆ</item>
      <item>Željko Ferenčić</item>
      <item>Vesna Lazarić</item>
      <item>Krešimir Bogdan</item>
      <item>Gabrijel Zovak</item>
    </derivirana_varijabla>
  </DomainObject.Predmet.OstaliListFormated>
  <DomainObject.Predmet.OstaliListFormatedOIB>
    <izvorni_sadrzaj>
      <item>JOSIP MLADENIĆ, OIB 38576884922</item>
      <item>Željko Ferenčić, OIB 73873182459</item>
      <item>Vesna Lazarić</item>
      <item>Krešimir Bogdan</item>
      <item>Gabrijel Zovak</item>
    </izvorni_sadrzaj>
    <derivirana_varijabla naziv="DomainObject.Predmet.OstaliListFormatedOIB_1">
      <item>JOSIP MLADENIĆ, OIB 38576884922</item>
      <item>Željko Ferenčić, OIB 73873182459</item>
      <item>Vesna Lazarić</item>
      <item>Krešimir Bogdan</item>
      <item>Gabrijel Zovak</item>
    </derivirana_varijabla>
  </DomainObject.Predmet.OstaliListFormatedOIB>
  <DomainObject.Predmet.OstaliListFormatedWithAdress>
    <izvorni_sadrzaj>
      <item>JOSIP MLADENIĆ, Gradište 73a, 34343 Gradište</item>
      <item>Željko Ferenčić</item>
      <item>Vesna Lazarić</item>
      <item>Krešimir Bogdan</item>
      <item>Gabrijel Zovak</item>
    </izvorni_sadrzaj>
    <derivirana_varijabla naziv="DomainObject.Predmet.OstaliListFormatedWithAdress_1">
      <item>JOSIP MLADENIĆ, Gradište 73a, 34343 Gradište</item>
      <item>Željko Ferenčić</item>
      <item>Vesna Lazarić</item>
      <item>Krešimir Bogdan</item>
      <item>Gabrijel Zovak</item>
    </derivirana_varijabla>
  </DomainObject.Predmet.OstaliListFormatedWithAdress>
  <DomainObject.Predmet.OstaliListFormatedWithAdressOIB>
    <izvorni_sadrzaj>
      <item>JOSIP MLADENIĆ, OIB 38576884922, Gradište 73a, 34343 Gradište</item>
      <item>Željko Ferenčić, OIB 73873182459</item>
      <item>Vesna Lazarić</item>
      <item>Krešimir Bogdan</item>
      <item>Gabrijel Zovak</item>
    </izvorni_sadrzaj>
    <derivirana_varijabla naziv="DomainObject.Predmet.OstaliListFormatedWithAdressOIB_1">
      <item>JOSIP MLADENIĆ, OIB 38576884922, Gradište 73a, 34343 Gradište</item>
      <item>Željko Ferenčić, OIB 73873182459</item>
      <item>Vesna Lazarić</item>
      <item>Krešimir Bogdan</item>
      <item>Gabrijel Zovak</item>
    </derivirana_varijabla>
  </DomainObject.Predmet.OstaliListFormatedWithAdressOIB>
  <DomainObject.Predmet.OstaliListNazivFormated>
    <izvorni_sadrzaj>
      <item>JOSIP MLADENIĆ</item>
      <item>Željko Ferenčić</item>
      <item>Vesna Lazarić</item>
      <item>Krešimir Bogdan</item>
      <item>Gabrijel Zovak</item>
    </izvorni_sadrzaj>
    <derivirana_varijabla naziv="DomainObject.Predmet.OstaliListNazivFormated_1">
      <item>JOSIP MLADENIĆ</item>
      <item>Željko Ferenčić</item>
      <item>Vesna Lazarić</item>
      <item>Krešimir Bogdan</item>
      <item>Gabrijel Zovak</item>
    </derivirana_varijabla>
  </DomainObject.Predmet.OstaliListNazivFormated>
  <DomainObject.Predmet.OstaliListNazivFormatedOIB>
    <izvorni_sadrzaj>
      <item>JOSIP MLADENIĆ, OIB 38576884922</item>
      <item>Željko Ferenčić, OIB 73873182459</item>
      <item>Vesna Lazarić</item>
      <item>Krešimir Bogdan</item>
      <item>Gabrijel Zovak</item>
    </izvorni_sadrzaj>
    <derivirana_varijabla naziv="DomainObject.Predmet.OstaliListNazivFormatedOIB_1">
      <item>JOSIP MLADENIĆ, OIB 38576884922</item>
      <item>Željko Ferenčić, OIB 73873182459</item>
      <item>Vesna Lazarić</item>
      <item>Krešimir Bogdan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VENJE društvo s ograničenom odgovornošću za vinogradarstvo i vinarstvo</izvorni_sadrzaj>
    <derivirana_varijabla naziv="DomainObject.Predmet.ProtustrankaIDrugi_1">VENJE društvo s ograničenom odgovornošću za vinogradarstvo i 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VENJE društvo s ograničenom odgovornošću za vinogradarstvo i vinarstvo, OIB 85764587113, Gradište 73 a , 34343 Gradište</izvorni_sadrzaj>
    <derivirana_varijabla naziv="DomainObject.Predmet.ProtustrankaIDrugiAdressOIB_1">VENJE društvo s ograničenom odgovornošću za vinogradarstvo i vinarstvo, OIB 85764587113, Gradište 73 a , 34343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</izvorni_sadrzaj>
    <derivirana_varijabla naziv="DomainObject.Predmet.SudioniciListNaziv_1"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</izvorni_sadrzaj>
    <derivirana_varijabla naziv="DomainObject.Predmet.SudioniciListAdressOIB_1"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85764587113</item>
      <item>, OIB 38576884922</item>
      <item>, OIB 73873182459</item>
      <item>, OIB null</item>
      <item>, OIB null</item>
      <item>, OIB null</item>
    </izvorni_sadrzaj>
    <derivirana_varijabla naziv="DomainObject.Predmet.SudioniciListNazivOIB_1">
      <item>, OIB 85821130368</item>
      <item>, OIB 85764587113</item>
      <item>, OIB 38576884922</item>
      <item>, OIB 73873182459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102</properties:Words>
  <properties:Characters>666</properties:Characters>
  <properties:Lines>40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2017-06-20T10:10:00Z</dcterms:created>
  <dc:creator>Korisnik</dc:creator>
  <cp:lastModifiedBy>wsadmin</cp:lastModifiedBy>
  <cp:lastPrinted>2017-10-24T08:55:00Z</cp:lastPrinted>
  <dcterms:modified xmlns:xsi="http://www.w3.org/2001/XMLSchema-instance" xsi:type="dcterms:W3CDTF">2017-10-24T08:56:00Z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