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0202" w14:paraId="ab4020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D55895" w:rsidP="004635D5" w:rsidR="00D55895">
      <w:pPr>
        <w:jc w:val="both"/>
        <w:rPr>
          <w:bCs/>
        </w:rPr>
      </w:pPr>
    </w:p>
    <w:p w:rsidRDefault="005D2B37" w:rsidP="004635D5" w:rsidR="005D2B37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635D5">
        <w:t xml:space="preserve">, 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6A75A4">
        <w:t xml:space="preserve">THERME DALMACIJA d.o.o., sa sjedištem u Zadru, Polačišće 2, OIB: </w:t>
      </w:r>
      <w:r w:rsidR="006A75A4" w:rsidRPr="00185C45">
        <w:t>51832119925</w:t>
      </w:r>
      <w:r w:rsidR="00F67E36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A75A4">
        <w:t>2</w:t>
      </w:r>
      <w:r>
        <w:t xml:space="preserve">. </w:t>
      </w:r>
      <w:r w:rsidR="006A75A4">
        <w:t>prosinca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F67E36">
        <w:t>20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>dužnika</w:t>
      </w:r>
      <w:r w:rsidR="000E67B3" w:rsidRPr="000E67B3">
        <w:t xml:space="preserve"> </w:t>
      </w:r>
      <w:r w:rsidR="006A75A4" w:rsidRPr="006A75A4">
        <w:t>THERME DALMACIJA d.o.o., Zadar, Polačišće 2, OIB: 51832119925</w:t>
      </w:r>
      <w:r w:rsidR="000E67B3" w:rsidRPr="000E67B3">
        <w:t xml:space="preserve">, </w:t>
      </w:r>
      <w:r>
        <w:t xml:space="preserve">na temelju neizvršenih osnova za plaćanje iznosi </w:t>
      </w:r>
      <w:r w:rsidR="006A75A4">
        <w:t>50</w:t>
      </w:r>
      <w:r w:rsidR="000E67B3">
        <w:t>.</w:t>
      </w:r>
      <w:r w:rsidR="006A75A4">
        <w:t>726</w:t>
      </w:r>
      <w:r w:rsidR="000E67B3">
        <w:t>,</w:t>
      </w:r>
      <w:r w:rsidR="006A75A4">
        <w:t>48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6A75A4">
        <w:t>Darijo Kovač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F67E36">
        <w:t>20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537F40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7188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</w:t>
    </w:r>
    <w:r w:rsidR="006A75A4">
      <w:t>1148</w:t>
    </w:r>
    <w:r w:rsidRPr="009A7EB8">
      <w:t>/16-</w:t>
    </w:r>
    <w:r w:rsidR="006A75A4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6A75A4">
      <w:t>1148</w:t>
    </w:r>
    <w:r>
      <w:t>/16-</w:t>
    </w:r>
    <w:r w:rsidR="006A75A4">
      <w:t>6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45058"/>
    <w:multiLevelType w:val="hybridMultilevel"/>
    <w:tmpl w:val="1A06E0B6"/>
    <w:lvl w:tplc="4F42006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63BB"/>
    <w:rsid w:val="000201C2"/>
    <w:rsid w:val="00087712"/>
    <w:rsid w:val="000B15DA"/>
    <w:rsid w:val="000E67B3"/>
    <w:rsid w:val="00237E01"/>
    <w:rsid w:val="00257E4C"/>
    <w:rsid w:val="00447958"/>
    <w:rsid w:val="004635D5"/>
    <w:rsid w:val="00537F40"/>
    <w:rsid w:val="005D2B37"/>
    <w:rsid w:val="006A66B9"/>
    <w:rsid w:val="006A75A4"/>
    <w:rsid w:val="006E6B12"/>
    <w:rsid w:val="00791958"/>
    <w:rsid w:val="008337B7"/>
    <w:rsid w:val="00971883"/>
    <w:rsid w:val="00990A98"/>
    <w:rsid w:val="009A7EB8"/>
    <w:rsid w:val="009E2467"/>
    <w:rsid w:val="00A32F79"/>
    <w:rsid w:val="00AA650B"/>
    <w:rsid w:val="00D55895"/>
    <w:rsid w:val="00E6461B"/>
    <w:rsid w:val="00E94ED1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THERME DALMACIJA d.o.o. za turizam, ugostiteljstvo i djelatnost turističke agencije</izvorni_sadrzaj>
    <derivirana_varijabla naziv="DomainObject.Predmet.ProtustrankaFormated_1">  THERME DALMACIJA d.o.o. za turizam, ugostiteljstvo i djelatnost turističke agencije</derivirana_varijabla>
  </DomainObject.Predmet.ProtustrankaFormated>
  <DomainObject.Predmet.ProtustrankaFormatedOIB>
    <izvorni_sadrzaj>  THERME DALMACIJA d.o.o. za turizam, ugostiteljstvo i djelatnost turističke agencije, OIB 51832119925</izvorni_sadrzaj>
    <derivirana_varijabla naziv="DomainObject.Predmet.ProtustrankaFormatedOIB_1">  THERME DALMACIJA d.o.o. za turizam, ugostiteljstvo i djelatnost turističke agencije, OIB 51832119925</derivirana_varijabla>
  </DomainObject.Predmet.ProtustrankaFormatedOIB>
  <DomainObject.Predmet.ProtustrankaFormatedWithAdress>
    <izvorni_sadrzaj> THERME DALMACIJA d.o.o. za turizam, ugostiteljstvo i djelatnost turističke agencije, Polačišće 2, 23000 Zadar</izvorni_sadrzaj>
    <derivirana_varijabla naziv="DomainObject.Predmet.ProtustrankaFormatedWithAdress_1"> THERME DALMACIJA d.o.o. za turizam, ugostiteljstvo i djelatnost turističke agencije, Polačišće 2, 23000 Zadar</derivirana_varijabla>
  </DomainObject.Predmet.ProtustrankaFormatedWithAdress>
  <DomainObject.Predmet.ProtustrankaFormatedWithAdressOIB>
    <izvorni_sadrzaj> THERME DALMACIJA d.o.o. za turizam, ugostiteljstvo i djelatnost turističke agencije, OIB 51832119925, Polačišće 2, 23000 Zadar</izvorni_sadrzaj>
    <derivirana_varijabla naziv="DomainObject.Predmet.ProtustrankaFormatedWithAdressOIB_1"> THERME DALMACIJA d.o.o. za turizam, ugostiteljstvo i djelatnost turističke agencije, OIB 51832119925, Polačišće 2, 23000 Zadar</derivirana_varijabla>
  </DomainObject.Predmet.ProtustrankaFormatedWithAdressOIB>
  <DomainObject.Predmet.ProtustrankaWithAdress>
    <izvorni_sadrzaj>THERME DALMACIJA d.o.o. za turizam, ugostiteljstvo i djelatnost turističke agencije Polačišće 2, 23000 Zadar</izvorni_sadrzaj>
    <derivirana_varijabla naziv="DomainObject.Predmet.ProtustrankaWithAdress_1">THERME DALMACIJA d.o.o. za turizam, ugostiteljstvo i djelatnost turističke agencije Polačišće 2, 23000 Zadar</derivirana_varijabla>
  </DomainObject.Predmet.ProtustrankaWithAdress>
  <DomainObject.Predmet.ProtustrankaWithAdressOIB>
    <izvorni_sadrzaj>THERME DALMACIJA d.o.o. za turizam, ugostiteljstvo i djelatnost turističke agencije, OIB 51832119925, Polačišće 2, 23000 Zadar</izvorni_sadrzaj>
    <derivirana_varijabla naziv="DomainObject.Predmet.ProtustrankaWithAdressOIB_1">THERME DALMACIJA d.o.o. za turizam, ugostiteljstvo i djelatnost turističke agencije, OIB 51832119925, Polačišće 2, 23000 Zadar</derivirana_varijabla>
  </DomainObject.Predmet.ProtustrankaWithAdressOIB>
  <DomainObject.Predmet.ProtustrankaNazivFormated>
    <izvorni_sadrzaj>THERME DALMACIJA d.o.o. za turizam, ugostiteljstvo i djelatnost turističke agencije</izvorni_sadrzaj>
    <derivirana_varijabla naziv="DomainObject.Predmet.ProtustrankaNazivFormated_1">THERME DALMACIJA d.o.o. za turizam, ugostiteljstvo i djelatnost turističke agencije</derivirana_varijabla>
  </DomainObject.Predmet.ProtustrankaNazivFormated>
  <DomainObject.Predmet.ProtustrankaNazivFormatedOIB>
    <izvorni_sadrzaj>THERME DALMACIJA d.o.o. za turizam, ugostiteljstvo i djelatnost turističke agencije, OIB 51832119925</izvorni_sadrzaj>
    <derivirana_varijabla naziv="DomainObject.Predmet.ProtustrankaNazivFormatedOIB_1">THERME DALMACIJA d.o.o. za turizam, ugostiteljstvo i djelatnost turističke agencije, OIB 51832119925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50726.48</izvorni_sadrzaj>
    <derivirana_varijabla naziv="DomainObject.Predmet.TrenutnaVrijednost_1">50726.48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THERME DALMACIJA d.o.o. za turizam, ugostiteljstvo i djelatnost turističke agencije</item>
    </izvorni_sadrzaj>
    <derivirana_varijabla naziv="DomainObject.Predmet.ProtuStrankaListFormated_1">
      <item>THERME DALMACIJA d.o.o. za turizam, ugostiteljstvo i djelatnost turističke agencije</item>
    </derivirana_varijabla>
  </DomainObject.Predmet.ProtuStrankaListFormated>
  <DomainObject.Predmet.ProtuStrankaListFormatedOIB>
    <izvorni_sadrzaj>
      <item>THERME DALMACIJA d.o.o. za turizam, ugostiteljstvo i djelatnost turističke agencije, OIB 51832119925</item>
    </izvorni_sadrzaj>
    <derivirana_varijabla naziv="DomainObject.Predmet.ProtuStrankaListFormatedOIB_1">
      <item>THERME DALMACIJA d.o.o. za turizam, ugostiteljstvo i djelatnost turističke agencije, OIB 51832119925</item>
    </derivirana_varijabla>
  </DomainObject.Predmet.ProtuStrankaListFormatedOIB>
  <DomainObject.Predmet.ProtuStrankaListFormatedWithAdress>
    <izvorni_sadrzaj>
      <item>THERME DALMACIJA d.o.o. za turizam, ugostiteljstvo i djelatnost turističke agencije, Polačišće 2, 23000 Zadar</item>
    </izvorni_sadrzaj>
    <derivirana_varijabla naziv="DomainObject.Predmet.ProtuStrankaListFormatedWithAdress_1">
      <item>THERME DALMACIJA d.o.o. za turizam, ugostiteljstvo i djelatnost turističke agencije, Polačišće 2, 23000 Zadar</item>
    </derivirana_varijabla>
  </DomainObject.Predmet.ProtuStrankaListFormatedWithAdress>
  <DomainObject.Predmet.ProtuStrankaListFormatedWithAdressOIB>
    <izvorni_sadrzaj>
      <item>THERME DALMACIJA d.o.o. za turizam, ugostiteljstvo i djelatnost turističke agencije, OIB 51832119925, Polačišće 2, 23000 Zadar</item>
    </izvorni_sadrzaj>
    <derivirana_varijabla naziv="DomainObject.Predmet.ProtuStrankaListFormatedWithAdressOIB_1">
      <item>THERME DALMACIJA d.o.o. za turizam, ugostiteljstvo i djelatnost turističke agencije, OIB 51832119925, Polačišće 2, 23000 Zadar</item>
    </derivirana_varijabla>
  </DomainObject.Predmet.ProtuStrankaListFormatedWithAdressOIB>
  <DomainObject.Predmet.ProtuStrankaListNazivFormated>
    <izvorni_sadrzaj>
      <item>THERME DALMACIJA d.o.o. za turizam, ugostiteljstvo i djelatnost turističke agencije</item>
    </izvorni_sadrzaj>
    <derivirana_varijabla naziv="DomainObject.Predmet.ProtuStrankaListNazivFormated_1">
      <item>THERME DALMACIJA d.o.o. za turizam, ugostiteljstvo i djelatnost turističke agencije</item>
    </derivirana_varijabla>
  </DomainObject.Predmet.ProtuStrankaListNazivFormated>
  <DomainObject.Predmet.ProtuStrankaListNazivFormatedOIB>
    <izvorni_sadrzaj>
      <item>THERME DALMACIJA d.o.o. za turizam, ugostiteljstvo i djelatnost turističke agencije, OIB 51832119925</item>
    </izvorni_sadrzaj>
    <derivirana_varijabla naziv="DomainObject.Predmet.ProtuStrankaListNazivFormatedOIB_1">
      <item>THERME DALMACIJA d.o.o. za turizam, ugostiteljstvo i djelatnost turističke agencije, OIB 51832119925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THERME DALMACIJA d.o.o. za turizam, ugostiteljstvo i djelatnost turističke agencije</izvorni_sadrzaj>
    <derivirana_varijabla naziv="DomainObject.Predmet.ProtustrankaIDrugi_1">THERME DALMACIJA 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THERME DALMACIJA d.o.o. za turizam, ugostiteljstvo i djelatnost turističke agencije, OIB 51832119925, Polačišće 2, 23000 Zadar</izvorni_sadrzaj>
    <derivirana_varijabla naziv="DomainObject.Predmet.ProtustrankaIDrugiAdressOIB_1">THERME DALMACIJA d.o.o. za turizam, ugostiteljstvo i djelatnost turističke agencije, OIB 51832119925,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THERME DALMACIJA d.o.o. za turizam, ugostiteljstvo i djelatnost turističke agencije</item>
    </izvorni_sadrzaj>
    <derivirana_varijabla naziv="DomainObject.Predmet.SudioniciListNaziv_1">
      <item>FINA</item>
      <item>THERME DALMACIJA d.o.o. za turizam, ugostiteljstvo i djelatnost turističke agencije</item>
    </derivirana_varijabla>
  </DomainObject.Predmet.SudioniciListNaziv>
  <DomainObject.Predmet.SudioniciListAdressOIB>
    <izvorni_sadrzaj>
      <item>FINA, OIB 85821130368</item>
      <item>THERME DALMACIJA d.o.o. za turizam, ugostiteljstvo i djelatnost turističke agencije, OIB 51832119925, Polačišće 2,23000 Zadar</item>
    </izvorni_sadrzaj>
    <derivirana_varijabla naziv="DomainObject.Predmet.SudioniciListAdressOIB_1">
      <item>FINA, OIB 85821130368</item>
      <item>THERME DALMACIJA d.o.o. za turizam, ugostiteljstvo i djelatnost turističke agencije, OIB 51832119925,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51832119925</item>
    </izvorni_sadrzaj>
    <derivirana_varijabla naziv="DomainObject.Predmet.SudioniciListNazivOIB_1">
      <item>, OIB 85821130368</item>
      <item>, OIB 51832119925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1965</properties:Characters>
  <properties:Lines>63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2016-12-20T10:32:00Z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2016-12-20T10:35:00Z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