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a55b" w14:paraId="aa2a55b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710E12">
        <w:t>641</w:t>
      </w:r>
      <w:r w:rsidR="0072710A">
        <w:t>/</w:t>
      </w:r>
      <w:r>
        <w:t>17</w:t>
      </w:r>
      <w:r w:rsidR="0072710A">
        <w:t>-</w:t>
      </w:r>
      <w:r w:rsidR="008549EB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710E12" w:rsidRPr="00710E12">
        <w:t>ENERGOINVEST d.o.o. za proizvodnju, trgovinu i usluge</w:t>
      </w:r>
      <w:r w:rsidR="008549EB" w:rsidRPr="008549EB">
        <w:t xml:space="preserve">, </w:t>
      </w:r>
      <w:r w:rsidR="00710E12">
        <w:t xml:space="preserve">Kneževi Vinogradi, Glavna 12, </w:t>
      </w:r>
      <w:r w:rsidR="008549EB" w:rsidRPr="008549EB">
        <w:t>OIB</w:t>
      </w:r>
      <w:r w:rsidR="008549EB">
        <w:t xml:space="preserve"> </w:t>
      </w:r>
      <w:r w:rsidR="00710E12" w:rsidRPr="00710E12">
        <w:t>28251174341</w:t>
      </w:r>
      <w:r w:rsidR="008549EB">
        <w:t xml:space="preserve">, MBS </w:t>
      </w:r>
      <w:r w:rsidR="00710E12" w:rsidRPr="00710E12">
        <w:t>030122097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710E12">
        <w:t>7</w:t>
      </w:r>
      <w:r w:rsidR="00015125">
        <w:t xml:space="preserve">. </w:t>
      </w:r>
      <w:r w:rsidR="00710E12">
        <w:t>srpnja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710E12">
        <w:t xml:space="preserve">Aleksandar </w:t>
      </w:r>
      <w:proofErr w:type="spellStart"/>
      <w:r w:rsidR="00710E12">
        <w:t>Beljić</w:t>
      </w:r>
      <w:proofErr w:type="spellEnd"/>
      <w:r w:rsidR="00710E12">
        <w:t xml:space="preserve">, Kneževi Vinogradi, Glavna 12, </w:t>
      </w:r>
      <w:r w:rsidR="00B37A22">
        <w:t xml:space="preserve">OIB: </w:t>
      </w:r>
      <w:r w:rsidR="00710E12">
        <w:t>15175794264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710E12">
        <w:t>64117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710E12" w:rsidRPr="00710E12">
        <w:t>ENERGOINVEST d.o.o. za proizvodnju, trgovinu i usluge</w:t>
      </w:r>
      <w:r w:rsidR="00710E12" w:rsidRPr="008549EB">
        <w:t xml:space="preserve">, </w:t>
      </w:r>
      <w:r w:rsidR="00710E12">
        <w:t xml:space="preserve">Kneževi Vinogradi, Glavna 12, </w:t>
      </w:r>
      <w:r w:rsidR="00710E12" w:rsidRPr="008549EB">
        <w:t>OIB</w:t>
      </w:r>
      <w:r w:rsidR="00710E12">
        <w:t xml:space="preserve"> </w:t>
      </w:r>
      <w:r w:rsidR="00710E12" w:rsidRPr="00710E12">
        <w:t>28251174341</w:t>
      </w:r>
      <w:r w:rsidR="00710E12">
        <w:t xml:space="preserve">, MBS </w:t>
      </w:r>
      <w:r w:rsidR="00710E12" w:rsidRPr="00710E12">
        <w:t>030122097</w:t>
      </w:r>
      <w:r w:rsidR="00D249AC">
        <w:t xml:space="preserve">, te dodatni iznos predujma u iznosu od </w:t>
      </w:r>
      <w:r w:rsidR="00710E12">
        <w:t>6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710E12">
        <w:t>641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710E12">
        <w:t xml:space="preserve">Aleksandar </w:t>
      </w:r>
      <w:proofErr w:type="spellStart"/>
      <w:r w:rsidR="00710E12">
        <w:t>Beljić</w:t>
      </w:r>
      <w:proofErr w:type="spellEnd"/>
      <w:r w:rsidR="00710E12">
        <w:t xml:space="preserve">, Kneževi Vinogradi, Glavna 12, OIB: 15175794264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  <w:r>
        <w:t>Broj: St-641/17-3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710E12">
        <w:t>7</w:t>
      </w:r>
      <w:r w:rsidR="005E5D90">
        <w:t xml:space="preserve">. </w:t>
      </w:r>
      <w:r w:rsidR="00710E12">
        <w:t>srpnja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710E12" w:rsidP="00710E12" w:rsidR="005953D8" w:rsidRPr="00710E12">
      <w:pPr>
        <w:numPr>
          <w:ilvl w:val="0"/>
          <w:numId w:val="6"/>
        </w:numPr>
        <w:jc w:val="both"/>
      </w:pPr>
      <w:r w:rsidRPr="00710E12">
        <w:t xml:space="preserve">Aleksandar </w:t>
      </w:r>
      <w:proofErr w:type="spellStart"/>
      <w:r w:rsidRPr="00710E12">
        <w:t>Beljić</w:t>
      </w:r>
      <w:proofErr w:type="spellEnd"/>
      <w:r w:rsidRPr="00710E12">
        <w:t xml:space="preserve">, Kneževi Vinogradi, Glavna 12,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>R 31/8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885" w:rsidR="00D05885">
      <w:r>
        <w:separator/>
      </w:r>
    </w:p>
  </w:endnote>
  <w:endnote w:id="0" w:type="continuationSeparator">
    <w:p w:rsidRDefault="00D05885" w:rsidR="00D0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885" w:rsidR="00D05885">
      <w:r>
        <w:separator/>
      </w:r>
    </w:p>
  </w:footnote>
  <w:footnote w:id="0" w:type="continuationSeparator">
    <w:p w:rsidRDefault="00D05885" w:rsidR="00D058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83261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05885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32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3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32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3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 d.o.o. za proizvodnju, trgovinu i usluge</izvorni_sadrzaj>
    <derivirana_varijabla naziv="DomainObject.Predmet.ProtustrankaFormated_1">  ENERGOINVEST d.o.o. za proizvodnju, trgovinu i usluge</derivirana_varijabla>
  </DomainObject.Predmet.ProtustrankaFormated>
  <DomainObject.Predmet.ProtustrankaFormatedOIB>
    <izvorni_sadrzaj>  ENERGOINVEST d.o.o. za proizvodnju, trgovinu i usluge, OIB 28251174341</izvorni_sadrzaj>
    <derivirana_varijabla naziv="DomainObject.Predmet.ProtustrankaFormatedOIB_1">  ENERGOINVEST d.o.o. za proizvodnju, trgovinu i usluge, OIB 28251174341</derivirana_varijabla>
  </DomainObject.Predmet.ProtustrankaFormatedOIB>
  <DomainObject.Predmet.ProtustrankaFormatedWithAdress>
    <izvorni_sadrzaj> ENERGOINVEST d.o.o. za proizvodnju, trgovinu i usluge, Glavna 12, 31309 Kneževi Vinogradi</izvorni_sadrzaj>
    <derivirana_varijabla naziv="DomainObject.Predmet.ProtustrankaFormatedWithAdress_1"> ENERGOINVEST d.o.o. za proizvodnju, trgovinu i usluge, Glavna 12, 31309 Kneževi Vinogradi</derivirana_varijabla>
  </DomainObject.Predmet.ProtustrankaFormatedWithAdress>
  <DomainObject.Predmet.ProtustrankaFormatedWithAdressOIB>
    <izvorni_sadrzaj> ENERGOINVEST d.o.o. za proizvodnju, trgovinu i usluge, OIB 28251174341, Glavna 12, 31309 Kneževi Vinogradi</izvorni_sadrzaj>
    <derivirana_varijabla naziv="DomainObject.Predmet.ProtustrankaFormatedWithAdressOIB_1"> ENERGOINVEST d.o.o. za proizvodnju, trgovinu i usluge, OIB 28251174341, Glavna 12, 31309 Kneževi Vinogradi</derivirana_varijabla>
  </DomainObject.Predmet.ProtustrankaFormatedWithAdressOIB>
  <DomainObject.Predmet.ProtustrankaWithAdress>
    <izvorni_sadrzaj>ENERGOINVEST d.o.o. za proizvodnju, trgovinu i usluge Glavna 12, 31309 Kneževi Vinogradi</izvorni_sadrzaj>
    <derivirana_varijabla naziv="DomainObject.Predmet.ProtustrankaWithAdress_1">ENERGOINVEST d.o.o. za proizvodnju, trgovinu i usluge Glavna 12, 31309 Kneževi Vinogradi</derivirana_varijabla>
  </DomainObject.Predmet.ProtustrankaWithAdress>
  <DomainObject.Predmet.ProtustrankaWithAdressOIB>
    <izvorni_sadrzaj>ENERGOINVEST d.o.o. za proizvodnju, trgovinu i usluge, OIB 28251174341, Glavna 12, 31309 Kneževi Vinogradi</izvorni_sadrzaj>
    <derivirana_varijabla naziv="DomainObject.Predmet.ProtustrankaWithAdressOIB_1">ENERGOINVEST d.o.o. za proizvodnju, trgovinu i usluge, OIB 28251174341, Glavna 12, 31309 Kneževi Vinogradi</derivirana_varijabla>
  </DomainObject.Predmet.ProtustrankaWithAdressOIB>
  <DomainObject.Predmet.ProtustrankaNazivFormated>
    <izvorni_sadrzaj>ENERGOINVEST d.o.o. za proizvodnju, trgovinu i usluge</izvorni_sadrzaj>
    <derivirana_varijabla naziv="DomainObject.Predmet.ProtustrankaNazivFormated_1">ENERGOINVEST d.o.o. za proizvodnju, trgovinu i usluge</derivirana_varijabla>
  </DomainObject.Predmet.ProtustrankaNazivFormated>
  <DomainObject.Predmet.ProtustrankaNazivFormatedOIB>
    <izvorni_sadrzaj>ENERGOINVEST d.o.o. za proizvodnju, trgovinu i usluge, OIB 28251174341</izvorni_sadrzaj>
    <derivirana_varijabla naziv="DomainObject.Predmet.ProtustrankaNazivFormatedOIB_1">ENERGOINVEST d.o.o. za proizvodnju, trgovinu i usluge, OIB 28251174341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ENERGOINVEST d.o.o. za proizvodnju, trgovinu i usluge</item>
    </izvorni_sadrzaj>
    <derivirana_varijabla naziv="DomainObject.Predmet.ProtuStrankaListFormated_1">
      <item>ENERGOINVEST d.o.o. za proizvodnju, trgovinu i usluge</item>
    </derivirana_varijabla>
  </DomainObject.Predmet.ProtuStrankaListFormated>
  <DomainObject.Predmet.ProtuStrankaListFormatedOIB>
    <izvorni_sadrzaj>
      <item>ENERGOINVEST d.o.o. za proizvodnju, trgovinu i usluge, OIB 28251174341</item>
    </izvorni_sadrzaj>
    <derivirana_varijabla naziv="DomainObject.Predmet.ProtuStrankaListFormatedOIB_1">
      <item>ENERGOINVEST d.o.o. za proizvodnju, trgovinu i usluge, OIB 28251174341</item>
    </derivirana_varijabla>
  </DomainObject.Predmet.ProtuStrankaListFormatedOIB>
  <DomainObject.Predmet.ProtuStrankaListFormatedWithAdress>
    <izvorni_sadrzaj>
      <item>ENERGOINVEST d.o.o. za proizvodnju, trgovinu i usluge, Glavna 12, 31309 Kneževi Vinogradi</item>
    </izvorni_sadrzaj>
    <derivirana_varijabla naziv="DomainObject.Predmet.ProtuStrankaListFormatedWithAdress_1">
      <item>ENERGOINVEST d.o.o. za proizvodnju, trgovinu i usluge, Glavna 12, 31309 Kneževi Vinogradi</item>
    </derivirana_varijabla>
  </DomainObject.Predmet.ProtuStrankaListFormatedWithAdress>
  <DomainObject.Predmet.ProtuStrankaListFormatedWithAdressOIB>
    <izvorni_sadrzaj>
      <item>ENERGOINVEST d.o.o. za proizvodnju, trgovinu i usluge, OIB 28251174341, Glavna 12, 31309 Kneževi Vinogradi</item>
    </izvorni_sadrzaj>
    <derivirana_varijabla naziv="DomainObject.Predmet.ProtuStrankaListFormatedWithAdressOIB_1">
      <item>ENERGOINVEST d.o.o. za proizvodnju, trgovinu i usluge, OIB 28251174341, Glavna 12, 31309 Kneževi Vinogradi</item>
    </derivirana_varijabla>
  </DomainObject.Predmet.ProtuStrankaListFormatedWithAdressOIB>
  <DomainObject.Predmet.ProtuStrankaListNazivFormated>
    <izvorni_sadrzaj>
      <item>ENERGOINVEST d.o.o. za proizvodnju, trgovinu i usluge</item>
    </izvorni_sadrzaj>
    <derivirana_varijabla naziv="DomainObject.Predmet.ProtuStrankaListNazivFormated_1">
      <item>ENERGOINVEST d.o.o. za proizvodnju, trgovinu i usluge</item>
    </derivirana_varijabla>
  </DomainObject.Predmet.ProtuStrankaListNazivFormated>
  <DomainObject.Predmet.ProtuStrankaListNazivFormatedOIB>
    <izvorni_sadrzaj>
      <item>ENERGOINVEST d.o.o. za proizvodnju, trgovinu i usluge, OIB 28251174341</item>
    </izvorni_sadrzaj>
    <derivirana_varijabla naziv="DomainObject.Predmet.ProtuStrankaListNazivFormatedOIB_1">
      <item>ENERGOINVEST d.o.o. za proizvodnju, trgovinu i usluge, OIB 28251174341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ENERGOINVEST d.o.o. za proizvodnju, trgovinu i usluge</izvorni_sadrzaj>
    <derivirana_varijabla naziv="DomainObject.Predmet.ProtustrankaIDrugi_1">ENERGOINVEST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ENERGOINVEST d.o.o. za proizvodnju, trgovinu i usluge, OIB 28251174341, Glavna 12, 31309 Kneževi Vinogradi</izvorni_sadrzaj>
    <derivirana_varijabla naziv="DomainObject.Predmet.ProtustrankaIDrugiAdressOIB_1">ENERGOINVEST d.o.o. za proizvodnju, trgovinu i usluge, OIB 28251174341, Glavna 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ENERGOINVEST d.o.o. za proizvodnju, trgovinu i usluge</item>
    </izvorni_sadrzaj>
    <derivirana_varijabla naziv="DomainObject.Predmet.SudioniciListNaziv_1">
      <item>FINA RC OSIJEK</item>
      <item>ENERGOINVEST d.o.o. za proizvodnju, trgovinu i usluge</item>
    </derivirana_varijabla>
  </DomainObject.Predmet.SudioniciListNaziv>
  <DomainObject.Predmet.SudioniciListAdressOIB>
    <izvorni_sadrzaj>
      <item>FINA RC OSIJEK, OIB 85821130368</item>
      <item>ENERGOINVEST d.o.o. za proizvodnju, trgovinu i usluge, OIB 28251174341, Glavna 12,31309 Kneževi Vinogradi</item>
    </izvorni_sadrzaj>
    <derivirana_varijabla naziv="DomainObject.Predmet.SudioniciListAdressOIB_1">
      <item>FINA RC OSIJEK, OIB 85821130368</item>
      <item>ENERGOINVEST d.o.o. za proizvodnju, trgovinu i usluge, OIB 28251174341, Glavna 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28251174341</item>
    </izvorni_sadrzaj>
    <derivirana_varijabla naziv="DomainObject.Predmet.SudioniciListNazivOIB_1">
      <item>, OIB 85821130368</item>
      <item>, OIB 28251174341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B6F02-A4B4-401D-B572-FA864989F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2042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2017-07-07T06:19:00Z</dcterms:created>
  <dc:creator>hermanj</dc:creator>
  <cp:lastModifiedBy>Snježana Markotić Jurić</cp:lastModifiedBy>
  <cp:lastPrinted>2017-07-07T06:17:00Z</cp:lastPrinted>
  <dcterms:modified xmlns:xsi="http://www.w3.org/2001/XMLSchema-instance" xsi:type="dcterms:W3CDTF">2017-07-07T06:19:00Z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