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ac45" w14:paraId="ef0ac45" w:rsidRDefault="007865DC" w:rsidP="007865DC" w:rsidR="007865D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544514</wp:posOffset>
            </wp:positionH>
            <wp:positionV relativeFrom="page">
              <wp:posOffset>114935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</w:t>
      </w:r>
    </w:p>
    <w:p w:rsidRDefault="007865DC" w:rsidP="007865DC" w:rsidR="007865DC">
      <w:pPr>
        <w:spacing w:after="0"/>
        <w:ind w:firstLine="5245"/>
        <w:jc w:val="right"/>
      </w:pPr>
      <w:r>
        <w:t xml:space="preserve">                       2 St-25/2017-3.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center"/>
      </w:pPr>
      <w:r>
        <w:t>U  I M E   R E P U B L I K E   H R V A T S K E</w:t>
      </w:r>
    </w:p>
    <w:p w:rsidRDefault="007865DC" w:rsidP="007865DC" w:rsidR="007865DC">
      <w:pPr>
        <w:spacing w:after="0"/>
        <w:jc w:val="center"/>
      </w:pPr>
    </w:p>
    <w:p w:rsidRDefault="007865DC" w:rsidP="007865DC" w:rsidR="007865DC">
      <w:pPr>
        <w:spacing w:after="0"/>
        <w:jc w:val="center"/>
      </w:pPr>
      <w:r>
        <w:t xml:space="preserve"> R J E Š E N J E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LIMARIJA GLAS jednostavno društvo s ograničenom odgovornošću za proizvodnju, trgovinu i usluge, </w:t>
      </w:r>
      <w:proofErr w:type="spellStart"/>
      <w:r>
        <w:t>Drljanovac</w:t>
      </w:r>
      <w:proofErr w:type="spellEnd"/>
      <w:r>
        <w:t xml:space="preserve"> 179, </w:t>
      </w:r>
      <w:proofErr w:type="spellStart"/>
      <w:r>
        <w:t>Drljanovac</w:t>
      </w:r>
      <w:proofErr w:type="spellEnd"/>
      <w:r>
        <w:t xml:space="preserve">, Nova </w:t>
      </w:r>
      <w:proofErr w:type="spellStart"/>
      <w:r>
        <w:t>Rača</w:t>
      </w:r>
      <w:proofErr w:type="spellEnd"/>
      <w:r>
        <w:t xml:space="preserve">, MBS: 010085489, OIB: 72683782976,  dana 26. travnja 2017. godine  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center"/>
      </w:pPr>
      <w:r>
        <w:t>r i j e š i o   j e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ind w:firstLine="851"/>
        <w:jc w:val="both"/>
        <w:rPr>
          <w:szCs w:val="20"/>
        </w:rPr>
      </w:pPr>
      <w:r>
        <w:t xml:space="preserve">I. Otvara se stečajni postupak nad dužnikom LIMARIJA GLAS jednostavno društvo s ograničenom odgovornošću za proizvodnju, trgovinu i usluge, </w:t>
      </w:r>
      <w:proofErr w:type="spellStart"/>
      <w:r>
        <w:t>Drljanovac</w:t>
      </w:r>
      <w:proofErr w:type="spellEnd"/>
      <w:r>
        <w:t xml:space="preserve"> 179, </w:t>
      </w:r>
      <w:proofErr w:type="spellStart"/>
      <w:r>
        <w:t>Drljanovac</w:t>
      </w:r>
      <w:proofErr w:type="spellEnd"/>
      <w:r>
        <w:t xml:space="preserve">, Nova </w:t>
      </w:r>
      <w:proofErr w:type="spellStart"/>
      <w:r>
        <w:t>Rača</w:t>
      </w:r>
      <w:proofErr w:type="spellEnd"/>
      <w:r>
        <w:t>, MBS: 010085489, OIB: 72683782976.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ind w:firstLine="851"/>
        <w:jc w:val="both"/>
      </w:pPr>
      <w:r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 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ind w:firstLine="851"/>
        <w:jc w:val="both"/>
        <w:rPr>
          <w:szCs w:val="20"/>
        </w:rPr>
      </w:pPr>
      <w:r>
        <w:t xml:space="preserve">III. Zaključuje se stečajni postupak nad dužnikom  LIMARIJA GLAS jednostavno društvo s ograničenom odgovornošću za proizvodnju, trgovinu i usluge, </w:t>
      </w:r>
      <w:proofErr w:type="spellStart"/>
      <w:r>
        <w:t>Drljanovac</w:t>
      </w:r>
      <w:proofErr w:type="spellEnd"/>
      <w:r>
        <w:t xml:space="preserve"> 179, </w:t>
      </w:r>
      <w:proofErr w:type="spellStart"/>
      <w:r>
        <w:t>Drljanovac</w:t>
      </w:r>
      <w:proofErr w:type="spellEnd"/>
      <w:r>
        <w:t xml:space="preserve">, Nova </w:t>
      </w:r>
      <w:proofErr w:type="spellStart"/>
      <w:r>
        <w:t>Rača</w:t>
      </w:r>
      <w:proofErr w:type="spellEnd"/>
      <w:r>
        <w:t>, MBS: 010085489, OIB: 72683782976.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pStyle w:val="Bezproreda"/>
        <w:spacing w:after="0"/>
        <w:ind w:firstLine="851"/>
        <w:jc w:val="both"/>
      </w:pPr>
      <w:r>
        <w:t>IV. Stečajni postupak je otvoren i zaključen s danom 26. travnja 2017. godine u 13,00 sati, kada je ovo rješenje objavljeno na e-oglasnoj ploči ovoga suda.</w:t>
      </w:r>
    </w:p>
    <w:p w:rsidRDefault="007865DC" w:rsidP="007865DC" w:rsidR="007865DC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7865DC" w:rsidP="007865DC" w:rsidR="007865DC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65DC" w:rsidP="007865DC" w:rsidR="007865DC">
      <w:pPr>
        <w:spacing w:after="0"/>
        <w:ind w:firstLine="851"/>
        <w:jc w:val="both"/>
        <w:rPr>
          <w:rFonts w:cs="Times New Roman"/>
        </w:rPr>
      </w:pPr>
    </w:p>
    <w:p w:rsidRDefault="007865DC" w:rsidP="007865DC" w:rsidR="007865DC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jc w:val="center"/>
      </w:pPr>
      <w:r>
        <w:t>Obrazloženje</w:t>
      </w:r>
    </w:p>
    <w:p w:rsidRDefault="007865DC" w:rsidP="007865DC" w:rsidR="007865DC">
      <w:pPr>
        <w:spacing w:after="0"/>
        <w:jc w:val="center"/>
      </w:pPr>
    </w:p>
    <w:p w:rsidRDefault="007865DC" w:rsidP="007865DC" w:rsidR="007865DC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St-25/2017-2, koji je objavljen na mrežnoj stranici e-oglasna ploča Trgovačkog suda u Bjelovaru 22.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</w:t>
      </w:r>
      <w:r>
        <w:lastRenderedPageBreak/>
        <w:t>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65DC" w:rsidP="007865DC" w:rsidR="007865DC">
      <w:pPr>
        <w:pStyle w:val="Bezproreda"/>
        <w:spacing w:after="0"/>
        <w:ind w:firstLine="851"/>
        <w:jc w:val="both"/>
      </w:pPr>
    </w:p>
    <w:p w:rsidRDefault="007865DC" w:rsidP="007865DC" w:rsidR="007865D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865DC" w:rsidP="007865DC" w:rsidR="007865DC">
      <w:pPr>
        <w:spacing w:after="0"/>
        <w:ind w:firstLine="851"/>
        <w:jc w:val="both"/>
      </w:pPr>
    </w:p>
    <w:p w:rsidRDefault="007865DC" w:rsidP="007865DC" w:rsidR="007865DC">
      <w:pPr>
        <w:spacing w:after="0"/>
        <w:jc w:val="center"/>
      </w:pPr>
      <w:r>
        <w:t>U Bjelovaru, 26. travnja 2017. godine.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</w:pPr>
    </w:p>
    <w:p w:rsidRDefault="007865DC" w:rsidP="007865DC" w:rsidR="007865DC">
      <w:pPr>
        <w:spacing w:after="0"/>
        <w:ind w:firstLine="720" w:left="4320"/>
      </w:pPr>
      <w:r>
        <w:t xml:space="preserve">  SUDSKI SAVJETNIK</w:t>
      </w:r>
    </w:p>
    <w:p w:rsidRDefault="007865DC" w:rsidP="007865DC" w:rsidR="007865DC">
      <w:pPr>
        <w:spacing w:after="0"/>
        <w:ind w:firstLine="4111"/>
      </w:pPr>
      <w:r>
        <w:t xml:space="preserve">           MIROSLAV LOVREKOVIĆ, v.r.</w:t>
      </w:r>
    </w:p>
    <w:p w:rsidRDefault="007865DC" w:rsidP="007865DC" w:rsidR="007865DC">
      <w:pPr>
        <w:spacing w:after="0"/>
        <w:ind w:firstLine="4111"/>
      </w:pPr>
      <w:r>
        <w:t xml:space="preserve">  Za točnost otpravka-ovlašteni službenik</w:t>
      </w:r>
    </w:p>
    <w:p w:rsidRDefault="007865DC" w:rsidP="007865DC" w:rsidR="007865DC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 </w:t>
      </w:r>
    </w:p>
    <w:p w:rsidRDefault="007865DC" w:rsidP="007865DC" w:rsidR="007865DC">
      <w:pPr>
        <w:spacing w:after="0"/>
        <w:ind w:firstLine="4111"/>
        <w:jc w:val="both"/>
      </w:pPr>
    </w:p>
    <w:p w:rsidRDefault="007865DC" w:rsidP="007865DC" w:rsidR="007865D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>
      <w:pPr>
        <w:spacing w:after="0"/>
        <w:jc w:val="both"/>
      </w:pPr>
    </w:p>
    <w:p w:rsidRDefault="007865DC" w:rsidP="007865DC" w:rsidR="007865DC" w:rsidRPr="00B76F3C">
      <w:pPr>
        <w:pStyle w:val="NormaleSPIS"/>
        <w:spacing w:after="0"/>
      </w:pPr>
    </w:p>
    <w:p w:rsidRDefault="00AE649C" w:rsidP="007865DC" w:rsidR="00AE649C">
      <w:pPr>
        <w:pStyle w:val="NormaleSPIS"/>
        <w:spacing w:after="0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5DC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9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St-25/2017-3</izvorni_sadrzaj>
    <derivirana_varijabla naziv="DomainObject.Oznaka_1">St-25/2017-3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GLAS jednostavno društvo s ograničenom odgovornošću za proizvodnju, trgoivnu i usluge zastupanog po punomoćniku Sanja Glas</izvorni_sadrzaj>
    <derivirana_varijabla naziv="DomainObject.Predmet.ProtustrankaFormated_1">  LIMARIJA GLAS jednostavno društvo s ograničenom odgovornošću za proizvodnju, trgoivnu i usluge zastupanog po punomoćniku Sanja Glas</derivirana_varijabla>
  </DomainObject.Predmet.ProtustrankaFormated>
  <DomainObject.Predmet.ProtustrankaFormatedOIB>
    <izvorni_sadrzaj>  LIMARIJA GLAS jednostavno društvo s ograničenom odgovornošću za proizvodnju, trgoivnu i usluge, OIB 72683782976 zastupanog po punomoćniku Sanja Glas</izvorni_sadrzaj>
    <derivirana_varijabla naziv="DomainObject.Predmet.ProtustrankaFormatedOIB_1">  LIMARIJA GLAS jednostavno društvo s ograničenom odgovornošću za proizvodnju, trgoivnu i usluge, OIB 72683782976 zastupanog po punomoćniku Sanja Glas</derivirana_varijabla>
  </DomainObject.Predmet.ProtustrankaFormatedOIB>
  <DomainObject.Predmet.ProtustrankaFormatedWithAdress>
    <izvorni_sadrzaj> LIMARIJA GLAS jednostavno društvo s ograničenom odgovornošću za proizvodnju, trgoivnu i usluge, Drljanovac 179, 43270 Drljanovac zastupanog po punomoćniku Sanja Glas</izvorni_sadrzaj>
    <derivirana_varijabla naziv="DomainObject.Predmet.ProtustrankaFormatedWithAdress_1"> LIMARIJA GLAS jednostavno društvo s ograničenom odgovornošću za proizvodnju, trgoivnu i usluge, Drljanovac 179, 43270 Drljanovac zastupanog po punomoćniku Sanja Glas</derivirana_varijabla>
  </DomainObject.Predmet.ProtustrankaFormatedWithAdress>
  <DomainObject.Predmet.ProtustrankaFormatedWithAdressOIB>
    <izvorni_sadrzaj> LIMARIJA GLAS jednostavno društvo s ograničenom odgovornošću za proizvodnju, trgoivnu i usluge, OIB 72683782976, Drljanovac 179, 43270 Drljanovac zastupanog po punomoćniku Sanja Glas</izvorni_sadrzaj>
    <derivirana_varijabla naziv="DomainObject.Predmet.ProtustrankaFormatedWithAdressOIB_1"> LIMARIJA GLAS jednostavno društvo s ograničenom odgovornošću za proizvodnju, trgoivnu i usluge, OIB 72683782976, Drljanovac 179, 43270 Drljanovac zastupanog po punomoćniku Sanja Glas</derivirana_varijabla>
  </DomainObject.Predmet.ProtustrankaFormatedWithAdressOIB>
  <DomainObject.Predmet.ProtustrankaWithAdress>
    <izvorni_sadrzaj>LIMARIJA GLAS jednostavno društvo s ograničenom odgovornošću za proizvodnju, trgoivnu i usluge Drljanovac 179, 43270 Drljanovac</izvorni_sadrzaj>
    <derivirana_varijabla naziv="DomainObject.Predmet.ProtustrankaWithAdress_1">LIMARIJA GLAS jednostavno društvo s ograničenom odgovornošću za proizvodnju, trgoivnu i usluge Drljanovac 179, 43270 Drljanovac</derivirana_varijabla>
  </DomainObject.Predmet.ProtustrankaWithAdress>
  <DomainObject.Predmet.ProtustrankaWithAdressOIB>
    <izvorni_sadrzaj>LIMARIJA GLAS jednostavno društvo s ograničenom odgovornošću za proizvodnju, trgoivnu i usluge, OIB 72683782976, Drljanovac 179, 43270 Drljanovac</izvorni_sadrzaj>
    <derivirana_varijabla naziv="DomainObject.Predmet.ProtustrankaWithAdressOIB_1">LIMARIJA GLAS jednostavno društvo s ograničenom odgovornošću za proizvodnju, trgoivnu i usluge, OIB 72683782976, Drljanovac 179, 43270 Drljanovac</derivirana_varijabla>
  </DomainObject.Predmet.ProtustrankaWithAdressOIB>
  <DomainObject.Predmet.ProtustrankaNazivFormated>
    <izvorni_sadrzaj>LIMARIJA GLAS jednostavno društvo s ograničenom odgovornošću za proizvodnju, trgoivnu i usluge</izvorni_sadrzaj>
    <derivirana_varijabla naziv="DomainObject.Predmet.ProtustrankaNazivFormated_1">LIMARIJA GLAS jednostavno društvo s ograničenom odgovornošću za proizvodnju, trgoivnu i usluge</derivirana_varijabla>
  </DomainObject.Predmet.ProtustrankaNazivFormated>
  <DomainObject.Predmet.ProtustrankaNazivFormatedOIB>
    <izvorni_sadrzaj>LIMARIJA GLAS jednostavno društvo s ograničenom odgovornošću za proizvodnju, trgoivnu i usluge, OIB 72683782976</izvorni_sadrzaj>
    <derivirana_varijabla naziv="DomainObject.Predmet.ProtustrankaNazivFormatedOIB_1">LIMARIJA GLAS jednostavno društvo s ograničenom odgovornošću za proizvodnju, trgoivnu i usluge, OIB 72683782976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LIMARIJA GLAS jednostavno društvo s ograničenom odgovornošću za proizvodnju, trgoivnu i usluge zastupanog po punomoćniku Sanja Glas</item>
    </izvorni_sadrzaj>
    <derivirana_varijabla naziv="DomainObject.Predmet.ProtuStrankaListFormated_1">
      <item>LIMARIJA GLAS jednostavno društvo s ograničenom odgovornošću za proizvodnju, trgoivnu i usluge zastupanog po punomoćniku Sanja Glas</item>
    </derivirana_varijabla>
  </DomainObject.Predmet.ProtuStrankaListFormated>
  <DomainObject.Predmet.ProtuStrankaListFormatedOIB>
    <izvorni_sadrzaj>
      <item>LIMARIJA GLAS jednostavno društvo s ograničenom odgovornošću za proizvodnju, trgoivnu i usluge, OIB 72683782976 zastupanog po punomoćniku Sanja Glas</item>
    </izvorni_sadrzaj>
    <derivirana_varijabla naziv="DomainObject.Predmet.ProtuStrankaListFormatedOIB_1">
      <item>LIMARIJA GLAS jednostavno društvo s ograničenom odgovornošću za proizvodnju, trgoivnu i usluge, OIB 72683782976 zastupanog po punomoćniku Sanja Glas</item>
    </derivirana_varijabla>
  </DomainObject.Predmet.ProtuStrankaListFormatedOIB>
  <DomainObject.Predmet.ProtuStrankaListFormatedWithAdress>
    <izvorni_sadrzaj>
      <item>LIMARIJA GLAS jednostavno društvo s ograničenom odgovornošću za proizvodnju, trgoivnu i usluge, Drljanovac 179, 43270 Drljanovac zastupanog po punomoćniku Sanja Glas</item>
    </izvorni_sadrzaj>
    <derivirana_varijabla naziv="DomainObject.Predmet.ProtuStrankaListFormatedWithAdress_1">
      <item>LIMARIJA GLAS jednostavno društvo s ograničenom odgovornošću za proizvodnju, trgoivnu i usluge, Drljanovac 179, 43270 Drljanovac zastupanog po punomoćniku Sanja Glas</item>
    </derivirana_varijabla>
  </DomainObject.Predmet.ProtuStrankaListFormatedWithAdress>
  <DomainObject.Predmet.ProtuStrankaListFormatedWithAdressOIB>
    <izvorni_sadrzaj>
      <item>LIMARIJA GLAS jednostavno društvo s ograničenom odgovornošću za proizvodnju, trgoivnu i usluge, OIB 72683782976, Drljanovac 179, 43270 Drljanovac zastupanog po punomoćniku Sanja Glas</item>
    </izvorni_sadrzaj>
    <derivirana_varijabla naziv="DomainObject.Predmet.ProtuStrankaListFormatedWithAdressOIB_1">
      <item>LIMARIJA GLAS jednostavno društvo s ograničenom odgovornošću za proizvodnju, trgoivnu i usluge, OIB 72683782976, Drljanovac 179, 43270 Drljanovac zastupanog po punomoćniku Sanja Glas</item>
    </derivirana_varijabla>
  </DomainObject.Predmet.ProtuStrankaListFormatedWithAdressOIB>
  <DomainObject.Predmet.ProtuStrankaListNazivFormated>
    <izvorni_sadrzaj>
      <item>LIMARIJA GLAS jednostavno društvo s ograničenom odgovornošću za proizvodnju, trgoivnu i usluge</item>
    </izvorni_sadrzaj>
    <derivirana_varijabla naziv="DomainObject.Predmet.ProtuStrankaListNazivFormated_1">
      <item>LIMARIJA GLAS jednostavno društvo s ograničenom odgovornošću za proizvodnju, trgoivnu i usluge</item>
    </derivirana_varijabla>
  </DomainObject.Predmet.ProtuStrankaListNazivFormated>
  <DomainObject.Predmet.ProtuStrankaListNazivFormatedOIB>
    <izvorni_sadrzaj>
      <item>LIMARIJA GLAS jednostavno društvo s ograničenom odgovornošću za proizvodnju, trgoivnu i usluge, OIB 72683782976</item>
    </izvorni_sadrzaj>
    <derivirana_varijabla naziv="DomainObject.Predmet.ProtuStrankaListNazivFormatedOIB_1">
      <item>LIMARIJA GLAS jednostavno društvo s ograničenom odgovornošću za proizvodnju, trgoivnu i usluge, OIB 72683782976</item>
    </derivirana_varijabla>
  </DomainObject.Predmet.ProtuStrankaListNazivFormatedOIB>
  <DomainObject.Predmet.OstaliListFormated>
    <izvorni_sadrzaj>
      <item>Sanja Glas punomoćnik sudionika u postupku LIMARIJA GLAS jednostavno društvo s ograničenom odgovornošću za proizvodnju, trgoivnu i usluge</item>
    </izvorni_sadrzaj>
    <derivirana_varijabla naziv="DomainObject.Predmet.OstaliListFormated_1">
      <item>Sanja Glas punomoćnik sudionika u postupku LIMARIJA GLAS jednostavno društvo s ograničenom odgovornošću za proizvodnju, trgoivnu i usluge</item>
    </derivirana_varijabla>
  </DomainObject.Predmet.OstaliListFormated>
  <DomainObject.Predmet.OstaliListFormatedOIB>
    <izvorni_sadrzaj>
      <item>Sanja Glas, OIB 46773584302 punomoćnik sudionika u postupku LIMARIJA GLAS jednostavno društvo s ograničenom odgovornošću za proizvodnju, trgoivnu i usluge</item>
    </izvorni_sadrzaj>
    <derivirana_varijabla naziv="DomainObject.Predmet.OstaliListFormatedOIB_1">
      <item>Sanja Glas, OIB 46773584302 punomoćnik sudionika u postupku LIMARIJA GLAS jednostavno društvo s ograničenom odgovornošću za proizvodnju, trgoivnu i usluge</item>
    </derivirana_varijabla>
  </DomainObject.Predmet.OstaliListFormatedOIB>
  <DomainObject.Predmet.OstaliListFormatedWithAdress>
    <izvorni_sadrzaj>
      <item>Sanja Glas, Drljanovac 179, 43270 Drljanovac punomoćnik sudionika u postupku LIMARIJA GLAS jednostavno društvo s ograničenom odgovornošću za proizvodnju, trgoivnu i usluge</item>
    </izvorni_sadrzaj>
    <derivirana_varijabla naziv="DomainObject.Predmet.OstaliListFormatedWithAdress_1">
      <item>Sanja Glas, Drljanovac 179, 43270 Drljanovac punomoćnik sudionika u postupku LIMARIJA GLAS jednostavno društvo s ograničenom odgovornošću za proizvodnju, trgoivnu i usluge</item>
    </derivirana_varijabla>
  </DomainObject.Predmet.OstaliListFormatedWithAdress>
  <DomainObject.Predmet.OstaliListFormatedWithAdressOIB>
    <izvorni_sadrzaj>
      <item>Sanja Glas, OIB 46773584302, Drljanovac 179, 43270 Drljanovac punomoćnik sudionika u postupku LIMARIJA GLAS jednostavno društvo s ograničenom odgovornošću za proizvodnju, trgoivnu i usluge</item>
    </izvorni_sadrzaj>
    <derivirana_varijabla naziv="DomainObject.Predmet.OstaliListFormatedWithAdressOIB_1">
      <item>Sanja Glas, OIB 46773584302, Drljanovac 179, 43270 Drljanovac punomoćnik sudionika u postupku LIMARIJA GLAS jednostavno društvo s ograničenom odgovornošću za proizvodnju, trgoivnu i usluge</item>
    </derivirana_varijabla>
  </DomainObject.Predmet.OstaliListFormatedWithAdressOIB>
  <DomainObject.Predmet.OstaliListNazivFormated>
    <izvorni_sadrzaj>
      <item>Sanja Glas</item>
    </izvorni_sadrzaj>
    <derivirana_varijabla naziv="DomainObject.Predmet.OstaliListNazivFormated_1">
      <item>Sanja Glas</item>
    </derivirana_varijabla>
  </DomainObject.Predmet.OstaliListNazivFormated>
  <DomainObject.Predmet.OstaliListNazivFormatedOIB>
    <izvorni_sadrzaj>
      <item>Sanja Glas, OIB 46773584302</item>
    </izvorni_sadrzaj>
    <derivirana_varijabla naziv="DomainObject.Predmet.OstaliListNazivFormatedOIB_1">
      <item>Sanja Glas, OIB 46773584302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St-25/2017-3</izvorni_sadrzaj>
    <derivirana_varijabla naziv="DomainObject.PoslovniBrojDokumenta_1">St-25/2017-3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LIMARIJA GLAS jednostavno društvo s ograničenom odgovornošću za proizvodnju, trgoivnu i usluge</izvorni_sadrzaj>
    <derivirana_varijabla naziv="DomainObject.Predmet.ProtustrankaIDrugi_1">LIMARIJA GLAS jednostavno društvo s ograničenom odgovornošću za proizvodnju, trgoivnu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LIMARIJA GLAS jednostavno društvo s ograničenom odgovornošću za proizvodnju, trgoivnu i usluge, OIB 72683782976, Drljanovac 179, 43270 Drljanovac</izvorni_sadrzaj>
    <derivirana_varijabla naziv="DomainObject.Predmet.ProtustrankaIDrugiAdressOIB_1">LIMARIJA GLAS jednostavno društvo s ograničenom odgovornošću za proizvodnju, trgoivnu i usluge, OIB 72683782976, Drljanovac 179, 43270 Drljanovac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LIMARIJA GLAS jednostavno društvo s ograničenom odgovornošću za proizvodnju, trgoivnu i usluge</item>
      <item>Sanja Glas</item>
    </izvorni_sadrzaj>
    <derivirana_varijabla naziv="DomainObject.Predmet.SudioniciListNaziv_1">
      <item>FINANCIJSKA AGENCIJA, RC ZAGREB, Podružnica Bjelovar</item>
      <item>LIMARIJA GLAS jednostavno društvo s ograničenom odgovornošću za proizvodnju, trgoivnu i usluge</item>
      <item>Sanja Glas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LIMARIJA GLAS jednostavno društvo s ograničenom odgovornošću za proizvodnju, trgoivnu i usluge, OIB 72683782976, Drljanovac 179,43270 Drljanovac</item>
      <item>Sanja Glas, OIB 46773584302, Drljanovac 179,43270 Drljanovac</item>
    </izvorni_sadrzaj>
    <derivirana_varijabla naziv="DomainObject.Predmet.SudioniciListAdressOIB_1">
      <item>FINANCIJSKA AGENCIJA, RC ZAGREB, Podružnica Bjelovar, OIB 85821130368, F. Supila 4,43000 Bjelovar</item>
      <item>LIMARIJA GLAS jednostavno društvo s ograničenom odgovornošću za proizvodnju, trgoivnu i usluge, OIB 72683782976, Drljanovac 179,43270 Drljanovac</item>
      <item>Sanja Glas, OIB 46773584302, Drljanovac 179,43270 Drljanovac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33FFD-2581-4699-B126-47FD1853C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3616</properties:Characters>
  <properties:Lines>97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