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e01a" w14:paraId="e04e01a" w:rsidRDefault="00812B64" w:rsidP="001940FB" w:rsidR="00812B6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9268B2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12B64" w:rsidP="00AA6BCF" w:rsidR="00812B6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812B64" w:rsidR="00812B6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812B64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12B64" w:rsidP="00812B64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12B6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12B6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96B01">
        <w:rPr>
          <w:rFonts w:cs="Calibri" w:eastAsia="Arial Unicode MS" w:hAnsi="Calibri" w:ascii="Calibri"/>
          <w:kern w:val="1"/>
          <w:lang w:eastAsia="ar-SA" w:val="hr-HR"/>
        </w:rPr>
        <w:t>IRENA ŠIMUNOVIĆ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12B64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696B01">
        <w:rPr>
          <w:rFonts w:cs="Calibri" w:eastAsia="Arial Unicode MS" w:hAnsi="Calibri" w:ascii="Calibri"/>
          <w:kern w:val="1"/>
          <w:lang w:eastAsia="ar-SA" w:val="hr-HR"/>
        </w:rPr>
        <w:t>459.240,56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96B01">
        <w:rPr>
          <w:rFonts w:cs="Calibri" w:eastAsia="Arial Unicode MS" w:hAnsi="Calibri" w:ascii="Calibri"/>
          <w:kern w:val="1"/>
          <w:lang w:eastAsia="ar-SA" w:val="hr-HR"/>
        </w:rPr>
        <w:t>434.540,56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696B01">
        <w:rPr>
          <w:rFonts w:cs="Calibri" w:eastAsia="Arial Unicode MS" w:hAnsi="Calibri" w:ascii="Calibri"/>
          <w:kern w:val="1"/>
          <w:lang w:eastAsia="ar-SA" w:val="hr-HR"/>
        </w:rPr>
        <w:t>24</w:t>
      </w:r>
      <w:r w:rsidR="001D182A" w:rsidRPr="001D182A">
        <w:rPr>
          <w:rFonts w:cs="Calibri" w:hAnsi="Calibri" w:ascii="Calibri"/>
        </w:rPr>
        <w:t>.</w:t>
      </w:r>
      <w:r w:rsidR="00696B01">
        <w:rPr>
          <w:rFonts w:cs="Calibri" w:hAnsi="Calibri" w:ascii="Calibri"/>
        </w:rPr>
        <w:t>7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12B6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12B6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12B64" w:rsidRPr="00812B6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812B64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9835CE" w:rsidP="001D182A" w:rsidR="009835C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12B64" w:rsidP="001D182A" w:rsidR="00812B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96B01" w:rsidP="00696B01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IRENA ŠIMUNOVIĆ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Bilice II 28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23412890165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96B01" w:rsidP="00696B01" w:rsidR="00696B01" w:rsidRPr="00696B01">
            <w:pPr>
              <w:rPr>
                <w:rFonts w:cs="Calibri" w:hAnsi="Calibri" w:ascii="Calibri"/>
              </w:rPr>
            </w:pPr>
            <w:r w:rsidRPr="00696B0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96B0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459.240,56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96B01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434.540,56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96B01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24.700,00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20849" w:rsidP="00D20849" w:rsidR="00D20849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F6F0C" w:rsidP="00D20849" w:rsidR="00D2084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849" w:rsidP="00D20849" w:rsidR="00D2084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20849" w:rsidP="00D20849" w:rsidR="00D2084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20849" w:rsidP="00D20849" w:rsidR="00D2084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20849" w:rsidP="00D20849" w:rsidR="00D20849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20849" w:rsidP="00D20849" w:rsidR="00D20849" w:rsidRPr="00B706F7">
      <w:pPr>
        <w:spacing w:after="0"/>
        <w:rPr>
          <w:rFonts w:eastAsia="Calibri" w:hAnsi="Calibri" w:ascii="Calibri"/>
          <w:lang w:val="hr-HR"/>
        </w:rPr>
      </w:pPr>
    </w:p>
    <w:p w:rsidRDefault="00AA6BCF" w:rsidP="00BD0B6A" w:rsidR="00AA6BCF" w:rsidRPr="003C0D5B">
      <w:pPr>
        <w:suppressAutoHyphens/>
        <w:spacing w:after="0"/>
        <w:ind w:firstLine="720" w:left="4243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AA1" w:rsidR="00CE6AA1">
      <w:pPr>
        <w:spacing w:after="0"/>
      </w:pPr>
      <w:r>
        <w:separator/>
      </w:r>
    </w:p>
  </w:endnote>
  <w:endnote w:id="0" w:type="continuationSeparator">
    <w:p w:rsidRDefault="00CE6AA1" w:rsidR="00CE6A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2B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AA1" w:rsidR="00CE6AA1">
      <w:pPr>
        <w:spacing w:after="0"/>
      </w:pPr>
      <w:r>
        <w:separator/>
      </w:r>
    </w:p>
  </w:footnote>
  <w:footnote w:id="0" w:type="continuationSeparator">
    <w:p w:rsidRDefault="00CE6AA1" w:rsidR="00CE6AA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B6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87C4E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85D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2F6F0C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2B63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96B01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2B64"/>
    <w:rsid w:val="0081384C"/>
    <w:rsid w:val="00813AD5"/>
    <w:rsid w:val="00813F8B"/>
    <w:rsid w:val="00814987"/>
    <w:rsid w:val="00816AC0"/>
    <w:rsid w:val="00817948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268B2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35CE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47A2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2F8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6AA1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0849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C67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096B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AC5"/>
    <w:rsid w:val="00F80DB4"/>
    <w:rsid w:val="00F82249"/>
    <w:rsid w:val="00F841E5"/>
    <w:rsid w:val="00F934C5"/>
    <w:rsid w:val="00F94059"/>
    <w:rsid w:val="00FA41AA"/>
    <w:rsid w:val="00FA57A0"/>
    <w:rsid w:val="00FA6C24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E2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B6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B6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B6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B6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E2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B6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B6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B6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B6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258BF-F3EA-41C2-A8CC-5756BB2FF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1445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2018-08-23T11:27:00Z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St-651/2017-156 / Podnesak - Podnesak (-156.docx)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