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b1cb" w14:paraId="98cb1cb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972714" w:rsidP="00972714" w:rsidR="00972714" w:rsidRPr="0092483A"/>
    <w:p w:rsidRDefault="00626D93" w:rsidP="00626D93" w:rsidR="00626D93" w:rsidRPr="0092483A">
      <w:pPr>
        <w:ind w:firstLine="708"/>
        <w:jc w:val="both"/>
      </w:pPr>
      <w:r w:rsidRPr="0092483A">
        <w:rPr>
          <w:bCs w:val="false"/>
        </w:rPr>
        <w:t xml:space="preserve">I. Kupcu </w:t>
      </w:r>
      <w:r w:rsidR="00595D19" w:rsidRPr="0092483A">
        <w:rPr>
          <w:bCs w:val="false"/>
        </w:rPr>
        <w:t>IVANU HUDOLETNJAKU iz Koprivnice, Ulica Katarine Zrinski 18, OIB: 29908358361</w:t>
      </w:r>
      <w:r w:rsidRPr="0092483A">
        <w:rPr>
          <w:bCs w:val="false"/>
        </w:rPr>
        <w:t xml:space="preserve">, </w:t>
      </w:r>
      <w:r w:rsidR="004A68B4" w:rsidRPr="0092483A">
        <w:t>dosuđuj</w:t>
      </w:r>
      <w:r w:rsidRPr="0092483A">
        <w:t xml:space="preserve">e se </w:t>
      </w:r>
      <w:r w:rsidR="00100C30" w:rsidRPr="0092483A">
        <w:t xml:space="preserve">plovilo - </w:t>
      </w:r>
      <w:r w:rsidR="00595D19" w:rsidRPr="0092483A">
        <w:t>jahta imena BUKALETA, upisana u uložak 299 Upisnika jahti Lučke kapetanije Pula, TEHNIČKI PODACI: Jahta za gospodarske namjene, model plovila BAVARIA 49, dužine 14,95 metara, materijal gradnje stakloplastika, godina gradnje 2003., porivni uređaj ugrađeni motor VOLVO TMD, snage 41 kW</w:t>
      </w:r>
      <w:r w:rsidRPr="0092483A">
        <w:t>.</w:t>
      </w:r>
    </w:p>
    <w:p w:rsidRDefault="004A68B4" w:rsidP="004A68B4" w:rsidR="004A68B4" w:rsidRPr="0092483A">
      <w:pPr>
        <w:ind w:firstLine="708"/>
        <w:jc w:val="both"/>
        <w:rPr>
          <w:bCs w:val="false"/>
        </w:rPr>
      </w:pPr>
    </w:p>
    <w:p w:rsidRDefault="004A68B4" w:rsidP="00425282" w:rsidR="00F34385" w:rsidRPr="0092483A">
      <w:pPr>
        <w:ind w:firstLine="708"/>
        <w:jc w:val="both"/>
      </w:pPr>
      <w:r w:rsidRPr="0092483A">
        <w:rPr>
          <w:bCs w:val="false"/>
        </w:rPr>
        <w:t>II</w:t>
      </w:r>
      <w:r w:rsidR="005128E1" w:rsidRPr="0092483A">
        <w:rPr>
          <w:bCs w:val="false"/>
        </w:rPr>
        <w:t xml:space="preserve">. </w:t>
      </w:r>
      <w:r w:rsidR="0038752C" w:rsidRPr="0092483A">
        <w:rPr>
          <w:bCs w:val="false"/>
        </w:rPr>
        <w:t>IVAN HUDOLETNJAK iz Koprivnice, Ulica Katarine Zrinski 18, OIB: 29908358361</w:t>
      </w:r>
      <w:r w:rsidRPr="0092483A">
        <w:t>, duž</w:t>
      </w:r>
      <w:r w:rsidR="00673E2A" w:rsidRPr="0092483A">
        <w:t>a</w:t>
      </w:r>
      <w:r w:rsidRPr="0092483A">
        <w:t xml:space="preserve">n je u roku od </w:t>
      </w:r>
      <w:r w:rsidR="0038752C" w:rsidRPr="0092483A">
        <w:t>3</w:t>
      </w:r>
      <w:r w:rsidRPr="0092483A">
        <w:t>0 dana od pravomoćnosti ovog rješenja uplatiti razliku kupovnine preko iznosa uplaćene jamčevine (osiguranja), i to iznos od</w:t>
      </w:r>
      <w:r w:rsidR="0025109B" w:rsidRPr="0092483A">
        <w:t xml:space="preserve"> </w:t>
      </w:r>
      <w:r w:rsidR="0038752C" w:rsidRPr="0092483A">
        <w:t>125.513,19</w:t>
      </w:r>
      <w:r w:rsidR="0025109B" w:rsidRPr="0092483A">
        <w:t xml:space="preserve"> kuna</w:t>
      </w:r>
      <w:r w:rsidR="00FE1756" w:rsidRPr="0092483A">
        <w:t xml:space="preserve"> (</w:t>
      </w:r>
      <w:r w:rsidR="0038752C" w:rsidRPr="0092483A">
        <w:t>stodvadesetipettisućapetstotrinaestkunaidevetnaestlipa</w:t>
      </w:r>
      <w:r w:rsidR="00FE1756" w:rsidRPr="0092483A">
        <w:t>)</w:t>
      </w:r>
      <w:r w:rsidR="0025109B" w:rsidRPr="0092483A">
        <w:t>,</w:t>
      </w:r>
      <w:r w:rsidRPr="0092483A">
        <w:t> </w:t>
      </w:r>
      <w:r w:rsidR="00425282" w:rsidRPr="0092483A">
        <w:t xml:space="preserve">na </w:t>
      </w:r>
      <w:r w:rsidR="002E46E0" w:rsidRPr="0092483A">
        <w:t xml:space="preserve">poseban </w:t>
      </w:r>
      <w:r w:rsidR="00425282" w:rsidRPr="0092483A">
        <w:t xml:space="preserve">račun </w:t>
      </w:r>
      <w:r w:rsidR="002E46E0" w:rsidRPr="0092483A">
        <w:t>Financijske agencije br.</w:t>
      </w:r>
      <w:r w:rsidR="00425282" w:rsidRPr="0092483A">
        <w:t xml:space="preserve"> HR</w:t>
      </w:r>
      <w:r w:rsidR="00164A9E" w:rsidRPr="0092483A">
        <w:t>1123900011300028787</w:t>
      </w:r>
      <w:r w:rsidR="00425282" w:rsidRPr="0092483A">
        <w:t xml:space="preserve">, </w:t>
      </w:r>
      <w:r w:rsidR="00164A9E" w:rsidRPr="0092483A">
        <w:t xml:space="preserve">Model: HR11, </w:t>
      </w:r>
      <w:r w:rsidR="00425282" w:rsidRPr="0092483A">
        <w:t xml:space="preserve">poziv na broj </w:t>
      </w:r>
      <w:r w:rsidR="0038752C" w:rsidRPr="0092483A">
        <w:t>71676</w:t>
      </w:r>
      <w:r w:rsidR="002E46E0" w:rsidRPr="0092483A">
        <w:t>-</w:t>
      </w:r>
      <w:r w:rsidR="0038752C" w:rsidRPr="0092483A">
        <w:t>28525</w:t>
      </w:r>
      <w:r w:rsidR="00673E2A" w:rsidRPr="0092483A">
        <w:t>.</w:t>
      </w:r>
      <w:r w:rsidRPr="0092483A">
        <w:t xml:space="preserve"> </w:t>
      </w:r>
      <w:r w:rsidR="00164A9E" w:rsidRPr="0092483A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92483A">
      <w:pPr>
        <w:jc w:val="both"/>
      </w:pPr>
      <w:r w:rsidRPr="0092483A">
        <w:tab/>
        <w:t xml:space="preserve">Ako kupac u određenom roku ne položi kupovninu, </w:t>
      </w:r>
      <w:r w:rsidR="00FE1756" w:rsidRPr="0092483A">
        <w:t xml:space="preserve">predmet prodaje će se dosuditi </w:t>
      </w:r>
      <w:r w:rsidR="00FE1756" w:rsidRPr="0092483A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92483A">
      <w:pPr>
        <w:jc w:val="both"/>
      </w:pPr>
    </w:p>
    <w:p w:rsidRDefault="00C01FDE" w:rsidP="00FE1756" w:rsidR="00C01FDE" w:rsidRPr="0092483A">
      <w:pPr>
        <w:ind w:firstLine="708"/>
        <w:jc w:val="both"/>
      </w:pPr>
      <w:r w:rsidRPr="0092483A">
        <w:t>III</w:t>
      </w:r>
      <w:r w:rsidR="005128E1" w:rsidRPr="0092483A">
        <w:t xml:space="preserve">. </w:t>
      </w:r>
      <w:r w:rsidRPr="0092483A">
        <w:t xml:space="preserve">Nakon </w:t>
      </w:r>
      <w:r w:rsidR="00164A9E" w:rsidRPr="0092483A">
        <w:t xml:space="preserve">što ovo rješenje postane pravomoćno </w:t>
      </w:r>
      <w:r w:rsidRPr="0092483A">
        <w:t>i nakon</w:t>
      </w:r>
      <w:r w:rsidR="00164A9E" w:rsidRPr="0092483A">
        <w:t xml:space="preserve"> što </w:t>
      </w:r>
      <w:r w:rsidR="0038752C" w:rsidRPr="0092483A">
        <w:rPr>
          <w:bCs w:val="false"/>
        </w:rPr>
        <w:t>IVAN HUDOLETNJAK iz Koprivnice, Ulica Katarine Zrinski 18, OIB: 29908358361</w:t>
      </w:r>
      <w:r w:rsidR="003111A7" w:rsidRPr="0092483A">
        <w:t>,</w:t>
      </w:r>
      <w:r w:rsidR="00164A9E" w:rsidRPr="0092483A">
        <w:t xml:space="preserve"> uplati iznos iz točke II</w:t>
      </w:r>
      <w:r w:rsidR="0092483A">
        <w:t>.</w:t>
      </w:r>
      <w:r w:rsidR="00164A9E" w:rsidRPr="0092483A">
        <w:t xml:space="preserve"> ovog rješenja</w:t>
      </w:r>
      <w:r w:rsidRPr="0092483A">
        <w:t xml:space="preserve">, upisat će se u </w:t>
      </w:r>
      <w:r w:rsidR="0038752C" w:rsidRPr="0092483A">
        <w:t xml:space="preserve">Upisniku jahti </w:t>
      </w:r>
      <w:r w:rsidR="00FE1756" w:rsidRPr="0092483A">
        <w:t xml:space="preserve">Lučke kapetanije Pula </w:t>
      </w:r>
      <w:r w:rsidR="00B70FB4" w:rsidRPr="0092483A">
        <w:t xml:space="preserve">pravo </w:t>
      </w:r>
      <w:r w:rsidRPr="0092483A">
        <w:t xml:space="preserve">vlasništva na </w:t>
      </w:r>
      <w:r w:rsidR="00F65CBA">
        <w:t>plovilu</w:t>
      </w:r>
      <w:r w:rsidRPr="0092483A">
        <w:t xml:space="preserve"> iz točke I</w:t>
      </w:r>
      <w:r w:rsidR="00FE1756" w:rsidRPr="0092483A">
        <w:t>.</w:t>
      </w:r>
      <w:r w:rsidRPr="0092483A">
        <w:t xml:space="preserve"> ovog rješenja te će se iz knjige brisati:</w:t>
      </w:r>
    </w:p>
    <w:p w:rsidRDefault="006653A5" w:rsidP="004E7232" w:rsidR="006653A5" w:rsidRPr="0092483A">
      <w:pPr>
        <w:ind w:firstLine="708"/>
        <w:jc w:val="both"/>
      </w:pPr>
    </w:p>
    <w:p w:rsidRDefault="00FE1756" w:rsidP="00FE1756" w:rsidR="0038752C" w:rsidRPr="0092483A">
      <w:pPr>
        <w:ind w:firstLine="708"/>
        <w:jc w:val="both"/>
      </w:pPr>
      <w:r w:rsidRPr="0092483A">
        <w:t xml:space="preserve">- </w:t>
      </w:r>
      <w:r w:rsidR="002A0A51" w:rsidRPr="0092483A">
        <w:t xml:space="preserve"> ugovorna </w:t>
      </w:r>
      <w:r w:rsidR="0038752C" w:rsidRPr="0092483A">
        <w:t xml:space="preserve">zajednička (simultana) hipoteka radi osiguranja novčane tražbine u iznosu od 900.000,00 kn uvećano za pripadajuće redovne i zatezne kamate, naknade i eventualne troškove, upisane na temelju </w:t>
      </w:r>
      <w:r w:rsidR="002A0A51" w:rsidRPr="0092483A">
        <w:t xml:space="preserve">izjave tvrtke AUDAX d.o.o. izdane u Puli 31.08.2009., ovjera javnog bilježnika Marine Paić Čerin, Pula, broj: OV-8068/09 od 13.07.2009. i rješenja Lučke kapetanije Pula, klasa: UP/I-342-11/09-04/55, ur. broj: 530-03-01-03/1-09-2 od 04.08.2009.  (prepisano na temelju </w:t>
      </w:r>
      <w:r w:rsidR="0038752C" w:rsidRPr="0092483A">
        <w:t>rješenja Lučka kapetanije Pula klasa: UP/I-342-11/10-04/43, ur. broj: 530-03-01-03/1-10-2 od 30.04.2010.</w:t>
      </w:r>
      <w:r w:rsidR="002A0A51" w:rsidRPr="0092483A">
        <w:t>) u korist hipotekarnog vjerovnika OTP BANKE d.d. Zadar, Ulica Domovinskog rata 3 (DUY 55/10 od 26.04.2010.)</w:t>
      </w:r>
    </w:p>
    <w:p w:rsidRDefault="002A0A51" w:rsidP="00FE1756" w:rsidR="002A0A51" w:rsidRPr="0092483A">
      <w:pPr>
        <w:ind w:firstLine="708"/>
        <w:jc w:val="both"/>
      </w:pPr>
      <w:r w:rsidRPr="0092483A">
        <w:lastRenderedPageBreak/>
        <w:t>- ugovorne hipoteke radi osiguranja tražbine u visini glavnice od 155.340,00 EUR, uvećano za pripadajuće naknade, kamate, PDV, zateznu kamatu, sve troškove, naknade postupka uknjižbe, poreze i takse, te sve sudske i izvasudske troškove, upisane na temelju Sporazuma radi osiguranja novčane tražbine zasnivanjem založnog prava na pokretnini kojega su u Puli 27.11.2009. zaključili ADRIA VENTURES INC i AUDAX d.o.o. i rješenja Lučke kapetanije Pula klasa: UP/I-342-11/09-04/70, ur. broj: 530-03-01-03/1-09-2 od 17.12.2009, u korist hipotekarnog vjerovnika: ADRIA VENTURES INC. Kingstown, 112 Bonadiestr., St. Vincent and the Grenadines (OIB: 833</w:t>
      </w:r>
      <w:r w:rsidR="00100C30" w:rsidRPr="0092483A">
        <w:t>98904732) (DUY 75/09 od 10.12.2009.)</w:t>
      </w:r>
    </w:p>
    <w:p w:rsidRDefault="0038752C" w:rsidP="00FE1756" w:rsidR="0038752C" w:rsidRPr="0092483A">
      <w:pPr>
        <w:ind w:firstLine="708"/>
        <w:jc w:val="both"/>
      </w:pPr>
    </w:p>
    <w:p w:rsidRDefault="006653A5" w:rsidP="00C16F28" w:rsidR="00E06D49" w:rsidRPr="0092483A">
      <w:pPr>
        <w:ind w:firstLine="708"/>
        <w:jc w:val="both"/>
      </w:pPr>
      <w:r w:rsidRPr="0092483A">
        <w:t xml:space="preserve">- </w:t>
      </w:r>
      <w:r w:rsidR="00C16F28" w:rsidRPr="0092483A">
        <w:t>zabilježba otvaranja stečajnog postupka, upisana temeljem rješenja</w:t>
      </w:r>
      <w:r w:rsidR="00467A8E" w:rsidRPr="0092483A">
        <w:t xml:space="preserve"> posl. broj: 4 St-</w:t>
      </w:r>
      <w:r w:rsidR="00100C30" w:rsidRPr="0092483A">
        <w:t>826/16-9 od 30. kolovoza</w:t>
      </w:r>
      <w:r w:rsidR="00467A8E" w:rsidRPr="0092483A">
        <w:t xml:space="preserve"> 2016. </w:t>
      </w:r>
      <w:r w:rsidR="00E54C44" w:rsidRPr="0092483A">
        <w:t>godine</w:t>
      </w:r>
    </w:p>
    <w:p w:rsidRDefault="00E54C44" w:rsidP="00C16F28" w:rsidR="00E54C44" w:rsidRPr="0092483A">
      <w:pPr>
        <w:ind w:firstLine="708"/>
        <w:jc w:val="both"/>
      </w:pPr>
    </w:p>
    <w:p w:rsidRDefault="00B03908" w:rsidP="00B03908" w:rsidR="00B03908" w:rsidRPr="0092483A">
      <w:pPr>
        <w:ind w:firstLine="708"/>
        <w:jc w:val="both"/>
      </w:pPr>
      <w:r w:rsidRPr="0092483A">
        <w:t>- zabilježba rješenja posl. broj: 10 St-</w:t>
      </w:r>
      <w:r w:rsidR="00100C30" w:rsidRPr="0092483A">
        <w:t>826/16-48 od 10. ožujka 2017</w:t>
      </w:r>
      <w:r w:rsidRPr="0092483A">
        <w:t xml:space="preserve">. </w:t>
      </w:r>
      <w:r w:rsidR="00F65CBA">
        <w:t xml:space="preserve">godine o prodaji predmetnog plovila </w:t>
      </w:r>
      <w:r w:rsidRPr="0092483A">
        <w:t>u stečajnom postupku</w:t>
      </w:r>
    </w:p>
    <w:p w:rsidRDefault="00B03908" w:rsidP="00B03908" w:rsidR="00B03908" w:rsidRPr="0092483A">
      <w:pPr>
        <w:ind w:firstLine="708"/>
        <w:jc w:val="both"/>
      </w:pPr>
    </w:p>
    <w:p w:rsidRDefault="00E54C44" w:rsidP="00E54C44" w:rsidR="00E54C44" w:rsidRPr="0092483A">
      <w:pPr>
        <w:numPr>
          <w:ilvl w:val="0"/>
          <w:numId w:val="4"/>
        </w:numPr>
        <w:jc w:val="both"/>
      </w:pPr>
      <w:r w:rsidRPr="0092483A">
        <w:t>zabilježba dosude upisana temeljem ovog rješenja.</w:t>
      </w:r>
    </w:p>
    <w:p w:rsidRDefault="000E53E3" w:rsidP="004E7232" w:rsidR="000E53E3" w:rsidRPr="0092483A">
      <w:pPr>
        <w:ind w:firstLine="708"/>
        <w:jc w:val="both"/>
      </w:pPr>
    </w:p>
    <w:p w:rsidRDefault="009A50C3" w:rsidP="00C01FDE" w:rsidR="00C01FDE" w:rsidRPr="0092483A">
      <w:pPr>
        <w:ind w:firstLine="708"/>
        <w:jc w:val="both"/>
      </w:pPr>
      <w:r w:rsidRPr="0092483A">
        <w:t>IV</w:t>
      </w:r>
      <w:r w:rsidR="005128E1" w:rsidRPr="0092483A">
        <w:t xml:space="preserve">. </w:t>
      </w:r>
      <w:r w:rsidR="00100C30" w:rsidRPr="0092483A">
        <w:t>Plovilo</w:t>
      </w:r>
      <w:r w:rsidR="005128E1" w:rsidRPr="0092483A">
        <w:t xml:space="preserve"> </w:t>
      </w:r>
      <w:r w:rsidR="00C01FDE" w:rsidRPr="0092483A">
        <w:t>iz točke I</w:t>
      </w:r>
      <w:r w:rsidR="005128E1" w:rsidRPr="0092483A">
        <w:t>.</w:t>
      </w:r>
      <w:r w:rsidR="00C01FDE" w:rsidRPr="0092483A">
        <w:t xml:space="preserve"> izreke ovog rješenja predati će se</w:t>
      </w:r>
      <w:r w:rsidR="005128E1" w:rsidRPr="0092483A">
        <w:t xml:space="preserve"> kupcu </w:t>
      </w:r>
      <w:r w:rsidR="00100C30" w:rsidRPr="0092483A">
        <w:rPr>
          <w:bCs w:val="false"/>
        </w:rPr>
        <w:t>IVANU HUDOLETNJAKU iz Koprivnice, Ulica Katarine Zrinski 18, OIB: 29908358361</w:t>
      </w:r>
      <w:r w:rsidR="00366257" w:rsidRPr="0092483A">
        <w:t xml:space="preserve">, </w:t>
      </w:r>
      <w:r w:rsidR="00C01FDE" w:rsidRPr="0092483A">
        <w:t>nakon što uplati iznos iz točke II</w:t>
      </w:r>
      <w:r w:rsidR="005128E1" w:rsidRPr="0092483A">
        <w:t>.</w:t>
      </w:r>
      <w:r w:rsidR="00C01FDE" w:rsidRPr="0092483A">
        <w:t xml:space="preserve"> izreke ovog rješenja i nakon što ovo rješenje postane pravomoćno. </w:t>
      </w:r>
    </w:p>
    <w:p w:rsidRDefault="00C01FDE" w:rsidP="00C01FDE" w:rsidR="00C01FDE" w:rsidRPr="0092483A">
      <w:pPr>
        <w:jc w:val="both"/>
      </w:pPr>
    </w:p>
    <w:p w:rsidRDefault="00C01FDE" w:rsidP="00FA68E8" w:rsidR="004A68B4" w:rsidRPr="0092483A">
      <w:pPr>
        <w:ind w:firstLine="708"/>
        <w:jc w:val="both"/>
      </w:pPr>
      <w:r w:rsidRPr="0092483A">
        <w:t>V</w:t>
      </w:r>
      <w:r w:rsidR="005128E1" w:rsidRPr="0092483A">
        <w:t>.</w:t>
      </w:r>
      <w:r w:rsidR="00E54C44" w:rsidRPr="0092483A">
        <w:t xml:space="preserve"> </w:t>
      </w:r>
      <w:r w:rsidRPr="0092483A">
        <w:t xml:space="preserve">Nalaže se </w:t>
      </w:r>
      <w:r w:rsidR="005128E1" w:rsidRPr="0092483A">
        <w:t>Lučkoj kapetaniji Pula</w:t>
      </w:r>
      <w:r w:rsidR="00866548" w:rsidRPr="0092483A">
        <w:t xml:space="preserve"> </w:t>
      </w:r>
      <w:r w:rsidRPr="0092483A">
        <w:t xml:space="preserve">da u </w:t>
      </w:r>
      <w:r w:rsidR="0092483A" w:rsidRPr="0092483A">
        <w:t xml:space="preserve">Upisniku jahti Lučke kapetanije Pula </w:t>
      </w:r>
      <w:r w:rsidRPr="0092483A">
        <w:t>upiše</w:t>
      </w:r>
      <w:r w:rsidR="00905566" w:rsidRPr="0092483A">
        <w:t xml:space="preserve"> zabilježbu dosude na </w:t>
      </w:r>
      <w:r w:rsidR="00100C30" w:rsidRPr="0092483A">
        <w:t>plovilu</w:t>
      </w:r>
      <w:r w:rsidRPr="0092483A">
        <w:t xml:space="preserve"> </w:t>
      </w:r>
      <w:r w:rsidR="00B03908" w:rsidRPr="0092483A">
        <w:t>iz točke I</w:t>
      </w:r>
      <w:r w:rsidR="00B70FB4" w:rsidRPr="0092483A">
        <w:t>.</w:t>
      </w:r>
      <w:r w:rsidR="00B03908" w:rsidRPr="0092483A">
        <w:t xml:space="preserve"> izreke ovog rješenja te da rješenje o toj zabilježbi dostavi svim osobama u čiju korist je upisan teret na predmetno</w:t>
      </w:r>
      <w:r w:rsidR="00100C30" w:rsidRPr="0092483A">
        <w:t>m</w:t>
      </w:r>
      <w:r w:rsidR="00B03908" w:rsidRPr="0092483A">
        <w:t xml:space="preserve"> </w:t>
      </w:r>
      <w:r w:rsidR="00100C30" w:rsidRPr="0092483A">
        <w:t>plovilu</w:t>
      </w:r>
      <w:r w:rsidR="00B03908" w:rsidRPr="0092483A">
        <w:t>.</w:t>
      </w:r>
    </w:p>
    <w:p w:rsidRDefault="00D366CF" w:rsidP="00FA68E8" w:rsidR="00D366CF" w:rsidRPr="0092483A">
      <w:pPr>
        <w:ind w:firstLine="708"/>
        <w:jc w:val="both"/>
      </w:pPr>
    </w:p>
    <w:p w:rsidRDefault="00D366CF" w:rsidP="00FA68E8" w:rsidR="00D366CF" w:rsidRPr="0092483A">
      <w:pPr>
        <w:ind w:firstLine="708"/>
        <w:jc w:val="both"/>
      </w:pPr>
      <w:r w:rsidRPr="0092483A">
        <w:t>VI</w:t>
      </w:r>
      <w:r w:rsidR="00E54C44" w:rsidRPr="0092483A">
        <w:t xml:space="preserve">. </w:t>
      </w:r>
      <w:r w:rsidRPr="0092483A">
        <w:t xml:space="preserve">Nalaže se stečajnom upravitelju </w:t>
      </w:r>
      <w:r w:rsidR="00100C30" w:rsidRPr="0092483A">
        <w:t xml:space="preserve">Zdravku Kuzmiću, Zagreb, Horvatovac 13, Zagreb, </w:t>
      </w:r>
      <w:r w:rsidRPr="0092483A">
        <w:t>da u roku od osam dana od dana pravomoćnosti ovog rješenja dostavi sudu obrač</w:t>
      </w:r>
      <w:r w:rsidR="00E54C44" w:rsidRPr="0092483A">
        <w:t xml:space="preserve">un troškova unovčenja </w:t>
      </w:r>
      <w:r w:rsidR="00F65CBA">
        <w:t>plovila</w:t>
      </w:r>
      <w:r w:rsidRPr="0092483A">
        <w:t>.</w:t>
      </w:r>
    </w:p>
    <w:p w:rsidRDefault="00972714" w:rsidP="00972714" w:rsidR="00972714" w:rsidRPr="0092483A"/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E54C44" w:rsidP="00C01FDE" w:rsidR="00E54C44" w:rsidRPr="0092483A">
      <w:pPr>
        <w:ind w:firstLine="708"/>
        <w:jc w:val="both"/>
      </w:pPr>
      <w:r w:rsidRPr="0092483A">
        <w:t>Zaključkom posl. broj: 10 St-</w:t>
      </w:r>
      <w:r w:rsidR="00100C30" w:rsidRPr="0092483A">
        <w:t>826/16-50 od 10. travnja 2017.</w:t>
      </w:r>
      <w:r w:rsidRPr="0092483A">
        <w:t xml:space="preserve"> godine </w:t>
      </w:r>
      <w:r w:rsidR="00251457" w:rsidRPr="0092483A">
        <w:t>na temelju odredbe čl. 247. st. 3. Stečajnog zakona (dalje: SZ)</w:t>
      </w:r>
      <w:r w:rsidRPr="0092483A">
        <w:t xml:space="preserve">, utvrđena je vrijednost </w:t>
      </w:r>
      <w:r w:rsidR="00F65CBA">
        <w:t>plovila</w:t>
      </w:r>
      <w:r w:rsidRPr="0092483A">
        <w:t xml:space="preserve"> iz točke I. ovog rješenja, te način i uvjeti prodaje pri čemu je određen</w:t>
      </w:r>
      <w:r w:rsidR="00B70FB4" w:rsidRPr="0092483A">
        <w:t>o</w:t>
      </w:r>
      <w:r w:rsidRPr="0092483A">
        <w:t xml:space="preserve"> da će prodaju provesti Financijska agencija elektroničkom javnom dražbom. </w:t>
      </w:r>
    </w:p>
    <w:p w:rsidRDefault="00C16F28" w:rsidP="00251457" w:rsidR="00C16F28" w:rsidRPr="0092483A">
      <w:pPr>
        <w:ind w:firstLine="708"/>
        <w:jc w:val="both"/>
      </w:pPr>
    </w:p>
    <w:p w:rsidRDefault="00251457" w:rsidP="00251457" w:rsidR="00251457" w:rsidRPr="0092483A">
      <w:pPr>
        <w:ind w:firstLine="708"/>
        <w:jc w:val="both"/>
      </w:pPr>
      <w:r w:rsidRPr="0092483A">
        <w:t>Nakon završetka elektroničke javne dražbe Financijska agencija je</w:t>
      </w:r>
      <w:r w:rsidR="00C16F28" w:rsidRPr="0092483A">
        <w:t xml:space="preserve"> </w:t>
      </w:r>
      <w:r w:rsidR="00100C30" w:rsidRPr="0092483A">
        <w:t>23. travnja 2018</w:t>
      </w:r>
      <w:r w:rsidRPr="0092483A">
        <w:t>. dostavila sudu izvještaj o provedenoj elektroničkoj javnoj dražbi.</w:t>
      </w:r>
    </w:p>
    <w:p w:rsidRDefault="00B70FB4" w:rsidP="00251457" w:rsidR="00B70FB4" w:rsidRPr="0092483A">
      <w:pPr>
        <w:ind w:firstLine="708"/>
        <w:jc w:val="both"/>
      </w:pPr>
    </w:p>
    <w:p w:rsidRDefault="00251457" w:rsidP="00251457" w:rsidR="00211080" w:rsidRPr="0092483A">
      <w:pPr>
        <w:ind w:firstLine="708"/>
        <w:jc w:val="both"/>
      </w:pPr>
      <w:r w:rsidRPr="0092483A">
        <w:t xml:space="preserve">Na temelju tog izvještaja sudac je utvrdio da je kupac </w:t>
      </w:r>
      <w:r w:rsidR="00100C30" w:rsidRPr="0092483A">
        <w:rPr>
          <w:bCs w:val="false"/>
        </w:rPr>
        <w:t>IVAN HUDOLETNJAK iz Koprivnice, Ulica Katarine Zrinski 18, OIB: 29908358361</w:t>
      </w:r>
      <w:r w:rsidR="00DA3E10" w:rsidRPr="0092483A">
        <w:t xml:space="preserve">, </w:t>
      </w:r>
      <w:r w:rsidRPr="0092483A">
        <w:t>ponudi</w:t>
      </w:r>
      <w:r w:rsidR="00DA3E10" w:rsidRPr="0092483A">
        <w:t>o</w:t>
      </w:r>
      <w:r w:rsidRPr="0092483A">
        <w:t xml:space="preserve"> najveću </w:t>
      </w:r>
      <w:r w:rsidR="00C16F28" w:rsidRPr="0092483A">
        <w:t xml:space="preserve">valjanu ponudu </w:t>
      </w:r>
      <w:r w:rsidRPr="0092483A">
        <w:t xml:space="preserve">u iznosu od </w:t>
      </w:r>
      <w:r w:rsidR="00100C30" w:rsidRPr="0092483A">
        <w:t>176.733,13</w:t>
      </w:r>
      <w:r w:rsidR="00E54C44" w:rsidRPr="0092483A">
        <w:t xml:space="preserve"> kn</w:t>
      </w:r>
      <w:r w:rsidRPr="0092483A">
        <w:t xml:space="preserve"> te da su ispunjene pretpostavke da mu se dosudi </w:t>
      </w:r>
      <w:r w:rsidR="00595D19" w:rsidRPr="0092483A">
        <w:t>plovilo</w:t>
      </w:r>
      <w:r w:rsidRPr="0092483A">
        <w:t xml:space="preserve"> (čl. 103. st. 3. Ovršnog zakona, dalje: OZ, vezano uz čl. 247. st. 1. SZ-a).</w:t>
      </w:r>
      <w:r w:rsidR="00C16F28"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211080" w:rsidP="00251457" w:rsidR="00251457" w:rsidRPr="0092483A">
      <w:pPr>
        <w:ind w:firstLine="708"/>
        <w:jc w:val="both"/>
      </w:pPr>
      <w:r w:rsidRPr="0092483A">
        <w:t>Pored navedenog kupca, na javnoj dražbi sudjelova</w:t>
      </w:r>
      <w:r w:rsidR="00100C30" w:rsidRPr="0092483A">
        <w:t>li su i drugi kupci</w:t>
      </w:r>
      <w:r w:rsidR="0092483A">
        <w:t xml:space="preserve"> (sa valjanim ponudama)</w:t>
      </w:r>
      <w:r w:rsidR="00100C30" w:rsidRPr="0092483A">
        <w:t>, koji su ponudili manje iznose i to: Pharos promocija d.o.o. Zagreb, Beethovenova 20 (iznos od 175.733,13 kn) i Ivan Nemeš iz Zadra, Marijane Radev 45 (iznos od 173.733,13 kn), sve prema izvješću FINE.</w:t>
      </w:r>
      <w:r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lastRenderedPageBreak/>
        <w:t xml:space="preserve">Iz izvještaja Financijske agencije o provedenoj elektroničkoj javnoj dražbi proizlazi da je ponuditelj </w:t>
      </w:r>
      <w:r w:rsidR="00100C30" w:rsidRPr="0092483A">
        <w:rPr>
          <w:bCs w:val="false"/>
        </w:rPr>
        <w:t>IVAN HUDOLETNJAK iz Koprivnice, Ulica Katarine Zrinski 18, OIB: 29908358361</w:t>
      </w:r>
      <w:r w:rsidRPr="0092483A">
        <w:t xml:space="preserve">, uplatio jamčevinu za sudjelovanje na predmetnoj javnoj dražbi u iznosu od </w:t>
      </w:r>
      <w:r w:rsidR="00100C30" w:rsidRPr="0092483A">
        <w:t>51.219,94 kn</w:t>
      </w:r>
      <w:r w:rsidR="00211080" w:rsidRPr="0092483A">
        <w:t xml:space="preserve"> kuna slijedom čega je isti dužan up</w:t>
      </w:r>
      <w:r w:rsidRPr="0092483A">
        <w:t xml:space="preserve">latiti razliku kupovnine u iznosu od </w:t>
      </w:r>
      <w:r w:rsidR="00100C30" w:rsidRPr="0092483A">
        <w:t>125.513,19</w:t>
      </w:r>
      <w:r w:rsidR="00211080" w:rsidRPr="0092483A">
        <w:t xml:space="preserve"> </w:t>
      </w:r>
      <w:r w:rsidRPr="0092483A">
        <w:t>kun</w:t>
      </w:r>
      <w:r w:rsidR="0025109B" w:rsidRPr="0092483A">
        <w:t>a</w:t>
      </w:r>
      <w:r w:rsidRPr="0092483A">
        <w:t>.</w:t>
      </w:r>
    </w:p>
    <w:p w:rsidRDefault="00B70FB4" w:rsidP="00D366CF" w:rsidR="00B70FB4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 Slijedom svega navedenog, a temeljem čl. 103. st. 3., 4. i 5., čl. 106. </w:t>
      </w:r>
      <w:r w:rsidR="00F14C50" w:rsidRPr="0092483A">
        <w:t xml:space="preserve">i čl. 108. </w:t>
      </w:r>
      <w:r w:rsidRPr="0092483A">
        <w:t>OZ</w:t>
      </w:r>
      <w:r w:rsidR="00F14C50" w:rsidRPr="0092483A">
        <w:t xml:space="preserve">-a </w:t>
      </w:r>
      <w:r w:rsidR="00FC5E6F" w:rsidRPr="0092483A">
        <w:t xml:space="preserve">sve </w:t>
      </w:r>
      <w:r w:rsidR="00F14C50" w:rsidRPr="0092483A">
        <w:t xml:space="preserve">vezano uz čl. 247. SZ-a, </w:t>
      </w:r>
      <w:r w:rsidRPr="0092483A">
        <w:t>odluč</w:t>
      </w:r>
      <w:r w:rsidR="00F14C50" w:rsidRPr="0092483A">
        <w:t xml:space="preserve">eno je </w:t>
      </w:r>
      <w:r w:rsidRPr="0092483A">
        <w:t>kao u točkama I</w:t>
      </w:r>
      <w:r w:rsidR="00211080" w:rsidRPr="0092483A">
        <w:t>.</w:t>
      </w:r>
      <w:r w:rsidR="00100C30" w:rsidRPr="0092483A">
        <w:t xml:space="preserve"> – </w:t>
      </w:r>
      <w:r w:rsidRPr="0092483A">
        <w:t>V</w:t>
      </w:r>
      <w:r w:rsidR="00211080" w:rsidRPr="0092483A">
        <w:t>.</w:t>
      </w:r>
      <w:r w:rsidRPr="0092483A">
        <w:t xml:space="preserve"> izreke ovog rješenja.</w:t>
      </w:r>
    </w:p>
    <w:p w:rsidRDefault="00211080" w:rsidP="00290EE4" w:rsidR="00211080" w:rsidRPr="0092483A">
      <w:pPr>
        <w:ind w:firstLine="708"/>
        <w:jc w:val="both"/>
      </w:pPr>
    </w:p>
    <w:p w:rsidRDefault="00F14C50" w:rsidP="00F14C50" w:rsidR="00F14C50" w:rsidRPr="0092483A">
      <w:pPr>
        <w:ind w:firstLine="708"/>
        <w:jc w:val="both"/>
      </w:pPr>
      <w:r w:rsidRPr="0092483A">
        <w:t>Na temelju čl. 254. SZ-a odlučeno je kao u točki VI</w:t>
      </w:r>
      <w:r w:rsidR="00211080" w:rsidRPr="0092483A">
        <w:t>.</w:t>
      </w:r>
      <w:r w:rsidRPr="0092483A">
        <w:t xml:space="preserve"> izreke ovog rješenja. 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 xml:space="preserve">U Pazinu, </w:t>
      </w:r>
      <w:r w:rsidR="00100C30" w:rsidRPr="0092483A">
        <w:t>26. travnja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>
      <w:pPr>
        <w:ind w:firstLine="708"/>
        <w:jc w:val="both"/>
      </w:pPr>
      <w:r w:rsidRPr="0092483A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211080" w:rsidRPr="0092483A">
      <w:pPr>
        <w:ind w:firstLine="708"/>
        <w:jc w:val="both"/>
      </w:pPr>
      <w:r w:rsidRPr="0092483A">
        <w:t>- e-oglasna ploča suda 3 dana</w:t>
      </w:r>
      <w:r w:rsidR="0092483A" w:rsidRPr="0092483A">
        <w:t xml:space="preserve"> zajedno sa Izvješćem FINE o provedenoj dražbi (list 296 do 312)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</w:t>
      </w:r>
      <w:r w:rsidR="00100C30" w:rsidRPr="0092483A">
        <w:rPr>
          <w:bCs w:val="false"/>
        </w:rPr>
        <w:t>IVAN HUDOLETNJAK iz Koprivnice, Ulica Katarine Zrinski 18, OIB: 29908358361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</w:p>
    <w:p w:rsidRDefault="00211080" w:rsidP="00211080" w:rsidR="00211080" w:rsidRPr="0092483A">
      <w:pPr>
        <w:ind w:firstLine="708"/>
        <w:jc w:val="both"/>
      </w:pPr>
      <w:r w:rsidRPr="0092483A">
        <w:t>- Financijskoj agenciji, Rijeka, F. Kurelca 8, radi objave na mrežnim stranicama (čl. 103. st. 4. OZ-a)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Lučka kapetanija Pula </w:t>
      </w:r>
    </w:p>
    <w:p w:rsidRDefault="00211080" w:rsidP="00211080" w:rsidR="00211080" w:rsidRPr="0092483A">
      <w:pPr>
        <w:ind w:firstLine="708"/>
        <w:jc w:val="both"/>
      </w:pPr>
      <w:r w:rsidRPr="0092483A">
        <w:t>- Porezna uprava, Ispostava Pazin, Pazin, M. B. Rašana 2/4, p.p. 60</w:t>
      </w:r>
    </w:p>
    <w:p w:rsidRDefault="00211080" w:rsidP="00211080" w:rsidR="00100C30" w:rsidRPr="0092483A">
      <w:pPr>
        <w:ind w:firstLine="708"/>
        <w:jc w:val="both"/>
      </w:pPr>
      <w:r w:rsidRPr="0092483A">
        <w:t>-</w:t>
      </w:r>
      <w:r w:rsidR="00100C30" w:rsidRPr="0092483A">
        <w:t xml:space="preserve"> Pharos promocija d.o.o. Zagreb, Beethovenova 20 </w:t>
      </w:r>
    </w:p>
    <w:p w:rsidRDefault="00100C30" w:rsidP="00211080" w:rsidR="00100C30" w:rsidRPr="0092483A">
      <w:pPr>
        <w:ind w:firstLine="708"/>
        <w:jc w:val="both"/>
      </w:pPr>
      <w:r w:rsidRPr="0092483A">
        <w:t>- Ivan Nemeš iz Zadra, Marijane Radev 45</w:t>
      </w:r>
      <w:r w:rsidR="00211080" w:rsidRPr="0092483A">
        <w:t xml:space="preserve"> </w:t>
      </w:r>
    </w:p>
    <w:p w:rsidRDefault="00B03908" w:rsidP="00211080" w:rsidR="00B03908" w:rsidRPr="0092483A">
      <w:pPr>
        <w:ind w:firstLine="708"/>
        <w:jc w:val="both"/>
      </w:pPr>
      <w:r w:rsidRPr="0092483A">
        <w:t xml:space="preserve">- </w:t>
      </w:r>
      <w:r w:rsidR="00100C30" w:rsidRPr="0092483A">
        <w:t xml:space="preserve">OTP banka d.d. Zadar, Domovinskog rata 3 </w:t>
      </w:r>
    </w:p>
    <w:p w:rsidRDefault="00100C30" w:rsidP="00211080" w:rsidR="00100C30" w:rsidRPr="0092483A">
      <w:pPr>
        <w:ind w:firstLine="708"/>
        <w:jc w:val="both"/>
      </w:pPr>
      <w:r w:rsidRPr="0092483A">
        <w:t>- ADRIA VENTURES INC. Kingstown, 112 Bonadiestr., St. Vincent and the Grenadines</w:t>
      </w:r>
    </w:p>
    <w:p w:rsidRDefault="00100C30" w:rsidP="00211080" w:rsidR="00100C30" w:rsidRPr="0092483A">
      <w:pPr>
        <w:ind w:firstLine="708"/>
        <w:jc w:val="both"/>
      </w:pPr>
    </w:p>
    <w:p w:rsidRDefault="0092483A" w:rsidP="00211080" w:rsidR="0092483A" w:rsidRPr="0092483A">
      <w:pPr>
        <w:jc w:val="both"/>
      </w:pPr>
    </w:p>
    <w:p w:rsidRDefault="00211080" w:rsidP="00211080" w:rsidR="00211080" w:rsidRPr="0092483A">
      <w:pPr>
        <w:jc w:val="both"/>
      </w:pPr>
      <w:r w:rsidRPr="0092483A">
        <w:t xml:space="preserve">Po pravomoćnosti: </w:t>
      </w:r>
    </w:p>
    <w:p w:rsidRDefault="00211080" w:rsidP="00211080" w:rsidR="00211080" w:rsidRPr="0092483A">
      <w:pPr>
        <w:ind w:firstLine="708"/>
        <w:jc w:val="both"/>
      </w:pPr>
      <w:r w:rsidRPr="0092483A">
        <w:t>- Lučka kapetanija Pula, sa potvrdom pravomoćnosti i uz potvrdu o plaćenoj kupovnini, radi provedbe točke III. izreke ovog rješenja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92483A">
      <w:pPr>
        <w:jc w:val="both"/>
      </w:pPr>
      <w:r w:rsidRPr="0092483A">
        <w:t xml:space="preserve">pokretnina u ovršnom postupku) </w:t>
      </w:r>
    </w:p>
    <w:sectPr w:rsidSect="00972714" w:rsidR="00211080" w:rsidRPr="009248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42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DC3234">
      <w:t>Posl. broj: 4 St-826/16-94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DC3234">
      <w:t>826/16-94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4289"/>
    <w:rsid w:val="0005271E"/>
    <w:rsid w:val="000C5BB5"/>
    <w:rsid w:val="000E53E3"/>
    <w:rsid w:val="00100C30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A0A51"/>
    <w:rsid w:val="002E46E0"/>
    <w:rsid w:val="003111A7"/>
    <w:rsid w:val="00337CF2"/>
    <w:rsid w:val="00364629"/>
    <w:rsid w:val="00366257"/>
    <w:rsid w:val="00385DCE"/>
    <w:rsid w:val="0038752C"/>
    <w:rsid w:val="00391B70"/>
    <w:rsid w:val="003F328C"/>
    <w:rsid w:val="00425282"/>
    <w:rsid w:val="00446407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D73EA"/>
    <w:rsid w:val="005F5054"/>
    <w:rsid w:val="006122DA"/>
    <w:rsid w:val="00626D93"/>
    <w:rsid w:val="00643D80"/>
    <w:rsid w:val="006653A5"/>
    <w:rsid w:val="00673E2A"/>
    <w:rsid w:val="00676F34"/>
    <w:rsid w:val="0068094C"/>
    <w:rsid w:val="006937AA"/>
    <w:rsid w:val="006C3461"/>
    <w:rsid w:val="007243F1"/>
    <w:rsid w:val="00793C76"/>
    <w:rsid w:val="007F2888"/>
    <w:rsid w:val="00812B0C"/>
    <w:rsid w:val="00817B30"/>
    <w:rsid w:val="0082507F"/>
    <w:rsid w:val="00831D68"/>
    <w:rsid w:val="008363A8"/>
    <w:rsid w:val="00866548"/>
    <w:rsid w:val="008727DA"/>
    <w:rsid w:val="008A1D1A"/>
    <w:rsid w:val="008A43FD"/>
    <w:rsid w:val="00905566"/>
    <w:rsid w:val="0092483A"/>
    <w:rsid w:val="0093293F"/>
    <w:rsid w:val="00936FE1"/>
    <w:rsid w:val="00972714"/>
    <w:rsid w:val="00996D94"/>
    <w:rsid w:val="009A50C3"/>
    <w:rsid w:val="009B55F6"/>
    <w:rsid w:val="009F0593"/>
    <w:rsid w:val="00A201CF"/>
    <w:rsid w:val="00AA014D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836CB"/>
    <w:rsid w:val="00CB399F"/>
    <w:rsid w:val="00D2379D"/>
    <w:rsid w:val="00D366CF"/>
    <w:rsid w:val="00D5716B"/>
    <w:rsid w:val="00D76B37"/>
    <w:rsid w:val="00DA3E10"/>
    <w:rsid w:val="00DB6408"/>
    <w:rsid w:val="00DC3234"/>
    <w:rsid w:val="00DD7D99"/>
    <w:rsid w:val="00E06D49"/>
    <w:rsid w:val="00E06E94"/>
    <w:rsid w:val="00E07153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1183</properties:Words>
  <properties:Characters>6481</properties:Characters>
  <properties:Lines>146</properties:Lines>
  <properties:Paragraphs>49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7734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2018-04-26T09:54:00Z</dcterms:created>
  <dc:creator>korisnik</dc:creator>
  <cp:lastModifiedBy>Sanja Prodan</cp:lastModifiedBy>
  <cp:lastPrinted>2018-05-02T10:48:00Z</cp:lastPrinted>
  <dcterms:modified xmlns:xsi="http://www.w3.org/2001/XMLSchema-instance" xsi:type="dcterms:W3CDTF">2018-05-02T10:48:00Z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(st82616, audax, bukaleta.docx)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